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62ABFD6" w14:textId="77777777" w:rsidR="005F603B" w:rsidRDefault="005F603B" w:rsidP="00B25E50">
      <w:pPr>
        <w:pStyle w:val="1CoverTextL1"/>
        <w:spacing w:before="0"/>
      </w:pPr>
    </w:p>
    <w:p w14:paraId="0D671947" w14:textId="6E3FE4C3" w:rsidR="00993CBD" w:rsidRDefault="00B01C0D" w:rsidP="00B25E50">
      <w:pPr>
        <w:pStyle w:val="1CoverTextL1"/>
        <w:spacing w:before="0"/>
      </w:pPr>
      <w:r w:rsidRPr="00F66D12">
        <w:t>San Fernando</w:t>
      </w:r>
      <w:r w:rsidR="007C1B6E" w:rsidRPr="00F66D12">
        <w:t xml:space="preserve"> </w:t>
      </w:r>
      <w:r w:rsidR="00993CBD" w:rsidRPr="00F66D12">
        <w:t xml:space="preserve">Watershed, </w:t>
      </w:r>
      <w:r w:rsidR="00B61D74" w:rsidRPr="00F66D12">
        <w:t>Texas</w:t>
      </w:r>
      <w:r w:rsidR="00980390">
        <w:t xml:space="preserve"> </w:t>
      </w:r>
    </w:p>
    <w:p w14:paraId="47416201" w14:textId="575D9930" w:rsidR="00DE0C61" w:rsidRPr="00DE0C61" w:rsidRDefault="008C7376" w:rsidP="00B25E50">
      <w:pPr>
        <w:pStyle w:val="1CoverTextL1"/>
        <w:spacing w:before="0"/>
      </w:pPr>
      <w:r>
        <w:t xml:space="preserve">2D </w:t>
      </w:r>
      <w:r w:rsidR="00993CBD">
        <w:t>Base Level Engineering</w:t>
      </w:r>
      <w:r w:rsidR="0091146C">
        <w:t xml:space="preserve"> Methods and Results</w:t>
      </w:r>
    </w:p>
    <w:p w14:paraId="32599675" w14:textId="77777777" w:rsidR="00993CBD" w:rsidRDefault="00993CBD" w:rsidP="0009764C">
      <w:pPr>
        <w:pStyle w:val="1CoverTextL4"/>
        <w:spacing w:after="3240"/>
        <w:rPr>
          <w:highlight w:val="yellow"/>
        </w:rPr>
      </w:pPr>
    </w:p>
    <w:p w14:paraId="2A4AD98D" w14:textId="77777777" w:rsidR="00F66D12" w:rsidRPr="00FB1526" w:rsidRDefault="00F66D12" w:rsidP="00F66D12">
      <w:pPr>
        <w:pStyle w:val="1CoverTextL4"/>
        <w:spacing w:after="3240"/>
      </w:pPr>
      <w:r w:rsidRPr="00FB1526">
        <w:t>Contract# HSFE60-15-D-0003</w:t>
      </w:r>
    </w:p>
    <w:p w14:paraId="1488CF04" w14:textId="77777777" w:rsidR="00F66D12" w:rsidRPr="00FB1526" w:rsidRDefault="00F66D12" w:rsidP="00F66D12">
      <w:pPr>
        <w:pStyle w:val="1CoverTextL4"/>
        <w:spacing w:after="3240"/>
      </w:pPr>
      <w:r w:rsidRPr="00FB1526">
        <w:t>Task Order 70FBR620F00000047</w:t>
      </w:r>
    </w:p>
    <w:p w14:paraId="5F7A894B" w14:textId="02D11BC4" w:rsidR="00F66D12" w:rsidRDefault="00836CFC" w:rsidP="00F66D12">
      <w:pPr>
        <w:pStyle w:val="1CoverTextL4"/>
        <w:spacing w:after="3240"/>
      </w:pPr>
      <w:r>
        <w:t>December</w:t>
      </w:r>
      <w:r w:rsidR="00F66D12" w:rsidRPr="00FB1526">
        <w:t xml:space="preserve"> 2021</w:t>
      </w:r>
    </w:p>
    <w:p w14:paraId="3D9C0EB4" w14:textId="77777777" w:rsidR="0091146C" w:rsidRDefault="0091146C" w:rsidP="0009764C">
      <w:pPr>
        <w:pStyle w:val="1CoverTextL4"/>
        <w:spacing w:after="3240"/>
      </w:pPr>
    </w:p>
    <w:p w14:paraId="26ECD5D3" w14:textId="77777777" w:rsidR="0091146C" w:rsidRDefault="0091146C" w:rsidP="0009764C">
      <w:pPr>
        <w:pStyle w:val="1CoverTextL4"/>
        <w:spacing w:after="3240"/>
      </w:pPr>
    </w:p>
    <w:p w14:paraId="66D3CF99" w14:textId="77777777" w:rsidR="0091146C" w:rsidRPr="00F50AA1" w:rsidRDefault="0091146C" w:rsidP="0091146C">
      <w:pPr>
        <w:pStyle w:val="1CoverTextL3"/>
        <w:rPr>
          <w:color w:val="FFFFFF" w:themeColor="background1"/>
        </w:rPr>
      </w:pPr>
      <w:r w:rsidRPr="00F50AA1">
        <w:rPr>
          <w:color w:val="FFFFFF" w:themeColor="background1"/>
        </w:rPr>
        <w:t>Prepared for:</w:t>
      </w:r>
    </w:p>
    <w:p w14:paraId="66D01984" w14:textId="3CB81D81" w:rsidR="0091146C" w:rsidRPr="00747940" w:rsidRDefault="0091146C" w:rsidP="0091146C">
      <w:pPr>
        <w:pStyle w:val="1CoverTextL4"/>
        <w:rPr>
          <w:color w:val="FFFFFF" w:themeColor="background1"/>
        </w:rPr>
      </w:pPr>
      <w:r w:rsidRPr="00747940">
        <w:rPr>
          <w:color w:val="FFFFFF" w:themeColor="background1"/>
        </w:rPr>
        <w:t>DHS/FEMA (Federal Emergency Management Agency)</w:t>
      </w:r>
    </w:p>
    <w:p w14:paraId="586FBD3C" w14:textId="385C593E" w:rsidR="0091146C" w:rsidRPr="00747940" w:rsidRDefault="0091146C" w:rsidP="0091146C">
      <w:pPr>
        <w:pStyle w:val="1CoverTextL4"/>
        <w:rPr>
          <w:color w:val="FFFFFF" w:themeColor="background1"/>
        </w:rPr>
      </w:pPr>
      <w:r>
        <w:rPr>
          <w:color w:val="FFFFFF" w:themeColor="background1"/>
        </w:rPr>
        <w:t xml:space="preserve">FEMA Region </w:t>
      </w:r>
      <w:r w:rsidR="00B8616D">
        <w:rPr>
          <w:color w:val="FFFFFF" w:themeColor="background1"/>
        </w:rPr>
        <w:t>VI</w:t>
      </w:r>
    </w:p>
    <w:p w14:paraId="78B1024C" w14:textId="77777777" w:rsidR="006514C0" w:rsidRPr="00747940" w:rsidRDefault="006514C0" w:rsidP="006514C0">
      <w:pPr>
        <w:pStyle w:val="1CoverTextL4"/>
        <w:rPr>
          <w:color w:val="FFFFFF" w:themeColor="background1"/>
        </w:rPr>
      </w:pPr>
      <w:r>
        <w:rPr>
          <w:color w:val="FFFFFF" w:themeColor="background1"/>
        </w:rPr>
        <w:t>FRC 800 North Loop 288</w:t>
      </w:r>
    </w:p>
    <w:p w14:paraId="39B21B6A" w14:textId="77777777" w:rsidR="006514C0" w:rsidRPr="001E7C87" w:rsidRDefault="006514C0" w:rsidP="006514C0">
      <w:pPr>
        <w:pStyle w:val="1CoverTextL4"/>
        <w:rPr>
          <w:color w:val="FFFFFF" w:themeColor="background1"/>
        </w:rPr>
      </w:pPr>
      <w:r>
        <w:rPr>
          <w:color w:val="FFFFFF" w:themeColor="background1"/>
        </w:rPr>
        <w:t>Denton, TX 76209-3698</w:t>
      </w:r>
    </w:p>
    <w:p w14:paraId="6259BCE4" w14:textId="77777777" w:rsidR="0091146C" w:rsidRPr="00F50AA1" w:rsidRDefault="0091146C" w:rsidP="0091146C">
      <w:pPr>
        <w:pStyle w:val="1CoverTextL3"/>
        <w:rPr>
          <w:color w:val="FFFFFF" w:themeColor="background1"/>
        </w:rPr>
      </w:pPr>
      <w:r w:rsidRPr="00F50AA1">
        <w:rPr>
          <w:color w:val="FFFFFF" w:themeColor="background1"/>
        </w:rPr>
        <w:t>Submitted by:</w:t>
      </w:r>
    </w:p>
    <w:p w14:paraId="27B05F5B" w14:textId="77777777" w:rsidR="0091146C" w:rsidRPr="001E7C87" w:rsidRDefault="0091146C" w:rsidP="0091146C">
      <w:pPr>
        <w:pStyle w:val="1CoverTextL4"/>
        <w:rPr>
          <w:color w:val="FFFFFF" w:themeColor="background1"/>
        </w:rPr>
      </w:pPr>
      <w:r>
        <w:rPr>
          <w:color w:val="FFFFFF" w:themeColor="background1"/>
        </w:rPr>
        <w:t>Compass PTS JV</w:t>
      </w:r>
    </w:p>
    <w:p w14:paraId="1F5034B5" w14:textId="77777777" w:rsidR="0091146C" w:rsidRPr="00500BE6" w:rsidRDefault="0091146C" w:rsidP="0091146C">
      <w:pPr>
        <w:pStyle w:val="1CoverTextL4"/>
        <w:rPr>
          <w:color w:val="FFFFFF" w:themeColor="background1"/>
          <w:lang w:val="fr-FR"/>
        </w:rPr>
      </w:pPr>
      <w:r w:rsidRPr="00500BE6">
        <w:rPr>
          <w:color w:val="FFFFFF" w:themeColor="background1"/>
          <w:lang w:val="fr-FR"/>
        </w:rPr>
        <w:t>3101 Wilson Boulevard, Suite 900</w:t>
      </w:r>
    </w:p>
    <w:p w14:paraId="6302CEAE" w14:textId="77777777" w:rsidR="0091146C" w:rsidRPr="00500BE6" w:rsidRDefault="0091146C" w:rsidP="0091146C">
      <w:pPr>
        <w:pStyle w:val="1CoverTextL4"/>
        <w:rPr>
          <w:color w:val="FFFFFF" w:themeColor="background1"/>
          <w:lang w:val="fr-FR"/>
        </w:rPr>
      </w:pPr>
      <w:r w:rsidRPr="00500BE6">
        <w:rPr>
          <w:color w:val="FFFFFF" w:themeColor="background1"/>
          <w:lang w:val="fr-FR"/>
        </w:rPr>
        <w:t>Arlington, VA 22201</w:t>
      </w:r>
    </w:p>
    <w:p w14:paraId="7DBFDB9F" w14:textId="77777777" w:rsidR="0091146C" w:rsidRPr="00500BE6" w:rsidRDefault="0091146C" w:rsidP="0091146C">
      <w:pPr>
        <w:pStyle w:val="1CoverTextL4"/>
        <w:rPr>
          <w:color w:val="FFFFFF" w:themeColor="background1"/>
          <w:lang w:val="fr-FR"/>
        </w:rPr>
      </w:pPr>
    </w:p>
    <w:p w14:paraId="445970FA" w14:textId="77777777" w:rsidR="00AD51B3" w:rsidRPr="00500BE6" w:rsidRDefault="00AD51B3" w:rsidP="001E7C87">
      <w:pPr>
        <w:pStyle w:val="1CoverTextL4"/>
        <w:rPr>
          <w:lang w:val="fr-FR"/>
        </w:rPr>
        <w:sectPr w:rsidR="00AD51B3" w:rsidRPr="00500BE6" w:rsidSect="0049516B">
          <w:headerReference w:type="default" r:id="rId11"/>
          <w:headerReference w:type="first" r:id="rId12"/>
          <w:pgSz w:w="12240" w:h="15840" w:code="1"/>
          <w:pgMar w:top="1440" w:right="1440" w:bottom="1440" w:left="1440" w:header="576" w:footer="576" w:gutter="0"/>
          <w:cols w:space="720"/>
          <w:docGrid w:linePitch="360"/>
        </w:sectPr>
      </w:pPr>
    </w:p>
    <w:p w14:paraId="364FF75F" w14:textId="77777777" w:rsidR="00E05C8C" w:rsidRDefault="00734CC8" w:rsidP="00734CC8">
      <w:pPr>
        <w:pStyle w:val="2SubheadingLevel1"/>
      </w:pPr>
      <w:r>
        <w:lastRenderedPageBreak/>
        <w:t>Document History</w:t>
      </w:r>
    </w:p>
    <w:p w14:paraId="34D1B51B" w14:textId="77777777" w:rsidR="00016105" w:rsidRDefault="00016105" w:rsidP="00016105">
      <w:pPr>
        <w:pStyle w:val="2SubheadingLevel2"/>
      </w:pPr>
      <w:r>
        <w:t>Document LocatIon</w:t>
      </w:r>
    </w:p>
    <w:p w14:paraId="3B63A424" w14:textId="441F2445" w:rsidR="00001E48" w:rsidRPr="00001E48" w:rsidRDefault="00001E48" w:rsidP="00103782">
      <w:pPr>
        <w:pStyle w:val="2Body-Text"/>
        <w:rPr>
          <w:b/>
          <w:caps/>
        </w:rPr>
      </w:pPr>
      <w:r w:rsidRPr="00001E48">
        <w:rPr>
          <w:rFonts w:ascii="Verdana" w:hAnsi="Verdana"/>
          <w:color w:val="000000"/>
          <w:sz w:val="18"/>
          <w:szCs w:val="18"/>
          <w:shd w:val="clear" w:color="auto" w:fill="FFFFFF"/>
        </w:rPr>
        <w:t xml:space="preserve">J:/FY2020/20-06-0096S/Hydraulics - San Fernando (Jim Wells County, TX)|BLE (FY20) 12/Hydraulic Data Capture - Hydraulic Data Capture|San Fernando (Jim Wells County, TX) </w:t>
      </w:r>
      <w:r>
        <w:rPr>
          <w:rFonts w:ascii="Verdana" w:hAnsi="Verdana"/>
          <w:color w:val="000000"/>
          <w:sz w:val="18"/>
          <w:szCs w:val="18"/>
          <w:shd w:val="clear" w:color="auto" w:fill="FFFFFF"/>
        </w:rPr>
        <w:t>–</w:t>
      </w:r>
      <w:r w:rsidRPr="00001E48">
        <w:rPr>
          <w:rFonts w:ascii="Verdana" w:hAnsi="Verdana"/>
          <w:color w:val="000000"/>
          <w:sz w:val="18"/>
          <w:szCs w:val="18"/>
          <w:shd w:val="clear" w:color="auto" w:fill="FFFFFF"/>
        </w:rPr>
        <w:t xml:space="preserve"> 01</w:t>
      </w:r>
    </w:p>
    <w:p w14:paraId="303E4510" w14:textId="77777777" w:rsidR="00734CC8" w:rsidRPr="00734CC8" w:rsidRDefault="00734CC8" w:rsidP="00734CC8">
      <w:pPr>
        <w:pStyle w:val="2SubheadingLevel2"/>
      </w:pPr>
      <w:r>
        <w:t>Revision History</w:t>
      </w:r>
    </w:p>
    <w:tbl>
      <w:tblPr>
        <w:tblW w:w="955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1728"/>
        <w:gridCol w:w="1710"/>
        <w:gridCol w:w="3960"/>
        <w:gridCol w:w="2160"/>
      </w:tblGrid>
      <w:tr w:rsidR="00734CC8" w14:paraId="4A8CDE8A" w14:textId="77777777" w:rsidTr="00547CB7">
        <w:trPr>
          <w:trHeight w:val="349"/>
        </w:trPr>
        <w:tc>
          <w:tcPr>
            <w:tcW w:w="172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FEC5598" w14:textId="77777777" w:rsidR="00734CC8" w:rsidRPr="00937AD7" w:rsidRDefault="00734CC8" w:rsidP="00073318">
            <w:pPr>
              <w:pStyle w:val="3TableHeading"/>
            </w:pPr>
            <w:r>
              <w:t>Version Number</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089C9FCF" w14:textId="77777777" w:rsidR="00734CC8" w:rsidRPr="00937AD7" w:rsidRDefault="00734CC8" w:rsidP="00073318">
            <w:pPr>
              <w:pStyle w:val="3TableHeading"/>
            </w:pPr>
            <w:r>
              <w:t>Version Date</w:t>
            </w:r>
          </w:p>
        </w:tc>
        <w:tc>
          <w:tcPr>
            <w:tcW w:w="39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7BAB77C6" w14:textId="77777777" w:rsidR="00734CC8" w:rsidRPr="00937AD7" w:rsidRDefault="00734CC8" w:rsidP="00073318">
            <w:pPr>
              <w:pStyle w:val="3TableHeading"/>
            </w:pPr>
            <w:r>
              <w:t>Summary Changes</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7C1EF43E" w14:textId="77777777" w:rsidR="00734CC8" w:rsidRPr="00937AD7" w:rsidRDefault="00734CC8" w:rsidP="00073318">
            <w:pPr>
              <w:pStyle w:val="3TableHeading"/>
            </w:pPr>
            <w:r>
              <w:t>Team/Author</w:t>
            </w:r>
          </w:p>
        </w:tc>
      </w:tr>
      <w:tr w:rsidR="006858D7" w14:paraId="4BFDC1CA" w14:textId="77777777" w:rsidTr="00F3618B">
        <w:trPr>
          <w:trHeight w:val="349"/>
        </w:trPr>
        <w:tc>
          <w:tcPr>
            <w:tcW w:w="172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DD446E6" w14:textId="77777777" w:rsidR="006858D7" w:rsidRPr="00937AD7" w:rsidRDefault="006858D7" w:rsidP="006858D7">
            <w:pPr>
              <w:pStyle w:val="3TableText"/>
              <w:jc w:val="center"/>
            </w:pPr>
            <w:r>
              <w:t>1.0</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3B0A82B" w14:textId="76A2A614" w:rsidR="006858D7" w:rsidRPr="00937AD7" w:rsidRDefault="00375FE8" w:rsidP="006858D7">
            <w:pPr>
              <w:pStyle w:val="3TableText"/>
              <w:jc w:val="center"/>
            </w:pPr>
            <w:r>
              <w:t xml:space="preserve">December </w:t>
            </w:r>
            <w:r w:rsidR="006858D7">
              <w:t>202</w:t>
            </w:r>
            <w:r w:rsidR="00F66D12">
              <w:t>1</w:t>
            </w:r>
          </w:p>
        </w:tc>
        <w:tc>
          <w:tcPr>
            <w:tcW w:w="39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B303F73" w14:textId="192259A2" w:rsidR="006858D7" w:rsidRPr="00937AD7" w:rsidRDefault="00DE6330" w:rsidP="006858D7">
            <w:pPr>
              <w:pStyle w:val="3TableText"/>
              <w:jc w:val="center"/>
            </w:pPr>
            <w:r>
              <w:t>Deliverable to FEMA Region VI</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4FF2A13" w14:textId="3E92FC66" w:rsidR="006858D7" w:rsidRPr="00937AD7" w:rsidRDefault="006858D7" w:rsidP="006858D7">
            <w:pPr>
              <w:pStyle w:val="3TableText"/>
              <w:jc w:val="center"/>
            </w:pPr>
            <w:r w:rsidRPr="00216E1F">
              <w:t>Compass PTS JV</w:t>
            </w:r>
          </w:p>
        </w:tc>
      </w:tr>
      <w:tr w:rsidR="00734CC8" w14:paraId="7C047659" w14:textId="77777777" w:rsidTr="00547CB7">
        <w:trPr>
          <w:trHeight w:val="349"/>
        </w:trPr>
        <w:tc>
          <w:tcPr>
            <w:tcW w:w="172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31399F5" w14:textId="77777777" w:rsidR="00734CC8" w:rsidRPr="00937AD7" w:rsidRDefault="00734CC8" w:rsidP="00383CF5">
            <w:pPr>
              <w:pStyle w:val="3TableText"/>
              <w:jc w:val="center"/>
            </w:pP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206016E" w14:textId="77777777" w:rsidR="00734CC8" w:rsidRPr="00937AD7" w:rsidRDefault="00734CC8" w:rsidP="00383CF5">
            <w:pPr>
              <w:pStyle w:val="3TableText"/>
              <w:jc w:val="center"/>
            </w:pPr>
          </w:p>
        </w:tc>
        <w:tc>
          <w:tcPr>
            <w:tcW w:w="39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B719FFD" w14:textId="77777777" w:rsidR="00734CC8" w:rsidRPr="00937AD7" w:rsidRDefault="00734CC8" w:rsidP="00383CF5">
            <w:pPr>
              <w:pStyle w:val="3TableText"/>
              <w:jc w:val="center"/>
            </w:pP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113B49B" w14:textId="77777777" w:rsidR="00734CC8" w:rsidRPr="00937AD7" w:rsidRDefault="00734CC8" w:rsidP="00383CF5">
            <w:pPr>
              <w:pStyle w:val="3TableText"/>
              <w:jc w:val="center"/>
            </w:pPr>
          </w:p>
        </w:tc>
      </w:tr>
      <w:tr w:rsidR="00F21144" w14:paraId="029172D7" w14:textId="77777777" w:rsidTr="00547CB7">
        <w:trPr>
          <w:trHeight w:val="349"/>
        </w:trPr>
        <w:tc>
          <w:tcPr>
            <w:tcW w:w="172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23D1E94" w14:textId="77777777" w:rsidR="00F21144" w:rsidRDefault="00F21144" w:rsidP="00383CF5">
            <w:pPr>
              <w:pStyle w:val="3TableText"/>
              <w:jc w:val="center"/>
            </w:pP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DCB037D" w14:textId="77777777" w:rsidR="00F21144" w:rsidRDefault="00F21144">
            <w:pPr>
              <w:pStyle w:val="3TableText"/>
              <w:jc w:val="center"/>
            </w:pPr>
          </w:p>
        </w:tc>
        <w:tc>
          <w:tcPr>
            <w:tcW w:w="39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0517F38" w14:textId="77777777" w:rsidR="00F21144" w:rsidRDefault="00F21144">
            <w:pPr>
              <w:pStyle w:val="3TableText"/>
              <w:jc w:val="center"/>
            </w:pP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18A52A6" w14:textId="77777777" w:rsidR="00F21144" w:rsidRDefault="00F21144" w:rsidP="00383CF5">
            <w:pPr>
              <w:pStyle w:val="3TableText"/>
              <w:jc w:val="center"/>
            </w:pPr>
          </w:p>
        </w:tc>
      </w:tr>
    </w:tbl>
    <w:p w14:paraId="20EF4EFD" w14:textId="77777777" w:rsidR="00734CC8" w:rsidRDefault="00734CC8" w:rsidP="00734CC8">
      <w:pPr>
        <w:pStyle w:val="2SubheadingLevel2"/>
      </w:pPr>
      <w:r>
        <w:t>Approvals</w:t>
      </w:r>
    </w:p>
    <w:p w14:paraId="17B61230" w14:textId="77777777" w:rsidR="00734CC8" w:rsidRDefault="00734CC8" w:rsidP="00734CC8">
      <w:pPr>
        <w:pStyle w:val="2Body-Text"/>
      </w:pPr>
      <w:r w:rsidRPr="00734CC8">
        <w:t>This document requires the approval of the following persons:</w:t>
      </w:r>
    </w:p>
    <w:tbl>
      <w:tblPr>
        <w:tblW w:w="9522"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CellMar>
          <w:left w:w="72" w:type="dxa"/>
          <w:right w:w="72" w:type="dxa"/>
        </w:tblCellMar>
        <w:tblLook w:val="04A0" w:firstRow="1" w:lastRow="0" w:firstColumn="1" w:lastColumn="0" w:noHBand="0" w:noVBand="1"/>
      </w:tblPr>
      <w:tblGrid>
        <w:gridCol w:w="1578"/>
        <w:gridCol w:w="1578"/>
        <w:gridCol w:w="1362"/>
        <w:gridCol w:w="1710"/>
        <w:gridCol w:w="1662"/>
        <w:gridCol w:w="1632"/>
      </w:tblGrid>
      <w:tr w:rsidR="00AB164E" w14:paraId="1A85C058" w14:textId="77777777" w:rsidTr="00187577">
        <w:trPr>
          <w:trHeight w:val="431"/>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3EE4707D" w14:textId="77777777" w:rsidR="00AB164E" w:rsidRPr="00937AD7" w:rsidRDefault="00AB164E" w:rsidP="00073318">
            <w:pPr>
              <w:pStyle w:val="3TableHeading"/>
            </w:pPr>
            <w:r>
              <w:t>Role</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CBC35F6" w14:textId="77777777" w:rsidR="00AB164E" w:rsidRPr="00937AD7" w:rsidRDefault="00AB164E" w:rsidP="00073318">
            <w:pPr>
              <w:pStyle w:val="3TableHeading"/>
            </w:pPr>
            <w:r>
              <w:t>Name</w:t>
            </w:r>
          </w:p>
        </w:tc>
        <w:tc>
          <w:tcPr>
            <w:tcW w:w="13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3B6F144E" w14:textId="77777777" w:rsidR="00AB164E" w:rsidRPr="00937AD7" w:rsidRDefault="00AB164E" w:rsidP="00187577">
            <w:pPr>
              <w:pStyle w:val="3TableHeading"/>
            </w:pPr>
            <w:r>
              <w:t xml:space="preserve">Phone </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F6ACA6E" w14:textId="77777777" w:rsidR="00AB164E" w:rsidRDefault="00AB164E" w:rsidP="00073318">
            <w:pPr>
              <w:pStyle w:val="3TableHeading"/>
            </w:pPr>
            <w:r>
              <w:t>Title (CLIN/RMC)</w:t>
            </w:r>
          </w:p>
        </w:tc>
        <w:tc>
          <w:tcPr>
            <w:tcW w:w="16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EE4AC7D" w14:textId="77777777" w:rsidR="00AB164E" w:rsidRPr="00937AD7" w:rsidRDefault="00AB164E" w:rsidP="00073318">
            <w:pPr>
              <w:pStyle w:val="3TableHeading"/>
            </w:pPr>
            <w:r>
              <w:t>Review Date</w:t>
            </w:r>
          </w:p>
        </w:tc>
        <w:tc>
          <w:tcPr>
            <w:tcW w:w="163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15B9F8AD" w14:textId="77777777" w:rsidR="00AB164E" w:rsidRDefault="00AB164E" w:rsidP="00073318">
            <w:pPr>
              <w:pStyle w:val="3TableHeading"/>
            </w:pPr>
            <w:r>
              <w:t>Approved Date</w:t>
            </w:r>
          </w:p>
        </w:tc>
      </w:tr>
      <w:tr w:rsidR="00F66D12" w14:paraId="21D79704" w14:textId="77777777" w:rsidTr="008C09ED">
        <w:trPr>
          <w:trHeight w:val="349"/>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F7D197A" w14:textId="1DB5BD4D" w:rsidR="00F66D12" w:rsidRPr="006514C0" w:rsidRDefault="00F66D12" w:rsidP="00F66D12">
            <w:pPr>
              <w:pStyle w:val="3TableText"/>
              <w:jc w:val="center"/>
              <w:rPr>
                <w:highlight w:val="yellow"/>
              </w:rPr>
            </w:pPr>
            <w:r w:rsidRPr="00FB1526">
              <w:t>Project Manager</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D4744A6" w14:textId="0F401AEF" w:rsidR="00F66D12" w:rsidRPr="00B34A30" w:rsidRDefault="00F66D12" w:rsidP="00F66D12">
            <w:pPr>
              <w:pStyle w:val="3TableText"/>
              <w:jc w:val="center"/>
            </w:pPr>
            <w:r w:rsidRPr="00FB1526">
              <w:t>Kelsey Cayeros</w:t>
            </w:r>
          </w:p>
        </w:tc>
        <w:tc>
          <w:tcPr>
            <w:tcW w:w="13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2215A49" w14:textId="650CD4A8" w:rsidR="00F66D12" w:rsidRPr="00B34A30" w:rsidRDefault="00F66D12" w:rsidP="00F66D12">
            <w:pPr>
              <w:pStyle w:val="3TableText"/>
              <w:jc w:val="center"/>
            </w:pPr>
            <w:r w:rsidRPr="00FB1526">
              <w:t>(210)704-1364</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04919563" w14:textId="19FFCD19" w:rsidR="00F66D12" w:rsidRPr="00B34A30" w:rsidRDefault="00F66D12" w:rsidP="00F66D12">
            <w:pPr>
              <w:pStyle w:val="3TableText"/>
              <w:jc w:val="center"/>
            </w:pPr>
            <w:r w:rsidRPr="00FB1526">
              <w:t>Project Manager</w:t>
            </w:r>
          </w:p>
        </w:tc>
        <w:tc>
          <w:tcPr>
            <w:tcW w:w="16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01CBBF9" w14:textId="39B148B3" w:rsidR="00F66D12" w:rsidRPr="00BA3E07" w:rsidRDefault="00F66D12" w:rsidP="00F66D12">
            <w:pPr>
              <w:pStyle w:val="3TableText"/>
              <w:jc w:val="center"/>
            </w:pPr>
          </w:p>
        </w:tc>
        <w:tc>
          <w:tcPr>
            <w:tcW w:w="163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49642476" w14:textId="4575224A" w:rsidR="00F66D12" w:rsidRPr="00937AD7" w:rsidRDefault="00F66D12" w:rsidP="00F66D12">
            <w:pPr>
              <w:pStyle w:val="3TableText"/>
              <w:jc w:val="center"/>
            </w:pPr>
          </w:p>
        </w:tc>
      </w:tr>
      <w:tr w:rsidR="00F66D12" w14:paraId="428BDC35" w14:textId="77777777" w:rsidTr="00187577">
        <w:trPr>
          <w:trHeight w:val="349"/>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058C4FE" w14:textId="1A664589" w:rsidR="00F66D12" w:rsidRPr="006514C0" w:rsidRDefault="00F66D12" w:rsidP="00F66D12">
            <w:pPr>
              <w:pStyle w:val="3TableText"/>
              <w:jc w:val="center"/>
              <w:rPr>
                <w:highlight w:val="yellow"/>
              </w:rPr>
            </w:pPr>
            <w:r w:rsidRPr="00FB1526">
              <w:t>Task Lead</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88A1413" w14:textId="1C0254BB" w:rsidR="00F66D12" w:rsidRPr="006514C0" w:rsidRDefault="00F66D12" w:rsidP="00F66D12">
            <w:pPr>
              <w:pStyle w:val="3TableText"/>
              <w:jc w:val="center"/>
              <w:rPr>
                <w:highlight w:val="yellow"/>
              </w:rPr>
            </w:pPr>
            <w:r w:rsidRPr="00FB1526">
              <w:t>Daniel Perry</w:t>
            </w:r>
          </w:p>
        </w:tc>
        <w:tc>
          <w:tcPr>
            <w:tcW w:w="13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430E189" w14:textId="6AF2C03D" w:rsidR="00F66D12" w:rsidRPr="006514C0" w:rsidRDefault="00F66D12" w:rsidP="00F66D12">
            <w:pPr>
              <w:pStyle w:val="3TableText"/>
              <w:jc w:val="center"/>
              <w:rPr>
                <w:highlight w:val="yellow"/>
              </w:rPr>
            </w:pPr>
            <w:r w:rsidRPr="00FB1526">
              <w:t>(210)704-1353</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72492D4B" w14:textId="29DCAC4C" w:rsidR="00F66D12" w:rsidRPr="006514C0" w:rsidRDefault="00F66D12" w:rsidP="00F66D12">
            <w:pPr>
              <w:pStyle w:val="3TableText"/>
              <w:jc w:val="center"/>
              <w:rPr>
                <w:highlight w:val="yellow"/>
              </w:rPr>
            </w:pPr>
            <w:r w:rsidRPr="00FB1526">
              <w:t>Task Lead</w:t>
            </w:r>
          </w:p>
        </w:tc>
        <w:tc>
          <w:tcPr>
            <w:tcW w:w="16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C5B7EFE" w14:textId="77777777" w:rsidR="00F66D12" w:rsidRPr="00937AD7" w:rsidRDefault="00F66D12" w:rsidP="00F66D12">
            <w:pPr>
              <w:pStyle w:val="3TableText"/>
              <w:jc w:val="center"/>
            </w:pPr>
          </w:p>
        </w:tc>
        <w:tc>
          <w:tcPr>
            <w:tcW w:w="163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5D23D414" w14:textId="77777777" w:rsidR="00F66D12" w:rsidRPr="00937AD7" w:rsidRDefault="00F66D12" w:rsidP="00F66D12">
            <w:pPr>
              <w:pStyle w:val="3TableText"/>
              <w:jc w:val="center"/>
            </w:pPr>
          </w:p>
        </w:tc>
      </w:tr>
      <w:tr w:rsidR="00AB164E" w14:paraId="54688A9E" w14:textId="77777777" w:rsidTr="00187577">
        <w:trPr>
          <w:trHeight w:val="349"/>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A8BA809" w14:textId="77777777" w:rsidR="00AB164E" w:rsidRPr="00937AD7" w:rsidRDefault="00AB164E" w:rsidP="00383CF5">
            <w:pPr>
              <w:pStyle w:val="3TableText"/>
              <w:jc w:val="center"/>
            </w:pP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ABA1F63" w14:textId="77777777" w:rsidR="00AB164E" w:rsidRPr="00937AD7" w:rsidRDefault="00AB164E" w:rsidP="00383CF5">
            <w:pPr>
              <w:pStyle w:val="3TableText"/>
              <w:jc w:val="center"/>
            </w:pPr>
          </w:p>
        </w:tc>
        <w:tc>
          <w:tcPr>
            <w:tcW w:w="13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152E2B2" w14:textId="77777777" w:rsidR="00AB164E" w:rsidRPr="00937AD7" w:rsidRDefault="00AB164E" w:rsidP="00383CF5">
            <w:pPr>
              <w:pStyle w:val="3TableText"/>
              <w:jc w:val="center"/>
            </w:pP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23CF9651" w14:textId="77777777" w:rsidR="00AB164E" w:rsidRDefault="00AB164E" w:rsidP="00383CF5">
            <w:pPr>
              <w:pStyle w:val="3TableText"/>
              <w:jc w:val="center"/>
            </w:pPr>
          </w:p>
        </w:tc>
        <w:tc>
          <w:tcPr>
            <w:tcW w:w="16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DC6581F" w14:textId="77777777" w:rsidR="00AB164E" w:rsidRPr="00937AD7" w:rsidRDefault="00AB164E" w:rsidP="00383CF5">
            <w:pPr>
              <w:pStyle w:val="3TableText"/>
              <w:jc w:val="center"/>
            </w:pPr>
          </w:p>
        </w:tc>
        <w:tc>
          <w:tcPr>
            <w:tcW w:w="163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6D2F8E07" w14:textId="77777777" w:rsidR="00AB164E" w:rsidRDefault="00AB164E" w:rsidP="00383CF5">
            <w:pPr>
              <w:pStyle w:val="3TableText"/>
              <w:jc w:val="center"/>
            </w:pPr>
          </w:p>
        </w:tc>
      </w:tr>
    </w:tbl>
    <w:p w14:paraId="499AB4C7" w14:textId="77777777" w:rsidR="00734CC8" w:rsidRDefault="00AB164E" w:rsidP="00AB164E">
      <w:pPr>
        <w:pStyle w:val="2SubheadingLevel2"/>
      </w:pPr>
      <w:r>
        <w:t>Client distribution</w:t>
      </w:r>
    </w:p>
    <w:tbl>
      <w:tblPr>
        <w:tblW w:w="955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2448"/>
        <w:gridCol w:w="4680"/>
        <w:gridCol w:w="2430"/>
      </w:tblGrid>
      <w:tr w:rsidR="00AB164E" w14:paraId="6C919352" w14:textId="77777777" w:rsidTr="00187577">
        <w:trPr>
          <w:trHeight w:val="349"/>
        </w:trPr>
        <w:tc>
          <w:tcPr>
            <w:tcW w:w="244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F1606EA" w14:textId="77777777" w:rsidR="00AB164E" w:rsidRPr="00937AD7" w:rsidRDefault="00AB164E" w:rsidP="00073318">
            <w:pPr>
              <w:pStyle w:val="3TableHeading"/>
            </w:pPr>
            <w:r>
              <w:t>Name</w:t>
            </w:r>
          </w:p>
        </w:tc>
        <w:tc>
          <w:tcPr>
            <w:tcW w:w="468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1B1429EF" w14:textId="77777777" w:rsidR="00AB164E" w:rsidRPr="00937AD7" w:rsidRDefault="00AB164E" w:rsidP="00073318">
            <w:pPr>
              <w:pStyle w:val="3TableHeading"/>
            </w:pPr>
            <w:r>
              <w:t>Title/Organization</w:t>
            </w:r>
          </w:p>
        </w:tc>
        <w:tc>
          <w:tcPr>
            <w:tcW w:w="24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6F997104" w14:textId="77777777" w:rsidR="00AB164E" w:rsidRPr="00937AD7" w:rsidRDefault="00AB164E" w:rsidP="00073318">
            <w:pPr>
              <w:pStyle w:val="3TableHeading"/>
            </w:pPr>
            <w:r>
              <w:t>Location</w:t>
            </w:r>
          </w:p>
        </w:tc>
      </w:tr>
      <w:tr w:rsidR="006858D7" w14:paraId="09C4A2C0" w14:textId="77777777" w:rsidTr="00187577">
        <w:trPr>
          <w:trHeight w:val="349"/>
        </w:trPr>
        <w:tc>
          <w:tcPr>
            <w:tcW w:w="244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7CDAE25" w14:textId="457E5050" w:rsidR="006858D7" w:rsidRPr="00E04F6C" w:rsidRDefault="006858D7" w:rsidP="006858D7">
            <w:pPr>
              <w:pStyle w:val="3TableText"/>
              <w:jc w:val="center"/>
            </w:pPr>
            <w:r>
              <w:t>FEMA’s MIP</w:t>
            </w:r>
          </w:p>
        </w:tc>
        <w:tc>
          <w:tcPr>
            <w:tcW w:w="468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89E96F0" w14:textId="19DBE0C3" w:rsidR="006858D7" w:rsidRPr="00E04F6C" w:rsidRDefault="006858D7" w:rsidP="006858D7">
            <w:pPr>
              <w:pStyle w:val="3TableText"/>
              <w:jc w:val="center"/>
            </w:pPr>
            <w:r w:rsidRPr="000C308E">
              <w:t>Region VI</w:t>
            </w:r>
          </w:p>
        </w:tc>
        <w:tc>
          <w:tcPr>
            <w:tcW w:w="24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7113255" w14:textId="234A4832" w:rsidR="006858D7" w:rsidRPr="00E04F6C" w:rsidRDefault="006858D7" w:rsidP="006858D7">
            <w:pPr>
              <w:pStyle w:val="3TableText"/>
              <w:jc w:val="center"/>
            </w:pPr>
            <w:r>
              <w:t>See path above</w:t>
            </w:r>
          </w:p>
        </w:tc>
      </w:tr>
      <w:tr w:rsidR="006858D7" w14:paraId="1B2F2952" w14:textId="77777777" w:rsidTr="00187577">
        <w:trPr>
          <w:trHeight w:val="349"/>
        </w:trPr>
        <w:tc>
          <w:tcPr>
            <w:tcW w:w="244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7A4583F" w14:textId="39D0857C" w:rsidR="006858D7" w:rsidRPr="00562022" w:rsidRDefault="006858D7" w:rsidP="006858D7">
            <w:pPr>
              <w:pStyle w:val="3TableText"/>
              <w:jc w:val="center"/>
            </w:pPr>
            <w:r>
              <w:t>Diane Howe</w:t>
            </w:r>
          </w:p>
        </w:tc>
        <w:tc>
          <w:tcPr>
            <w:tcW w:w="468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6DA4114" w14:textId="0F9DC62F" w:rsidR="006858D7" w:rsidRPr="00562022" w:rsidRDefault="006858D7" w:rsidP="006858D7">
            <w:pPr>
              <w:pStyle w:val="3TableText"/>
              <w:jc w:val="center"/>
            </w:pPr>
            <w:r w:rsidRPr="000C308E">
              <w:t>FEMA Region VI</w:t>
            </w:r>
            <w:r>
              <w:t xml:space="preserve"> </w:t>
            </w:r>
            <w:r w:rsidRPr="006858D7">
              <w:t>Risk MAP Lead</w:t>
            </w:r>
          </w:p>
        </w:tc>
        <w:tc>
          <w:tcPr>
            <w:tcW w:w="24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DFF6E17" w14:textId="57D28BEB" w:rsidR="006858D7" w:rsidRPr="00562022" w:rsidRDefault="006858D7" w:rsidP="006858D7">
            <w:pPr>
              <w:pStyle w:val="3TableText"/>
              <w:jc w:val="center"/>
            </w:pPr>
            <w:r w:rsidRPr="000C308E">
              <w:t>Denton, TX</w:t>
            </w:r>
          </w:p>
        </w:tc>
      </w:tr>
      <w:tr w:rsidR="0098144C" w14:paraId="4C3708F5" w14:textId="77777777" w:rsidTr="00187577">
        <w:trPr>
          <w:trHeight w:val="349"/>
        </w:trPr>
        <w:tc>
          <w:tcPr>
            <w:tcW w:w="244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B50F4C5" w14:textId="47C89F54" w:rsidR="0098144C" w:rsidRPr="009E1B57" w:rsidRDefault="0098144C" w:rsidP="00383CF5">
            <w:pPr>
              <w:pStyle w:val="3TableText"/>
              <w:jc w:val="center"/>
              <w:rPr>
                <w:highlight w:val="yellow"/>
              </w:rPr>
            </w:pPr>
          </w:p>
        </w:tc>
        <w:tc>
          <w:tcPr>
            <w:tcW w:w="468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BCB1C6E" w14:textId="769535D3" w:rsidR="0098144C" w:rsidRPr="009E1B57" w:rsidRDefault="0098144C" w:rsidP="00383CF5">
            <w:pPr>
              <w:pStyle w:val="3TableText"/>
              <w:jc w:val="center"/>
              <w:rPr>
                <w:highlight w:val="yellow"/>
              </w:rPr>
            </w:pPr>
          </w:p>
        </w:tc>
        <w:tc>
          <w:tcPr>
            <w:tcW w:w="24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A0E9355" w14:textId="66DCB4CA" w:rsidR="0098144C" w:rsidRPr="009E1B57" w:rsidRDefault="0098144C" w:rsidP="00383CF5">
            <w:pPr>
              <w:pStyle w:val="3TableText"/>
              <w:jc w:val="center"/>
              <w:rPr>
                <w:highlight w:val="yellow"/>
              </w:rPr>
            </w:pPr>
          </w:p>
        </w:tc>
      </w:tr>
    </w:tbl>
    <w:p w14:paraId="765F7A1D" w14:textId="77777777" w:rsidR="00AB164E" w:rsidRPr="00AB164E" w:rsidRDefault="00AB164E" w:rsidP="00AB164E">
      <w:pPr>
        <w:pStyle w:val="2Body-Text"/>
      </w:pPr>
    </w:p>
    <w:p w14:paraId="47DCA5F1" w14:textId="77777777" w:rsidR="00DE0C61" w:rsidRDefault="00DE0C61" w:rsidP="001D5C3D">
      <w:pPr>
        <w:pStyle w:val="1CoverTextL4"/>
        <w:spacing w:after="1200"/>
        <w:rPr>
          <w:b/>
        </w:rPr>
        <w:sectPr w:rsidR="00DE0C61" w:rsidSect="0049516B">
          <w:headerReference w:type="default" r:id="rId13"/>
          <w:footerReference w:type="default" r:id="rId14"/>
          <w:headerReference w:type="first" r:id="rId15"/>
          <w:footerReference w:type="first" r:id="rId16"/>
          <w:pgSz w:w="12240" w:h="15840" w:code="1"/>
          <w:pgMar w:top="1440" w:right="1440" w:bottom="1440" w:left="1440" w:header="576" w:footer="576" w:gutter="0"/>
          <w:pgNumType w:fmt="lowerRoman" w:start="1"/>
          <w:cols w:space="720"/>
          <w:docGrid w:linePitch="360"/>
        </w:sectPr>
      </w:pPr>
    </w:p>
    <w:p w14:paraId="76D6EEAE" w14:textId="77777777" w:rsidR="00E05C8C" w:rsidRDefault="00E05C8C" w:rsidP="00AD51B3">
      <w:pPr>
        <w:pStyle w:val="1TOCMainTitleL1"/>
      </w:pPr>
      <w:r>
        <w:lastRenderedPageBreak/>
        <w:t>Table of Contents</w:t>
      </w:r>
    </w:p>
    <w:p w14:paraId="20600F85" w14:textId="6D91FB70" w:rsidR="003E5AD3" w:rsidRDefault="00BB152B">
      <w:pPr>
        <w:pStyle w:val="TOC1"/>
        <w:rPr>
          <w:rFonts w:eastAsiaTheme="minorEastAsia" w:cstheme="minorBidi"/>
          <w:b w:val="0"/>
          <w:bCs w:val="0"/>
          <w:color w:val="auto"/>
          <w:kern w:val="0"/>
          <w:position w:val="0"/>
          <w:szCs w:val="22"/>
        </w:rPr>
      </w:pPr>
      <w:r w:rsidRPr="00500BE6">
        <w:fldChar w:fldCharType="begin"/>
      </w:r>
      <w:r w:rsidRPr="00500BE6">
        <w:instrText xml:space="preserve"> TOC \o "1-3" \h \z \u </w:instrText>
      </w:r>
      <w:r w:rsidRPr="00500BE6">
        <w:fldChar w:fldCharType="separate"/>
      </w:r>
      <w:hyperlink w:anchor="_Toc90025985" w:history="1">
        <w:r w:rsidR="003E5AD3" w:rsidRPr="001131BE">
          <w:rPr>
            <w:rStyle w:val="Hyperlink"/>
          </w:rPr>
          <w:t>01 Introduction</w:t>
        </w:r>
        <w:r w:rsidR="003E5AD3">
          <w:rPr>
            <w:webHidden/>
          </w:rPr>
          <w:tab/>
        </w:r>
        <w:r w:rsidR="003E5AD3">
          <w:rPr>
            <w:webHidden/>
          </w:rPr>
          <w:fldChar w:fldCharType="begin"/>
        </w:r>
        <w:r w:rsidR="003E5AD3">
          <w:rPr>
            <w:webHidden/>
          </w:rPr>
          <w:instrText xml:space="preserve"> PAGEREF _Toc90025985 \h </w:instrText>
        </w:r>
        <w:r w:rsidR="003E5AD3">
          <w:rPr>
            <w:webHidden/>
          </w:rPr>
        </w:r>
        <w:r w:rsidR="003E5AD3">
          <w:rPr>
            <w:webHidden/>
          </w:rPr>
          <w:fldChar w:fldCharType="separate"/>
        </w:r>
        <w:r w:rsidR="00CC5722">
          <w:rPr>
            <w:webHidden/>
          </w:rPr>
          <w:t>1-1</w:t>
        </w:r>
        <w:r w:rsidR="003E5AD3">
          <w:rPr>
            <w:webHidden/>
          </w:rPr>
          <w:fldChar w:fldCharType="end"/>
        </w:r>
      </w:hyperlink>
    </w:p>
    <w:p w14:paraId="20403397" w14:textId="232C036D" w:rsidR="003E5AD3" w:rsidRDefault="00CC5722">
      <w:pPr>
        <w:pStyle w:val="TOC1"/>
        <w:rPr>
          <w:rFonts w:eastAsiaTheme="minorEastAsia" w:cstheme="minorBidi"/>
          <w:b w:val="0"/>
          <w:bCs w:val="0"/>
          <w:color w:val="auto"/>
          <w:kern w:val="0"/>
          <w:position w:val="0"/>
          <w:szCs w:val="22"/>
        </w:rPr>
      </w:pPr>
      <w:hyperlink w:anchor="_Toc90025986" w:history="1">
        <w:r w:rsidR="003E5AD3" w:rsidRPr="001131BE">
          <w:rPr>
            <w:rStyle w:val="Hyperlink"/>
          </w:rPr>
          <w:t>02 2D BLE Modeling Inputs and Controls</w:t>
        </w:r>
        <w:r w:rsidR="003E5AD3">
          <w:rPr>
            <w:webHidden/>
          </w:rPr>
          <w:tab/>
        </w:r>
        <w:r w:rsidR="003E5AD3">
          <w:rPr>
            <w:webHidden/>
          </w:rPr>
          <w:fldChar w:fldCharType="begin"/>
        </w:r>
        <w:r w:rsidR="003E5AD3">
          <w:rPr>
            <w:webHidden/>
          </w:rPr>
          <w:instrText xml:space="preserve"> PAGEREF _Toc90025986 \h </w:instrText>
        </w:r>
        <w:r w:rsidR="003E5AD3">
          <w:rPr>
            <w:webHidden/>
          </w:rPr>
        </w:r>
        <w:r w:rsidR="003E5AD3">
          <w:rPr>
            <w:webHidden/>
          </w:rPr>
          <w:fldChar w:fldCharType="separate"/>
        </w:r>
        <w:r>
          <w:rPr>
            <w:webHidden/>
          </w:rPr>
          <w:t>2-3</w:t>
        </w:r>
        <w:r w:rsidR="003E5AD3">
          <w:rPr>
            <w:webHidden/>
          </w:rPr>
          <w:fldChar w:fldCharType="end"/>
        </w:r>
      </w:hyperlink>
    </w:p>
    <w:p w14:paraId="5A07EC44" w14:textId="1F328DFF" w:rsidR="003E5AD3" w:rsidRDefault="00CC5722">
      <w:pPr>
        <w:pStyle w:val="TOC2"/>
        <w:rPr>
          <w:rFonts w:eastAsiaTheme="minorEastAsia" w:cstheme="minorBidi"/>
          <w:sz w:val="22"/>
          <w:szCs w:val="22"/>
        </w:rPr>
      </w:pPr>
      <w:hyperlink w:anchor="_Toc90025987" w:history="1">
        <w:r w:rsidR="003E5AD3" w:rsidRPr="001131BE">
          <w:rPr>
            <w:rStyle w:val="Hyperlink"/>
          </w:rPr>
          <w:t>2.1</w:t>
        </w:r>
        <w:r w:rsidR="003E5AD3">
          <w:rPr>
            <w:rFonts w:eastAsiaTheme="minorEastAsia" w:cstheme="minorBidi"/>
            <w:sz w:val="22"/>
            <w:szCs w:val="22"/>
          </w:rPr>
          <w:tab/>
        </w:r>
        <w:r w:rsidR="003E5AD3" w:rsidRPr="001131BE">
          <w:rPr>
            <w:rStyle w:val="Hyperlink"/>
          </w:rPr>
          <w:t>Topographic Data</w:t>
        </w:r>
        <w:r w:rsidR="003E5AD3">
          <w:rPr>
            <w:webHidden/>
          </w:rPr>
          <w:tab/>
        </w:r>
        <w:r w:rsidR="003E5AD3">
          <w:rPr>
            <w:webHidden/>
          </w:rPr>
          <w:fldChar w:fldCharType="begin"/>
        </w:r>
        <w:r w:rsidR="003E5AD3">
          <w:rPr>
            <w:webHidden/>
          </w:rPr>
          <w:instrText xml:space="preserve"> PAGEREF _Toc90025987 \h </w:instrText>
        </w:r>
        <w:r w:rsidR="003E5AD3">
          <w:rPr>
            <w:webHidden/>
          </w:rPr>
        </w:r>
        <w:r w:rsidR="003E5AD3">
          <w:rPr>
            <w:webHidden/>
          </w:rPr>
          <w:fldChar w:fldCharType="separate"/>
        </w:r>
        <w:r>
          <w:rPr>
            <w:webHidden/>
          </w:rPr>
          <w:t>2-3</w:t>
        </w:r>
        <w:r w:rsidR="003E5AD3">
          <w:rPr>
            <w:webHidden/>
          </w:rPr>
          <w:fldChar w:fldCharType="end"/>
        </w:r>
      </w:hyperlink>
    </w:p>
    <w:p w14:paraId="7CFFC052" w14:textId="1082F0C9" w:rsidR="003E5AD3" w:rsidRDefault="00CC5722">
      <w:pPr>
        <w:pStyle w:val="TOC3"/>
        <w:rPr>
          <w:rFonts w:eastAsiaTheme="minorEastAsia" w:cstheme="minorBidi"/>
          <w:iCs w:val="0"/>
          <w:noProof/>
          <w:sz w:val="22"/>
          <w:szCs w:val="22"/>
        </w:rPr>
      </w:pPr>
      <w:hyperlink w:anchor="_Toc90025988" w:history="1">
        <w:r w:rsidR="003E5AD3" w:rsidRPr="001131BE">
          <w:rPr>
            <w:rStyle w:val="Hyperlink"/>
            <w:noProof/>
          </w:rPr>
          <w:t>2.1.1</w:t>
        </w:r>
        <w:r w:rsidR="003E5AD3">
          <w:rPr>
            <w:rFonts w:eastAsiaTheme="minorEastAsia" w:cstheme="minorBidi"/>
            <w:iCs w:val="0"/>
            <w:noProof/>
            <w:sz w:val="22"/>
            <w:szCs w:val="22"/>
          </w:rPr>
          <w:tab/>
        </w:r>
        <w:r w:rsidR="003E5AD3" w:rsidRPr="001131BE">
          <w:rPr>
            <w:rStyle w:val="Hyperlink"/>
            <w:noProof/>
          </w:rPr>
          <w:t>Inventory</w:t>
        </w:r>
        <w:r w:rsidR="003E5AD3">
          <w:rPr>
            <w:noProof/>
            <w:webHidden/>
          </w:rPr>
          <w:tab/>
        </w:r>
        <w:r w:rsidR="003E5AD3">
          <w:rPr>
            <w:noProof/>
            <w:webHidden/>
          </w:rPr>
          <w:fldChar w:fldCharType="begin"/>
        </w:r>
        <w:r w:rsidR="003E5AD3">
          <w:rPr>
            <w:noProof/>
            <w:webHidden/>
          </w:rPr>
          <w:instrText xml:space="preserve"> PAGEREF _Toc90025988 \h </w:instrText>
        </w:r>
        <w:r w:rsidR="003E5AD3">
          <w:rPr>
            <w:noProof/>
            <w:webHidden/>
          </w:rPr>
        </w:r>
        <w:r w:rsidR="003E5AD3">
          <w:rPr>
            <w:noProof/>
            <w:webHidden/>
          </w:rPr>
          <w:fldChar w:fldCharType="separate"/>
        </w:r>
        <w:r>
          <w:rPr>
            <w:noProof/>
            <w:webHidden/>
          </w:rPr>
          <w:t>2-3</w:t>
        </w:r>
        <w:r w:rsidR="003E5AD3">
          <w:rPr>
            <w:noProof/>
            <w:webHidden/>
          </w:rPr>
          <w:fldChar w:fldCharType="end"/>
        </w:r>
      </w:hyperlink>
    </w:p>
    <w:p w14:paraId="7A81FEE6" w14:textId="08D83CCB" w:rsidR="003E5AD3" w:rsidRDefault="00CC5722">
      <w:pPr>
        <w:pStyle w:val="TOC3"/>
        <w:rPr>
          <w:rFonts w:eastAsiaTheme="minorEastAsia" w:cstheme="minorBidi"/>
          <w:iCs w:val="0"/>
          <w:noProof/>
          <w:sz w:val="22"/>
          <w:szCs w:val="22"/>
        </w:rPr>
      </w:pPr>
      <w:hyperlink w:anchor="_Toc90025989" w:history="1">
        <w:r w:rsidR="003E5AD3" w:rsidRPr="001131BE">
          <w:rPr>
            <w:rStyle w:val="Hyperlink"/>
            <w:noProof/>
          </w:rPr>
          <w:t>2.1.2</w:t>
        </w:r>
        <w:r w:rsidR="003E5AD3">
          <w:rPr>
            <w:rFonts w:eastAsiaTheme="minorEastAsia" w:cstheme="minorBidi"/>
            <w:iCs w:val="0"/>
            <w:noProof/>
            <w:sz w:val="22"/>
            <w:szCs w:val="22"/>
          </w:rPr>
          <w:tab/>
        </w:r>
        <w:r w:rsidR="003E5AD3" w:rsidRPr="001131BE">
          <w:rPr>
            <w:rStyle w:val="Hyperlink"/>
            <w:noProof/>
          </w:rPr>
          <w:t>Evaluation</w:t>
        </w:r>
        <w:r w:rsidR="003E5AD3">
          <w:rPr>
            <w:noProof/>
            <w:webHidden/>
          </w:rPr>
          <w:tab/>
        </w:r>
        <w:r w:rsidR="003E5AD3">
          <w:rPr>
            <w:noProof/>
            <w:webHidden/>
          </w:rPr>
          <w:fldChar w:fldCharType="begin"/>
        </w:r>
        <w:r w:rsidR="003E5AD3">
          <w:rPr>
            <w:noProof/>
            <w:webHidden/>
          </w:rPr>
          <w:instrText xml:space="preserve"> PAGEREF _Toc90025989 \h </w:instrText>
        </w:r>
        <w:r w:rsidR="003E5AD3">
          <w:rPr>
            <w:noProof/>
            <w:webHidden/>
          </w:rPr>
        </w:r>
        <w:r w:rsidR="003E5AD3">
          <w:rPr>
            <w:noProof/>
            <w:webHidden/>
          </w:rPr>
          <w:fldChar w:fldCharType="separate"/>
        </w:r>
        <w:r>
          <w:rPr>
            <w:noProof/>
            <w:webHidden/>
          </w:rPr>
          <w:t>2-5</w:t>
        </w:r>
        <w:r w:rsidR="003E5AD3">
          <w:rPr>
            <w:noProof/>
            <w:webHidden/>
          </w:rPr>
          <w:fldChar w:fldCharType="end"/>
        </w:r>
      </w:hyperlink>
    </w:p>
    <w:p w14:paraId="681CBA29" w14:textId="39A9442C" w:rsidR="003E5AD3" w:rsidRDefault="00CC5722">
      <w:pPr>
        <w:pStyle w:val="TOC3"/>
        <w:rPr>
          <w:rFonts w:eastAsiaTheme="minorEastAsia" w:cstheme="minorBidi"/>
          <w:iCs w:val="0"/>
          <w:noProof/>
          <w:sz w:val="22"/>
          <w:szCs w:val="22"/>
        </w:rPr>
      </w:pPr>
      <w:hyperlink w:anchor="_Toc90025990" w:history="1">
        <w:r w:rsidR="003E5AD3" w:rsidRPr="001131BE">
          <w:rPr>
            <w:rStyle w:val="Hyperlink"/>
            <w:noProof/>
          </w:rPr>
          <w:t>2.1.3</w:t>
        </w:r>
        <w:r w:rsidR="003E5AD3">
          <w:rPr>
            <w:rFonts w:eastAsiaTheme="minorEastAsia" w:cstheme="minorBidi"/>
            <w:iCs w:val="0"/>
            <w:noProof/>
            <w:sz w:val="22"/>
            <w:szCs w:val="22"/>
          </w:rPr>
          <w:tab/>
        </w:r>
        <w:r w:rsidR="003E5AD3" w:rsidRPr="001131BE">
          <w:rPr>
            <w:rStyle w:val="Hyperlink"/>
            <w:noProof/>
          </w:rPr>
          <w:t>Data Development Methodology</w:t>
        </w:r>
        <w:r w:rsidR="003E5AD3">
          <w:rPr>
            <w:noProof/>
            <w:webHidden/>
          </w:rPr>
          <w:tab/>
        </w:r>
        <w:r w:rsidR="003E5AD3">
          <w:rPr>
            <w:noProof/>
            <w:webHidden/>
          </w:rPr>
          <w:fldChar w:fldCharType="begin"/>
        </w:r>
        <w:r w:rsidR="003E5AD3">
          <w:rPr>
            <w:noProof/>
            <w:webHidden/>
          </w:rPr>
          <w:instrText xml:space="preserve"> PAGEREF _Toc90025990 \h </w:instrText>
        </w:r>
        <w:r w:rsidR="003E5AD3">
          <w:rPr>
            <w:noProof/>
            <w:webHidden/>
          </w:rPr>
        </w:r>
        <w:r w:rsidR="003E5AD3">
          <w:rPr>
            <w:noProof/>
            <w:webHidden/>
          </w:rPr>
          <w:fldChar w:fldCharType="separate"/>
        </w:r>
        <w:r>
          <w:rPr>
            <w:noProof/>
            <w:webHidden/>
          </w:rPr>
          <w:t>2-6</w:t>
        </w:r>
        <w:r w:rsidR="003E5AD3">
          <w:rPr>
            <w:noProof/>
            <w:webHidden/>
          </w:rPr>
          <w:fldChar w:fldCharType="end"/>
        </w:r>
      </w:hyperlink>
    </w:p>
    <w:p w14:paraId="311E936F" w14:textId="4ECC0DED" w:rsidR="003E5AD3" w:rsidRDefault="00CC5722">
      <w:pPr>
        <w:pStyle w:val="TOC3"/>
        <w:rPr>
          <w:rFonts w:eastAsiaTheme="minorEastAsia" w:cstheme="minorBidi"/>
          <w:iCs w:val="0"/>
          <w:noProof/>
          <w:sz w:val="22"/>
          <w:szCs w:val="22"/>
        </w:rPr>
      </w:pPr>
      <w:hyperlink w:anchor="_Toc90025991" w:history="1">
        <w:r w:rsidR="003E5AD3" w:rsidRPr="001131BE">
          <w:rPr>
            <w:rStyle w:val="Hyperlink"/>
            <w:noProof/>
          </w:rPr>
          <w:t>2.1.4</w:t>
        </w:r>
        <w:r w:rsidR="003E5AD3">
          <w:rPr>
            <w:rFonts w:eastAsiaTheme="minorEastAsia" w:cstheme="minorBidi"/>
            <w:iCs w:val="0"/>
            <w:noProof/>
            <w:sz w:val="22"/>
            <w:szCs w:val="22"/>
          </w:rPr>
          <w:tab/>
        </w:r>
        <w:r w:rsidR="003E5AD3" w:rsidRPr="001131BE">
          <w:rPr>
            <w:rStyle w:val="Hyperlink"/>
            <w:noProof/>
          </w:rPr>
          <w:t>DEM QA/QC</w:t>
        </w:r>
        <w:r w:rsidR="003E5AD3">
          <w:rPr>
            <w:noProof/>
            <w:webHidden/>
          </w:rPr>
          <w:tab/>
        </w:r>
        <w:r w:rsidR="003E5AD3">
          <w:rPr>
            <w:noProof/>
            <w:webHidden/>
          </w:rPr>
          <w:fldChar w:fldCharType="begin"/>
        </w:r>
        <w:r w:rsidR="003E5AD3">
          <w:rPr>
            <w:noProof/>
            <w:webHidden/>
          </w:rPr>
          <w:instrText xml:space="preserve"> PAGEREF _Toc90025991 \h </w:instrText>
        </w:r>
        <w:r w:rsidR="003E5AD3">
          <w:rPr>
            <w:noProof/>
            <w:webHidden/>
          </w:rPr>
        </w:r>
        <w:r w:rsidR="003E5AD3">
          <w:rPr>
            <w:noProof/>
            <w:webHidden/>
          </w:rPr>
          <w:fldChar w:fldCharType="separate"/>
        </w:r>
        <w:r>
          <w:rPr>
            <w:noProof/>
            <w:webHidden/>
          </w:rPr>
          <w:t>2-6</w:t>
        </w:r>
        <w:r w:rsidR="003E5AD3">
          <w:rPr>
            <w:noProof/>
            <w:webHidden/>
          </w:rPr>
          <w:fldChar w:fldCharType="end"/>
        </w:r>
      </w:hyperlink>
    </w:p>
    <w:p w14:paraId="7D0AC94F" w14:textId="5FA7CF22" w:rsidR="003E5AD3" w:rsidRDefault="00CC5722">
      <w:pPr>
        <w:pStyle w:val="TOC2"/>
        <w:rPr>
          <w:rFonts w:eastAsiaTheme="minorEastAsia" w:cstheme="minorBidi"/>
          <w:sz w:val="22"/>
          <w:szCs w:val="22"/>
        </w:rPr>
      </w:pPr>
      <w:hyperlink w:anchor="_Toc90025992" w:history="1">
        <w:r w:rsidR="003E5AD3" w:rsidRPr="001131BE">
          <w:rPr>
            <w:rStyle w:val="Hyperlink"/>
          </w:rPr>
          <w:t>2.2</w:t>
        </w:r>
        <w:r w:rsidR="003E5AD3">
          <w:rPr>
            <w:rFonts w:eastAsiaTheme="minorEastAsia" w:cstheme="minorBidi"/>
            <w:sz w:val="22"/>
            <w:szCs w:val="22"/>
          </w:rPr>
          <w:tab/>
        </w:r>
        <w:r w:rsidR="003E5AD3" w:rsidRPr="001131BE">
          <w:rPr>
            <w:rStyle w:val="Hyperlink"/>
          </w:rPr>
          <w:t>2D BLE Methods</w:t>
        </w:r>
        <w:r w:rsidR="003E5AD3">
          <w:rPr>
            <w:webHidden/>
          </w:rPr>
          <w:tab/>
        </w:r>
        <w:r w:rsidR="003E5AD3">
          <w:rPr>
            <w:webHidden/>
          </w:rPr>
          <w:fldChar w:fldCharType="begin"/>
        </w:r>
        <w:r w:rsidR="003E5AD3">
          <w:rPr>
            <w:webHidden/>
          </w:rPr>
          <w:instrText xml:space="preserve"> PAGEREF _Toc90025992 \h </w:instrText>
        </w:r>
        <w:r w:rsidR="003E5AD3">
          <w:rPr>
            <w:webHidden/>
          </w:rPr>
        </w:r>
        <w:r w:rsidR="003E5AD3">
          <w:rPr>
            <w:webHidden/>
          </w:rPr>
          <w:fldChar w:fldCharType="separate"/>
        </w:r>
        <w:r>
          <w:rPr>
            <w:webHidden/>
          </w:rPr>
          <w:t>2-7</w:t>
        </w:r>
        <w:r w:rsidR="003E5AD3">
          <w:rPr>
            <w:webHidden/>
          </w:rPr>
          <w:fldChar w:fldCharType="end"/>
        </w:r>
      </w:hyperlink>
    </w:p>
    <w:p w14:paraId="21D9E08D" w14:textId="0F102150" w:rsidR="003E5AD3" w:rsidRDefault="00CC5722">
      <w:pPr>
        <w:pStyle w:val="TOC3"/>
        <w:rPr>
          <w:rFonts w:eastAsiaTheme="minorEastAsia" w:cstheme="minorBidi"/>
          <w:iCs w:val="0"/>
          <w:noProof/>
          <w:sz w:val="22"/>
          <w:szCs w:val="22"/>
        </w:rPr>
      </w:pPr>
      <w:hyperlink w:anchor="_Toc90025993" w:history="1">
        <w:r w:rsidR="003E5AD3" w:rsidRPr="001131BE">
          <w:rPr>
            <w:rStyle w:val="Hyperlink"/>
            <w:noProof/>
          </w:rPr>
          <w:t>2.2.1</w:t>
        </w:r>
        <w:r w:rsidR="003E5AD3">
          <w:rPr>
            <w:rFonts w:eastAsiaTheme="minorEastAsia" w:cstheme="minorBidi"/>
            <w:iCs w:val="0"/>
            <w:noProof/>
            <w:sz w:val="22"/>
            <w:szCs w:val="22"/>
          </w:rPr>
          <w:tab/>
        </w:r>
        <w:r w:rsidR="003E5AD3" w:rsidRPr="001131BE">
          <w:rPr>
            <w:rStyle w:val="Hyperlink"/>
            <w:noProof/>
          </w:rPr>
          <w:t>2D Computational Mesh and Settings</w:t>
        </w:r>
        <w:r w:rsidR="003E5AD3">
          <w:rPr>
            <w:noProof/>
            <w:webHidden/>
          </w:rPr>
          <w:tab/>
        </w:r>
        <w:r w:rsidR="003E5AD3">
          <w:rPr>
            <w:noProof/>
            <w:webHidden/>
          </w:rPr>
          <w:fldChar w:fldCharType="begin"/>
        </w:r>
        <w:r w:rsidR="003E5AD3">
          <w:rPr>
            <w:noProof/>
            <w:webHidden/>
          </w:rPr>
          <w:instrText xml:space="preserve"> PAGEREF _Toc90025993 \h </w:instrText>
        </w:r>
        <w:r w:rsidR="003E5AD3">
          <w:rPr>
            <w:noProof/>
            <w:webHidden/>
          </w:rPr>
        </w:r>
        <w:r w:rsidR="003E5AD3">
          <w:rPr>
            <w:noProof/>
            <w:webHidden/>
          </w:rPr>
          <w:fldChar w:fldCharType="separate"/>
        </w:r>
        <w:r>
          <w:rPr>
            <w:noProof/>
            <w:webHidden/>
          </w:rPr>
          <w:t>2-7</w:t>
        </w:r>
        <w:r w:rsidR="003E5AD3">
          <w:rPr>
            <w:noProof/>
            <w:webHidden/>
          </w:rPr>
          <w:fldChar w:fldCharType="end"/>
        </w:r>
      </w:hyperlink>
    </w:p>
    <w:p w14:paraId="3E8836A6" w14:textId="7B2BB72D" w:rsidR="003E5AD3" w:rsidRDefault="00CC5722">
      <w:pPr>
        <w:pStyle w:val="TOC3"/>
        <w:rPr>
          <w:rFonts w:eastAsiaTheme="minorEastAsia" w:cstheme="minorBidi"/>
          <w:iCs w:val="0"/>
          <w:noProof/>
          <w:sz w:val="22"/>
          <w:szCs w:val="22"/>
        </w:rPr>
      </w:pPr>
      <w:hyperlink w:anchor="_Toc90025994" w:history="1">
        <w:r w:rsidR="003E5AD3" w:rsidRPr="001131BE">
          <w:rPr>
            <w:rStyle w:val="Hyperlink"/>
            <w:noProof/>
          </w:rPr>
          <w:t>2.2.2</w:t>
        </w:r>
        <w:r w:rsidR="003E5AD3">
          <w:rPr>
            <w:rFonts w:eastAsiaTheme="minorEastAsia" w:cstheme="minorBidi"/>
            <w:iCs w:val="0"/>
            <w:noProof/>
            <w:sz w:val="22"/>
            <w:szCs w:val="22"/>
          </w:rPr>
          <w:tab/>
        </w:r>
        <w:r w:rsidR="003E5AD3" w:rsidRPr="001131BE">
          <w:rPr>
            <w:rStyle w:val="Hyperlink"/>
            <w:noProof/>
          </w:rPr>
          <w:t>Model and Boundary Condition Setup</w:t>
        </w:r>
        <w:r w:rsidR="003E5AD3">
          <w:rPr>
            <w:noProof/>
            <w:webHidden/>
          </w:rPr>
          <w:tab/>
        </w:r>
        <w:r w:rsidR="003E5AD3">
          <w:rPr>
            <w:noProof/>
            <w:webHidden/>
          </w:rPr>
          <w:fldChar w:fldCharType="begin"/>
        </w:r>
        <w:r w:rsidR="003E5AD3">
          <w:rPr>
            <w:noProof/>
            <w:webHidden/>
          </w:rPr>
          <w:instrText xml:space="preserve"> PAGEREF _Toc90025994 \h </w:instrText>
        </w:r>
        <w:r w:rsidR="003E5AD3">
          <w:rPr>
            <w:noProof/>
            <w:webHidden/>
          </w:rPr>
        </w:r>
        <w:r w:rsidR="003E5AD3">
          <w:rPr>
            <w:noProof/>
            <w:webHidden/>
          </w:rPr>
          <w:fldChar w:fldCharType="separate"/>
        </w:r>
        <w:r>
          <w:rPr>
            <w:noProof/>
            <w:webHidden/>
          </w:rPr>
          <w:t>2-7</w:t>
        </w:r>
        <w:r w:rsidR="003E5AD3">
          <w:rPr>
            <w:noProof/>
            <w:webHidden/>
          </w:rPr>
          <w:fldChar w:fldCharType="end"/>
        </w:r>
      </w:hyperlink>
    </w:p>
    <w:p w14:paraId="0AA54557" w14:textId="644BA3D4" w:rsidR="003E5AD3" w:rsidRDefault="00CC5722">
      <w:pPr>
        <w:pStyle w:val="TOC3"/>
        <w:rPr>
          <w:rFonts w:eastAsiaTheme="minorEastAsia" w:cstheme="minorBidi"/>
          <w:iCs w:val="0"/>
          <w:noProof/>
          <w:sz w:val="22"/>
          <w:szCs w:val="22"/>
        </w:rPr>
      </w:pPr>
      <w:hyperlink w:anchor="_Toc90025995" w:history="1">
        <w:r w:rsidR="003E5AD3" w:rsidRPr="001131BE">
          <w:rPr>
            <w:rStyle w:val="Hyperlink"/>
            <w:noProof/>
          </w:rPr>
          <w:t>2.2.3</w:t>
        </w:r>
        <w:r w:rsidR="003E5AD3">
          <w:rPr>
            <w:rFonts w:eastAsiaTheme="minorEastAsia" w:cstheme="minorBidi"/>
            <w:iCs w:val="0"/>
            <w:noProof/>
            <w:sz w:val="22"/>
            <w:szCs w:val="22"/>
          </w:rPr>
          <w:tab/>
        </w:r>
        <w:r w:rsidR="003E5AD3" w:rsidRPr="001131BE">
          <w:rPr>
            <w:rStyle w:val="Hyperlink"/>
            <w:noProof/>
          </w:rPr>
          <w:t>Hydrology</w:t>
        </w:r>
        <w:r w:rsidR="003E5AD3">
          <w:rPr>
            <w:noProof/>
            <w:webHidden/>
          </w:rPr>
          <w:tab/>
        </w:r>
        <w:r w:rsidR="003E5AD3">
          <w:rPr>
            <w:noProof/>
            <w:webHidden/>
          </w:rPr>
          <w:fldChar w:fldCharType="begin"/>
        </w:r>
        <w:r w:rsidR="003E5AD3">
          <w:rPr>
            <w:noProof/>
            <w:webHidden/>
          </w:rPr>
          <w:instrText xml:space="preserve"> PAGEREF _Toc90025995 \h </w:instrText>
        </w:r>
        <w:r w:rsidR="003E5AD3">
          <w:rPr>
            <w:noProof/>
            <w:webHidden/>
          </w:rPr>
        </w:r>
        <w:r w:rsidR="003E5AD3">
          <w:rPr>
            <w:noProof/>
            <w:webHidden/>
          </w:rPr>
          <w:fldChar w:fldCharType="separate"/>
        </w:r>
        <w:r>
          <w:rPr>
            <w:noProof/>
            <w:webHidden/>
          </w:rPr>
          <w:t>2-11</w:t>
        </w:r>
        <w:r w:rsidR="003E5AD3">
          <w:rPr>
            <w:noProof/>
            <w:webHidden/>
          </w:rPr>
          <w:fldChar w:fldCharType="end"/>
        </w:r>
      </w:hyperlink>
    </w:p>
    <w:p w14:paraId="0161D594" w14:textId="51C6F3BC" w:rsidR="003E5AD3" w:rsidRDefault="00CC5722">
      <w:pPr>
        <w:pStyle w:val="TOC3"/>
        <w:rPr>
          <w:rFonts w:eastAsiaTheme="minorEastAsia" w:cstheme="minorBidi"/>
          <w:iCs w:val="0"/>
          <w:noProof/>
          <w:sz w:val="22"/>
          <w:szCs w:val="22"/>
        </w:rPr>
      </w:pPr>
      <w:hyperlink w:anchor="_Toc90025996" w:history="1">
        <w:r w:rsidR="003E5AD3" w:rsidRPr="001131BE">
          <w:rPr>
            <w:rStyle w:val="Hyperlink"/>
            <w:noProof/>
          </w:rPr>
          <w:t>2.2.4</w:t>
        </w:r>
        <w:r w:rsidR="003E5AD3">
          <w:rPr>
            <w:rFonts w:eastAsiaTheme="minorEastAsia" w:cstheme="minorBidi"/>
            <w:iCs w:val="0"/>
            <w:noProof/>
            <w:sz w:val="22"/>
            <w:szCs w:val="22"/>
          </w:rPr>
          <w:tab/>
        </w:r>
        <w:r w:rsidR="003E5AD3" w:rsidRPr="001131BE">
          <w:rPr>
            <w:rStyle w:val="Hyperlink"/>
            <w:noProof/>
          </w:rPr>
          <w:t>Hydraulics</w:t>
        </w:r>
        <w:r w:rsidR="003E5AD3">
          <w:rPr>
            <w:noProof/>
            <w:webHidden/>
          </w:rPr>
          <w:tab/>
        </w:r>
        <w:r w:rsidR="003E5AD3">
          <w:rPr>
            <w:noProof/>
            <w:webHidden/>
          </w:rPr>
          <w:fldChar w:fldCharType="begin"/>
        </w:r>
        <w:r w:rsidR="003E5AD3">
          <w:rPr>
            <w:noProof/>
            <w:webHidden/>
          </w:rPr>
          <w:instrText xml:space="preserve"> PAGEREF _Toc90025996 \h </w:instrText>
        </w:r>
        <w:r w:rsidR="003E5AD3">
          <w:rPr>
            <w:noProof/>
            <w:webHidden/>
          </w:rPr>
        </w:r>
        <w:r w:rsidR="003E5AD3">
          <w:rPr>
            <w:noProof/>
            <w:webHidden/>
          </w:rPr>
          <w:fldChar w:fldCharType="separate"/>
        </w:r>
        <w:r>
          <w:rPr>
            <w:noProof/>
            <w:webHidden/>
          </w:rPr>
          <w:t>2-19</w:t>
        </w:r>
        <w:r w:rsidR="003E5AD3">
          <w:rPr>
            <w:noProof/>
            <w:webHidden/>
          </w:rPr>
          <w:fldChar w:fldCharType="end"/>
        </w:r>
      </w:hyperlink>
    </w:p>
    <w:p w14:paraId="214B405F" w14:textId="71C6FCEA" w:rsidR="003E5AD3" w:rsidRDefault="00CC5722">
      <w:pPr>
        <w:pStyle w:val="TOC2"/>
        <w:rPr>
          <w:rFonts w:eastAsiaTheme="minorEastAsia" w:cstheme="minorBidi"/>
          <w:sz w:val="22"/>
          <w:szCs w:val="22"/>
        </w:rPr>
      </w:pPr>
      <w:hyperlink w:anchor="_Toc90025997" w:history="1">
        <w:r w:rsidR="003E5AD3" w:rsidRPr="001131BE">
          <w:rPr>
            <w:rStyle w:val="Hyperlink"/>
          </w:rPr>
          <w:t>2.3</w:t>
        </w:r>
        <w:r w:rsidR="003E5AD3">
          <w:rPr>
            <w:rFonts w:eastAsiaTheme="minorEastAsia" w:cstheme="minorBidi"/>
            <w:sz w:val="22"/>
            <w:szCs w:val="22"/>
          </w:rPr>
          <w:tab/>
        </w:r>
        <w:r w:rsidR="003E5AD3" w:rsidRPr="001131BE">
          <w:rPr>
            <w:rStyle w:val="Hyperlink"/>
          </w:rPr>
          <w:t>Model Results</w:t>
        </w:r>
        <w:r w:rsidR="003E5AD3">
          <w:rPr>
            <w:webHidden/>
          </w:rPr>
          <w:tab/>
        </w:r>
        <w:r w:rsidR="003E5AD3">
          <w:rPr>
            <w:webHidden/>
          </w:rPr>
          <w:fldChar w:fldCharType="begin"/>
        </w:r>
        <w:r w:rsidR="003E5AD3">
          <w:rPr>
            <w:webHidden/>
          </w:rPr>
          <w:instrText xml:space="preserve"> PAGEREF _Toc90025997 \h </w:instrText>
        </w:r>
        <w:r w:rsidR="003E5AD3">
          <w:rPr>
            <w:webHidden/>
          </w:rPr>
        </w:r>
        <w:r w:rsidR="003E5AD3">
          <w:rPr>
            <w:webHidden/>
          </w:rPr>
          <w:fldChar w:fldCharType="separate"/>
        </w:r>
        <w:r>
          <w:rPr>
            <w:webHidden/>
          </w:rPr>
          <w:t>2-21</w:t>
        </w:r>
        <w:r w:rsidR="003E5AD3">
          <w:rPr>
            <w:webHidden/>
          </w:rPr>
          <w:fldChar w:fldCharType="end"/>
        </w:r>
      </w:hyperlink>
    </w:p>
    <w:p w14:paraId="5EF1396E" w14:textId="5ACCC6D1" w:rsidR="003E5AD3" w:rsidRDefault="00CC5722">
      <w:pPr>
        <w:pStyle w:val="TOC2"/>
        <w:rPr>
          <w:rFonts w:eastAsiaTheme="minorEastAsia" w:cstheme="minorBidi"/>
          <w:sz w:val="22"/>
          <w:szCs w:val="22"/>
        </w:rPr>
      </w:pPr>
      <w:hyperlink w:anchor="_Toc90025998" w:history="1">
        <w:r w:rsidR="003E5AD3" w:rsidRPr="001131BE">
          <w:rPr>
            <w:rStyle w:val="Hyperlink"/>
          </w:rPr>
          <w:t>2.4</w:t>
        </w:r>
        <w:r w:rsidR="003E5AD3">
          <w:rPr>
            <w:rFonts w:eastAsiaTheme="minorEastAsia" w:cstheme="minorBidi"/>
            <w:sz w:val="22"/>
            <w:szCs w:val="22"/>
          </w:rPr>
          <w:tab/>
        </w:r>
        <w:r w:rsidR="003E5AD3" w:rsidRPr="001131BE">
          <w:rPr>
            <w:rStyle w:val="Hyperlink"/>
          </w:rPr>
          <w:t>Challenges</w:t>
        </w:r>
        <w:r w:rsidR="003E5AD3">
          <w:rPr>
            <w:webHidden/>
          </w:rPr>
          <w:tab/>
        </w:r>
        <w:r w:rsidR="003E5AD3">
          <w:rPr>
            <w:webHidden/>
          </w:rPr>
          <w:fldChar w:fldCharType="begin"/>
        </w:r>
        <w:r w:rsidR="003E5AD3">
          <w:rPr>
            <w:webHidden/>
          </w:rPr>
          <w:instrText xml:space="preserve"> PAGEREF _Toc90025998 \h </w:instrText>
        </w:r>
        <w:r w:rsidR="003E5AD3">
          <w:rPr>
            <w:webHidden/>
          </w:rPr>
        </w:r>
        <w:r w:rsidR="003E5AD3">
          <w:rPr>
            <w:webHidden/>
          </w:rPr>
          <w:fldChar w:fldCharType="separate"/>
        </w:r>
        <w:r>
          <w:rPr>
            <w:webHidden/>
          </w:rPr>
          <w:t>2-27</w:t>
        </w:r>
        <w:r w:rsidR="003E5AD3">
          <w:rPr>
            <w:webHidden/>
          </w:rPr>
          <w:fldChar w:fldCharType="end"/>
        </w:r>
      </w:hyperlink>
    </w:p>
    <w:p w14:paraId="673509C9" w14:textId="3ABE4F30" w:rsidR="003E5AD3" w:rsidRDefault="00CC5722">
      <w:pPr>
        <w:pStyle w:val="TOC2"/>
        <w:rPr>
          <w:rFonts w:eastAsiaTheme="minorEastAsia" w:cstheme="minorBidi"/>
          <w:sz w:val="22"/>
          <w:szCs w:val="22"/>
        </w:rPr>
      </w:pPr>
      <w:hyperlink w:anchor="_Toc90025999" w:history="1">
        <w:r w:rsidR="003E5AD3" w:rsidRPr="001131BE">
          <w:rPr>
            <w:rStyle w:val="Hyperlink"/>
          </w:rPr>
          <w:t>2.5</w:t>
        </w:r>
        <w:r w:rsidR="003E5AD3">
          <w:rPr>
            <w:rFonts w:eastAsiaTheme="minorEastAsia" w:cstheme="minorBidi"/>
            <w:sz w:val="22"/>
            <w:szCs w:val="22"/>
          </w:rPr>
          <w:tab/>
        </w:r>
        <w:r w:rsidR="003E5AD3" w:rsidRPr="001131BE">
          <w:rPr>
            <w:rStyle w:val="Hyperlink"/>
          </w:rPr>
          <w:t>Recommendations</w:t>
        </w:r>
        <w:r w:rsidR="003E5AD3">
          <w:rPr>
            <w:webHidden/>
          </w:rPr>
          <w:tab/>
        </w:r>
        <w:r w:rsidR="003E5AD3">
          <w:rPr>
            <w:webHidden/>
          </w:rPr>
          <w:fldChar w:fldCharType="begin"/>
        </w:r>
        <w:r w:rsidR="003E5AD3">
          <w:rPr>
            <w:webHidden/>
          </w:rPr>
          <w:instrText xml:space="preserve"> PAGEREF _Toc90025999 \h </w:instrText>
        </w:r>
        <w:r w:rsidR="003E5AD3">
          <w:rPr>
            <w:webHidden/>
          </w:rPr>
        </w:r>
        <w:r w:rsidR="003E5AD3">
          <w:rPr>
            <w:webHidden/>
          </w:rPr>
          <w:fldChar w:fldCharType="separate"/>
        </w:r>
        <w:r>
          <w:rPr>
            <w:webHidden/>
          </w:rPr>
          <w:t>2-27</w:t>
        </w:r>
        <w:r w:rsidR="003E5AD3">
          <w:rPr>
            <w:webHidden/>
          </w:rPr>
          <w:fldChar w:fldCharType="end"/>
        </w:r>
      </w:hyperlink>
    </w:p>
    <w:p w14:paraId="78C55DDA" w14:textId="7A2E0D91" w:rsidR="003E5AD3" w:rsidRDefault="00CC5722">
      <w:pPr>
        <w:pStyle w:val="TOC1"/>
        <w:rPr>
          <w:rFonts w:eastAsiaTheme="minorEastAsia" w:cstheme="minorBidi"/>
          <w:b w:val="0"/>
          <w:bCs w:val="0"/>
          <w:color w:val="auto"/>
          <w:kern w:val="0"/>
          <w:position w:val="0"/>
          <w:szCs w:val="22"/>
        </w:rPr>
      </w:pPr>
      <w:hyperlink w:anchor="_Toc90026000" w:history="1">
        <w:r w:rsidR="003E5AD3" w:rsidRPr="001131BE">
          <w:rPr>
            <w:rStyle w:val="Hyperlink"/>
          </w:rPr>
          <w:t>03 Floodplain Mapping and Effective Zone A Validation</w:t>
        </w:r>
        <w:r w:rsidR="003E5AD3">
          <w:rPr>
            <w:webHidden/>
          </w:rPr>
          <w:tab/>
        </w:r>
        <w:r w:rsidR="003E5AD3">
          <w:rPr>
            <w:webHidden/>
          </w:rPr>
          <w:fldChar w:fldCharType="begin"/>
        </w:r>
        <w:r w:rsidR="003E5AD3">
          <w:rPr>
            <w:webHidden/>
          </w:rPr>
          <w:instrText xml:space="preserve"> PAGEREF _Toc90026000 \h </w:instrText>
        </w:r>
        <w:r w:rsidR="003E5AD3">
          <w:rPr>
            <w:webHidden/>
          </w:rPr>
        </w:r>
        <w:r w:rsidR="003E5AD3">
          <w:rPr>
            <w:webHidden/>
          </w:rPr>
          <w:fldChar w:fldCharType="separate"/>
        </w:r>
        <w:r>
          <w:rPr>
            <w:webHidden/>
          </w:rPr>
          <w:t>3-28</w:t>
        </w:r>
        <w:r w:rsidR="003E5AD3">
          <w:rPr>
            <w:webHidden/>
          </w:rPr>
          <w:fldChar w:fldCharType="end"/>
        </w:r>
      </w:hyperlink>
    </w:p>
    <w:p w14:paraId="46AE5B5F" w14:textId="3F518EAD" w:rsidR="003E5AD3" w:rsidRDefault="00CC5722">
      <w:pPr>
        <w:pStyle w:val="TOC2"/>
        <w:rPr>
          <w:rFonts w:eastAsiaTheme="minorEastAsia" w:cstheme="minorBidi"/>
          <w:sz w:val="22"/>
          <w:szCs w:val="22"/>
        </w:rPr>
      </w:pPr>
      <w:hyperlink w:anchor="_Toc90026001" w:history="1">
        <w:r w:rsidR="003E5AD3" w:rsidRPr="001131BE">
          <w:rPr>
            <w:rStyle w:val="Hyperlink"/>
          </w:rPr>
          <w:t>3.1</w:t>
        </w:r>
        <w:r w:rsidR="003E5AD3">
          <w:rPr>
            <w:rFonts w:eastAsiaTheme="minorEastAsia" w:cstheme="minorBidi"/>
            <w:sz w:val="22"/>
            <w:szCs w:val="22"/>
          </w:rPr>
          <w:tab/>
        </w:r>
        <w:r w:rsidR="003E5AD3" w:rsidRPr="001131BE">
          <w:rPr>
            <w:rStyle w:val="Hyperlink"/>
          </w:rPr>
          <w:t>Special Flood Hazard Area</w:t>
        </w:r>
        <w:r w:rsidR="003E5AD3">
          <w:rPr>
            <w:webHidden/>
          </w:rPr>
          <w:tab/>
        </w:r>
        <w:r w:rsidR="003E5AD3">
          <w:rPr>
            <w:webHidden/>
          </w:rPr>
          <w:fldChar w:fldCharType="begin"/>
        </w:r>
        <w:r w:rsidR="003E5AD3">
          <w:rPr>
            <w:webHidden/>
          </w:rPr>
          <w:instrText xml:space="preserve"> PAGEREF _Toc90026001 \h </w:instrText>
        </w:r>
        <w:r w:rsidR="003E5AD3">
          <w:rPr>
            <w:webHidden/>
          </w:rPr>
        </w:r>
        <w:r w:rsidR="003E5AD3">
          <w:rPr>
            <w:webHidden/>
          </w:rPr>
          <w:fldChar w:fldCharType="separate"/>
        </w:r>
        <w:r>
          <w:rPr>
            <w:webHidden/>
          </w:rPr>
          <w:t>3-28</w:t>
        </w:r>
        <w:r w:rsidR="003E5AD3">
          <w:rPr>
            <w:webHidden/>
          </w:rPr>
          <w:fldChar w:fldCharType="end"/>
        </w:r>
      </w:hyperlink>
    </w:p>
    <w:p w14:paraId="29F429FF" w14:textId="169413BA" w:rsidR="003E5AD3" w:rsidRDefault="00CC5722">
      <w:pPr>
        <w:pStyle w:val="TOC3"/>
        <w:rPr>
          <w:rFonts w:eastAsiaTheme="minorEastAsia" w:cstheme="minorBidi"/>
          <w:iCs w:val="0"/>
          <w:noProof/>
          <w:sz w:val="22"/>
          <w:szCs w:val="22"/>
        </w:rPr>
      </w:pPr>
      <w:hyperlink w:anchor="_Toc90026002" w:history="1">
        <w:r w:rsidR="003E5AD3" w:rsidRPr="001131BE">
          <w:rPr>
            <w:rStyle w:val="Hyperlink"/>
            <w:noProof/>
          </w:rPr>
          <w:t>3.1.1</w:t>
        </w:r>
        <w:r w:rsidR="003E5AD3">
          <w:rPr>
            <w:rFonts w:eastAsiaTheme="minorEastAsia" w:cstheme="minorBidi"/>
            <w:iCs w:val="0"/>
            <w:noProof/>
            <w:sz w:val="22"/>
            <w:szCs w:val="22"/>
          </w:rPr>
          <w:tab/>
        </w:r>
        <w:r w:rsidR="003E5AD3" w:rsidRPr="001131BE">
          <w:rPr>
            <w:rStyle w:val="Hyperlink"/>
            <w:noProof/>
          </w:rPr>
          <w:t>Model Outputs</w:t>
        </w:r>
        <w:r w:rsidR="003E5AD3">
          <w:rPr>
            <w:noProof/>
            <w:webHidden/>
          </w:rPr>
          <w:tab/>
        </w:r>
        <w:r w:rsidR="003E5AD3">
          <w:rPr>
            <w:noProof/>
            <w:webHidden/>
          </w:rPr>
          <w:fldChar w:fldCharType="begin"/>
        </w:r>
        <w:r w:rsidR="003E5AD3">
          <w:rPr>
            <w:noProof/>
            <w:webHidden/>
          </w:rPr>
          <w:instrText xml:space="preserve"> PAGEREF _Toc90026002 \h </w:instrText>
        </w:r>
        <w:r w:rsidR="003E5AD3">
          <w:rPr>
            <w:noProof/>
            <w:webHidden/>
          </w:rPr>
        </w:r>
        <w:r w:rsidR="003E5AD3">
          <w:rPr>
            <w:noProof/>
            <w:webHidden/>
          </w:rPr>
          <w:fldChar w:fldCharType="separate"/>
        </w:r>
        <w:r>
          <w:rPr>
            <w:noProof/>
            <w:webHidden/>
          </w:rPr>
          <w:t>3-28</w:t>
        </w:r>
        <w:r w:rsidR="003E5AD3">
          <w:rPr>
            <w:noProof/>
            <w:webHidden/>
          </w:rPr>
          <w:fldChar w:fldCharType="end"/>
        </w:r>
      </w:hyperlink>
    </w:p>
    <w:p w14:paraId="16FBF75A" w14:textId="39F5F85E" w:rsidR="003E5AD3" w:rsidRDefault="00CC5722">
      <w:pPr>
        <w:pStyle w:val="TOC3"/>
        <w:rPr>
          <w:rFonts w:eastAsiaTheme="minorEastAsia" w:cstheme="minorBidi"/>
          <w:iCs w:val="0"/>
          <w:noProof/>
          <w:sz w:val="22"/>
          <w:szCs w:val="22"/>
        </w:rPr>
      </w:pPr>
      <w:hyperlink w:anchor="_Toc90026003" w:history="1">
        <w:r w:rsidR="003E5AD3" w:rsidRPr="001131BE">
          <w:rPr>
            <w:rStyle w:val="Hyperlink"/>
            <w:noProof/>
          </w:rPr>
          <w:t>3.1.2</w:t>
        </w:r>
        <w:r w:rsidR="003E5AD3">
          <w:rPr>
            <w:rFonts w:eastAsiaTheme="minorEastAsia" w:cstheme="minorBidi"/>
            <w:iCs w:val="0"/>
            <w:noProof/>
            <w:sz w:val="22"/>
            <w:szCs w:val="22"/>
          </w:rPr>
          <w:tab/>
        </w:r>
        <w:r w:rsidR="003E5AD3" w:rsidRPr="001131BE">
          <w:rPr>
            <w:rStyle w:val="Hyperlink"/>
            <w:noProof/>
          </w:rPr>
          <w:t>Methodology</w:t>
        </w:r>
        <w:r w:rsidR="003E5AD3">
          <w:rPr>
            <w:noProof/>
            <w:webHidden/>
          </w:rPr>
          <w:tab/>
        </w:r>
        <w:r w:rsidR="003E5AD3">
          <w:rPr>
            <w:noProof/>
            <w:webHidden/>
          </w:rPr>
          <w:fldChar w:fldCharType="begin"/>
        </w:r>
        <w:r w:rsidR="003E5AD3">
          <w:rPr>
            <w:noProof/>
            <w:webHidden/>
          </w:rPr>
          <w:instrText xml:space="preserve"> PAGEREF _Toc90026003 \h </w:instrText>
        </w:r>
        <w:r w:rsidR="003E5AD3">
          <w:rPr>
            <w:noProof/>
            <w:webHidden/>
          </w:rPr>
        </w:r>
        <w:r w:rsidR="003E5AD3">
          <w:rPr>
            <w:noProof/>
            <w:webHidden/>
          </w:rPr>
          <w:fldChar w:fldCharType="separate"/>
        </w:r>
        <w:r>
          <w:rPr>
            <w:noProof/>
            <w:webHidden/>
          </w:rPr>
          <w:t>3-28</w:t>
        </w:r>
        <w:r w:rsidR="003E5AD3">
          <w:rPr>
            <w:noProof/>
            <w:webHidden/>
          </w:rPr>
          <w:fldChar w:fldCharType="end"/>
        </w:r>
      </w:hyperlink>
    </w:p>
    <w:p w14:paraId="5B4CF7C2" w14:textId="11D352F2" w:rsidR="003E5AD3" w:rsidRDefault="00CC5722">
      <w:pPr>
        <w:pStyle w:val="TOC3"/>
        <w:rPr>
          <w:rFonts w:eastAsiaTheme="minorEastAsia" w:cstheme="minorBidi"/>
          <w:iCs w:val="0"/>
          <w:noProof/>
          <w:sz w:val="22"/>
          <w:szCs w:val="22"/>
        </w:rPr>
      </w:pPr>
      <w:hyperlink w:anchor="_Toc90026004" w:history="1">
        <w:r w:rsidR="003E5AD3" w:rsidRPr="001131BE">
          <w:rPr>
            <w:rStyle w:val="Hyperlink"/>
            <w:noProof/>
          </w:rPr>
          <w:t>3.1.3</w:t>
        </w:r>
        <w:r w:rsidR="003E5AD3">
          <w:rPr>
            <w:rFonts w:eastAsiaTheme="minorEastAsia" w:cstheme="minorBidi"/>
            <w:iCs w:val="0"/>
            <w:noProof/>
            <w:sz w:val="22"/>
            <w:szCs w:val="22"/>
          </w:rPr>
          <w:tab/>
        </w:r>
        <w:r w:rsidR="003E5AD3" w:rsidRPr="001131BE">
          <w:rPr>
            <w:rStyle w:val="Hyperlink"/>
            <w:noProof/>
          </w:rPr>
          <w:t>Flood Hazard Area Layer</w:t>
        </w:r>
        <w:r w:rsidR="003E5AD3">
          <w:rPr>
            <w:noProof/>
            <w:webHidden/>
          </w:rPr>
          <w:tab/>
        </w:r>
        <w:r w:rsidR="003E5AD3">
          <w:rPr>
            <w:noProof/>
            <w:webHidden/>
          </w:rPr>
          <w:fldChar w:fldCharType="begin"/>
        </w:r>
        <w:r w:rsidR="003E5AD3">
          <w:rPr>
            <w:noProof/>
            <w:webHidden/>
          </w:rPr>
          <w:instrText xml:space="preserve"> PAGEREF _Toc90026004 \h </w:instrText>
        </w:r>
        <w:r w:rsidR="003E5AD3">
          <w:rPr>
            <w:noProof/>
            <w:webHidden/>
          </w:rPr>
        </w:r>
        <w:r w:rsidR="003E5AD3">
          <w:rPr>
            <w:noProof/>
            <w:webHidden/>
          </w:rPr>
          <w:fldChar w:fldCharType="separate"/>
        </w:r>
        <w:r>
          <w:rPr>
            <w:noProof/>
            <w:webHidden/>
          </w:rPr>
          <w:t>3-28</w:t>
        </w:r>
        <w:r w:rsidR="003E5AD3">
          <w:rPr>
            <w:noProof/>
            <w:webHidden/>
          </w:rPr>
          <w:fldChar w:fldCharType="end"/>
        </w:r>
      </w:hyperlink>
    </w:p>
    <w:p w14:paraId="32C9B2EE" w14:textId="701095FD" w:rsidR="003E5AD3" w:rsidRDefault="00CC5722">
      <w:pPr>
        <w:pStyle w:val="TOC2"/>
        <w:rPr>
          <w:rFonts w:eastAsiaTheme="minorEastAsia" w:cstheme="minorBidi"/>
          <w:sz w:val="22"/>
          <w:szCs w:val="22"/>
        </w:rPr>
      </w:pPr>
      <w:hyperlink w:anchor="_Toc90026005" w:history="1">
        <w:r w:rsidR="003E5AD3" w:rsidRPr="001131BE">
          <w:rPr>
            <w:rStyle w:val="Hyperlink"/>
          </w:rPr>
          <w:t>3.2</w:t>
        </w:r>
        <w:r w:rsidR="003E5AD3">
          <w:rPr>
            <w:rFonts w:eastAsiaTheme="minorEastAsia" w:cstheme="minorBidi"/>
            <w:sz w:val="22"/>
            <w:szCs w:val="22"/>
          </w:rPr>
          <w:tab/>
        </w:r>
        <w:r w:rsidR="003E5AD3" w:rsidRPr="001131BE">
          <w:rPr>
            <w:rStyle w:val="Hyperlink"/>
          </w:rPr>
          <w:t>Validation of Effective Zone A SFHA</w:t>
        </w:r>
        <w:r w:rsidR="003E5AD3">
          <w:rPr>
            <w:webHidden/>
          </w:rPr>
          <w:tab/>
        </w:r>
        <w:r w:rsidR="003E5AD3">
          <w:rPr>
            <w:webHidden/>
          </w:rPr>
          <w:fldChar w:fldCharType="begin"/>
        </w:r>
        <w:r w:rsidR="003E5AD3">
          <w:rPr>
            <w:webHidden/>
          </w:rPr>
          <w:instrText xml:space="preserve"> PAGEREF _Toc90026005 \h </w:instrText>
        </w:r>
        <w:r w:rsidR="003E5AD3">
          <w:rPr>
            <w:webHidden/>
          </w:rPr>
        </w:r>
        <w:r w:rsidR="003E5AD3">
          <w:rPr>
            <w:webHidden/>
          </w:rPr>
          <w:fldChar w:fldCharType="separate"/>
        </w:r>
        <w:r>
          <w:rPr>
            <w:webHidden/>
          </w:rPr>
          <w:t>3-29</w:t>
        </w:r>
        <w:r w:rsidR="003E5AD3">
          <w:rPr>
            <w:webHidden/>
          </w:rPr>
          <w:fldChar w:fldCharType="end"/>
        </w:r>
      </w:hyperlink>
    </w:p>
    <w:p w14:paraId="7EE22C0C" w14:textId="72046143" w:rsidR="003E5AD3" w:rsidRDefault="00CC5722">
      <w:pPr>
        <w:pStyle w:val="TOC3"/>
        <w:rPr>
          <w:rFonts w:eastAsiaTheme="minorEastAsia" w:cstheme="minorBidi"/>
          <w:iCs w:val="0"/>
          <w:noProof/>
          <w:sz w:val="22"/>
          <w:szCs w:val="22"/>
        </w:rPr>
      </w:pPr>
      <w:hyperlink w:anchor="_Toc90026006" w:history="1">
        <w:r w:rsidR="003E5AD3" w:rsidRPr="001131BE">
          <w:rPr>
            <w:rStyle w:val="Hyperlink"/>
            <w:noProof/>
          </w:rPr>
          <w:t>3.2.1</w:t>
        </w:r>
        <w:r w:rsidR="003E5AD3">
          <w:rPr>
            <w:rFonts w:eastAsiaTheme="minorEastAsia" w:cstheme="minorBidi"/>
            <w:iCs w:val="0"/>
            <w:noProof/>
            <w:sz w:val="22"/>
            <w:szCs w:val="22"/>
          </w:rPr>
          <w:tab/>
        </w:r>
        <w:r w:rsidR="003E5AD3" w:rsidRPr="001131BE">
          <w:rPr>
            <w:rStyle w:val="Hyperlink"/>
            <w:noProof/>
          </w:rPr>
          <w:t>Initial Assessment A1 – Significant Topography Update Check</w:t>
        </w:r>
        <w:r w:rsidR="003E5AD3">
          <w:rPr>
            <w:noProof/>
            <w:webHidden/>
          </w:rPr>
          <w:tab/>
        </w:r>
        <w:r w:rsidR="003E5AD3">
          <w:rPr>
            <w:noProof/>
            <w:webHidden/>
          </w:rPr>
          <w:fldChar w:fldCharType="begin"/>
        </w:r>
        <w:r w:rsidR="003E5AD3">
          <w:rPr>
            <w:noProof/>
            <w:webHidden/>
          </w:rPr>
          <w:instrText xml:space="preserve"> PAGEREF _Toc90026006 \h </w:instrText>
        </w:r>
        <w:r w:rsidR="003E5AD3">
          <w:rPr>
            <w:noProof/>
            <w:webHidden/>
          </w:rPr>
        </w:r>
        <w:r w:rsidR="003E5AD3">
          <w:rPr>
            <w:noProof/>
            <w:webHidden/>
          </w:rPr>
          <w:fldChar w:fldCharType="separate"/>
        </w:r>
        <w:r>
          <w:rPr>
            <w:noProof/>
            <w:webHidden/>
          </w:rPr>
          <w:t>3-29</w:t>
        </w:r>
        <w:r w:rsidR="003E5AD3">
          <w:rPr>
            <w:noProof/>
            <w:webHidden/>
          </w:rPr>
          <w:fldChar w:fldCharType="end"/>
        </w:r>
      </w:hyperlink>
    </w:p>
    <w:p w14:paraId="45C0D586" w14:textId="7B37F1A0" w:rsidR="003E5AD3" w:rsidRDefault="00CC5722">
      <w:pPr>
        <w:pStyle w:val="TOC3"/>
        <w:rPr>
          <w:rFonts w:eastAsiaTheme="minorEastAsia" w:cstheme="minorBidi"/>
          <w:iCs w:val="0"/>
          <w:noProof/>
          <w:sz w:val="22"/>
          <w:szCs w:val="22"/>
        </w:rPr>
      </w:pPr>
      <w:hyperlink w:anchor="_Toc90026007" w:history="1">
        <w:r w:rsidR="003E5AD3" w:rsidRPr="001131BE">
          <w:rPr>
            <w:rStyle w:val="Hyperlink"/>
            <w:noProof/>
          </w:rPr>
          <w:t>3.2.2</w:t>
        </w:r>
        <w:r w:rsidR="003E5AD3">
          <w:rPr>
            <w:rFonts w:eastAsiaTheme="minorEastAsia" w:cstheme="minorBidi"/>
            <w:iCs w:val="0"/>
            <w:noProof/>
            <w:sz w:val="22"/>
            <w:szCs w:val="22"/>
          </w:rPr>
          <w:tab/>
        </w:r>
        <w:r w:rsidR="003E5AD3" w:rsidRPr="001131BE">
          <w:rPr>
            <w:rStyle w:val="Hyperlink"/>
            <w:noProof/>
          </w:rPr>
          <w:t>Initial Assessment A2 – Check for Significant Hydrology Changes</w:t>
        </w:r>
        <w:r w:rsidR="003E5AD3">
          <w:rPr>
            <w:noProof/>
            <w:webHidden/>
          </w:rPr>
          <w:tab/>
        </w:r>
        <w:r w:rsidR="003E5AD3">
          <w:rPr>
            <w:noProof/>
            <w:webHidden/>
          </w:rPr>
          <w:fldChar w:fldCharType="begin"/>
        </w:r>
        <w:r w:rsidR="003E5AD3">
          <w:rPr>
            <w:noProof/>
            <w:webHidden/>
          </w:rPr>
          <w:instrText xml:space="preserve"> PAGEREF _Toc90026007 \h </w:instrText>
        </w:r>
        <w:r w:rsidR="003E5AD3">
          <w:rPr>
            <w:noProof/>
            <w:webHidden/>
          </w:rPr>
        </w:r>
        <w:r w:rsidR="003E5AD3">
          <w:rPr>
            <w:noProof/>
            <w:webHidden/>
          </w:rPr>
          <w:fldChar w:fldCharType="separate"/>
        </w:r>
        <w:r>
          <w:rPr>
            <w:noProof/>
            <w:webHidden/>
          </w:rPr>
          <w:t>3-29</w:t>
        </w:r>
        <w:r w:rsidR="003E5AD3">
          <w:rPr>
            <w:noProof/>
            <w:webHidden/>
          </w:rPr>
          <w:fldChar w:fldCharType="end"/>
        </w:r>
      </w:hyperlink>
    </w:p>
    <w:p w14:paraId="11CC579D" w14:textId="4F359692" w:rsidR="003E5AD3" w:rsidRDefault="00CC5722">
      <w:pPr>
        <w:pStyle w:val="TOC3"/>
        <w:rPr>
          <w:rFonts w:eastAsiaTheme="minorEastAsia" w:cstheme="minorBidi"/>
          <w:iCs w:val="0"/>
          <w:noProof/>
          <w:sz w:val="22"/>
          <w:szCs w:val="22"/>
        </w:rPr>
      </w:pPr>
      <w:hyperlink w:anchor="_Toc90026008" w:history="1">
        <w:r w:rsidR="003E5AD3" w:rsidRPr="001131BE">
          <w:rPr>
            <w:rStyle w:val="Hyperlink"/>
            <w:noProof/>
          </w:rPr>
          <w:t>3.2.3</w:t>
        </w:r>
        <w:r w:rsidR="003E5AD3">
          <w:rPr>
            <w:rFonts w:eastAsiaTheme="minorEastAsia" w:cstheme="minorBidi"/>
            <w:iCs w:val="0"/>
            <w:noProof/>
            <w:sz w:val="22"/>
            <w:szCs w:val="22"/>
          </w:rPr>
          <w:tab/>
        </w:r>
        <w:r w:rsidR="003E5AD3" w:rsidRPr="001131BE">
          <w:rPr>
            <w:rStyle w:val="Hyperlink"/>
            <w:noProof/>
          </w:rPr>
          <w:t>Initial Assessment A3 – Check for Significant Development</w:t>
        </w:r>
        <w:r w:rsidR="003E5AD3">
          <w:rPr>
            <w:noProof/>
            <w:webHidden/>
          </w:rPr>
          <w:tab/>
        </w:r>
        <w:r w:rsidR="003E5AD3">
          <w:rPr>
            <w:noProof/>
            <w:webHidden/>
          </w:rPr>
          <w:fldChar w:fldCharType="begin"/>
        </w:r>
        <w:r w:rsidR="003E5AD3">
          <w:rPr>
            <w:noProof/>
            <w:webHidden/>
          </w:rPr>
          <w:instrText xml:space="preserve"> PAGEREF _Toc90026008 \h </w:instrText>
        </w:r>
        <w:r w:rsidR="003E5AD3">
          <w:rPr>
            <w:noProof/>
            <w:webHidden/>
          </w:rPr>
        </w:r>
        <w:r w:rsidR="003E5AD3">
          <w:rPr>
            <w:noProof/>
            <w:webHidden/>
          </w:rPr>
          <w:fldChar w:fldCharType="separate"/>
        </w:r>
        <w:r>
          <w:rPr>
            <w:noProof/>
            <w:webHidden/>
          </w:rPr>
          <w:t>3-29</w:t>
        </w:r>
        <w:r w:rsidR="003E5AD3">
          <w:rPr>
            <w:noProof/>
            <w:webHidden/>
          </w:rPr>
          <w:fldChar w:fldCharType="end"/>
        </w:r>
      </w:hyperlink>
    </w:p>
    <w:p w14:paraId="6749E505" w14:textId="496F7EF4" w:rsidR="003E5AD3" w:rsidRDefault="00CC5722">
      <w:pPr>
        <w:pStyle w:val="TOC3"/>
        <w:rPr>
          <w:rFonts w:eastAsiaTheme="minorEastAsia" w:cstheme="minorBidi"/>
          <w:iCs w:val="0"/>
          <w:noProof/>
          <w:sz w:val="22"/>
          <w:szCs w:val="22"/>
        </w:rPr>
      </w:pPr>
      <w:hyperlink w:anchor="_Toc90026009" w:history="1">
        <w:r w:rsidR="003E5AD3" w:rsidRPr="001131BE">
          <w:rPr>
            <w:rStyle w:val="Hyperlink"/>
            <w:noProof/>
          </w:rPr>
          <w:t>3.2.4</w:t>
        </w:r>
        <w:r w:rsidR="003E5AD3">
          <w:rPr>
            <w:rFonts w:eastAsiaTheme="minorEastAsia" w:cstheme="minorBidi"/>
            <w:iCs w:val="0"/>
            <w:noProof/>
            <w:sz w:val="22"/>
            <w:szCs w:val="22"/>
          </w:rPr>
          <w:tab/>
        </w:r>
        <w:r w:rsidR="003E5AD3" w:rsidRPr="001131BE">
          <w:rPr>
            <w:rStyle w:val="Hyperlink"/>
            <w:noProof/>
          </w:rPr>
          <w:t>Validation Check A4 – Check of Studies Backed by Technical Data</w:t>
        </w:r>
        <w:r w:rsidR="003E5AD3">
          <w:rPr>
            <w:noProof/>
            <w:webHidden/>
          </w:rPr>
          <w:tab/>
        </w:r>
        <w:r w:rsidR="003E5AD3">
          <w:rPr>
            <w:noProof/>
            <w:webHidden/>
          </w:rPr>
          <w:fldChar w:fldCharType="begin"/>
        </w:r>
        <w:r w:rsidR="003E5AD3">
          <w:rPr>
            <w:noProof/>
            <w:webHidden/>
          </w:rPr>
          <w:instrText xml:space="preserve"> PAGEREF _Toc90026009 \h </w:instrText>
        </w:r>
        <w:r w:rsidR="003E5AD3">
          <w:rPr>
            <w:noProof/>
            <w:webHidden/>
          </w:rPr>
        </w:r>
        <w:r w:rsidR="003E5AD3">
          <w:rPr>
            <w:noProof/>
            <w:webHidden/>
          </w:rPr>
          <w:fldChar w:fldCharType="separate"/>
        </w:r>
        <w:r>
          <w:rPr>
            <w:noProof/>
            <w:webHidden/>
          </w:rPr>
          <w:t>3-29</w:t>
        </w:r>
        <w:r w:rsidR="003E5AD3">
          <w:rPr>
            <w:noProof/>
            <w:webHidden/>
          </w:rPr>
          <w:fldChar w:fldCharType="end"/>
        </w:r>
      </w:hyperlink>
    </w:p>
    <w:p w14:paraId="18E3D97E" w14:textId="4C1113D9" w:rsidR="003E5AD3" w:rsidRDefault="00CC5722">
      <w:pPr>
        <w:pStyle w:val="TOC3"/>
        <w:rPr>
          <w:rFonts w:eastAsiaTheme="minorEastAsia" w:cstheme="minorBidi"/>
          <w:iCs w:val="0"/>
          <w:noProof/>
          <w:sz w:val="22"/>
          <w:szCs w:val="22"/>
        </w:rPr>
      </w:pPr>
      <w:hyperlink w:anchor="_Toc90026010" w:history="1">
        <w:r w:rsidR="003E5AD3" w:rsidRPr="001131BE">
          <w:rPr>
            <w:rStyle w:val="Hyperlink"/>
            <w:noProof/>
          </w:rPr>
          <w:t>3.2.5</w:t>
        </w:r>
        <w:r w:rsidR="003E5AD3">
          <w:rPr>
            <w:rFonts w:eastAsiaTheme="minorEastAsia" w:cstheme="minorBidi"/>
            <w:iCs w:val="0"/>
            <w:noProof/>
            <w:sz w:val="22"/>
            <w:szCs w:val="22"/>
          </w:rPr>
          <w:tab/>
        </w:r>
        <w:r w:rsidR="003E5AD3" w:rsidRPr="001131BE">
          <w:rPr>
            <w:rStyle w:val="Hyperlink"/>
            <w:noProof/>
          </w:rPr>
          <w:t>Validation Check A5 – Comparison of BLE and Effective Zone A</w:t>
        </w:r>
        <w:r w:rsidR="003E5AD3">
          <w:rPr>
            <w:noProof/>
            <w:webHidden/>
          </w:rPr>
          <w:tab/>
        </w:r>
        <w:r w:rsidR="003E5AD3">
          <w:rPr>
            <w:noProof/>
            <w:webHidden/>
          </w:rPr>
          <w:fldChar w:fldCharType="begin"/>
        </w:r>
        <w:r w:rsidR="003E5AD3">
          <w:rPr>
            <w:noProof/>
            <w:webHidden/>
          </w:rPr>
          <w:instrText xml:space="preserve"> PAGEREF _Toc90026010 \h </w:instrText>
        </w:r>
        <w:r w:rsidR="003E5AD3">
          <w:rPr>
            <w:noProof/>
            <w:webHidden/>
          </w:rPr>
        </w:r>
        <w:r w:rsidR="003E5AD3">
          <w:rPr>
            <w:noProof/>
            <w:webHidden/>
          </w:rPr>
          <w:fldChar w:fldCharType="separate"/>
        </w:r>
        <w:r>
          <w:rPr>
            <w:noProof/>
            <w:webHidden/>
          </w:rPr>
          <w:t>3-30</w:t>
        </w:r>
        <w:r w:rsidR="003E5AD3">
          <w:rPr>
            <w:noProof/>
            <w:webHidden/>
          </w:rPr>
          <w:fldChar w:fldCharType="end"/>
        </w:r>
      </w:hyperlink>
    </w:p>
    <w:p w14:paraId="781B8718" w14:textId="3760D087" w:rsidR="003E5AD3" w:rsidRDefault="00CC5722">
      <w:pPr>
        <w:pStyle w:val="TOC3"/>
        <w:rPr>
          <w:rFonts w:eastAsiaTheme="minorEastAsia" w:cstheme="minorBidi"/>
          <w:iCs w:val="0"/>
          <w:noProof/>
          <w:sz w:val="22"/>
          <w:szCs w:val="22"/>
        </w:rPr>
      </w:pPr>
      <w:hyperlink w:anchor="_Toc90026011" w:history="1">
        <w:r w:rsidR="003E5AD3" w:rsidRPr="001131BE">
          <w:rPr>
            <w:rStyle w:val="Hyperlink"/>
            <w:noProof/>
          </w:rPr>
          <w:t>3.2.6</w:t>
        </w:r>
        <w:r w:rsidR="003E5AD3">
          <w:rPr>
            <w:rFonts w:eastAsiaTheme="minorEastAsia" w:cstheme="minorBidi"/>
            <w:iCs w:val="0"/>
            <w:noProof/>
            <w:sz w:val="22"/>
            <w:szCs w:val="22"/>
          </w:rPr>
          <w:tab/>
        </w:r>
        <w:r w:rsidR="003E5AD3" w:rsidRPr="001131BE">
          <w:rPr>
            <w:rStyle w:val="Hyperlink"/>
            <w:noProof/>
          </w:rPr>
          <w:t>Validation Results</w:t>
        </w:r>
        <w:r w:rsidR="003E5AD3">
          <w:rPr>
            <w:noProof/>
            <w:webHidden/>
          </w:rPr>
          <w:tab/>
        </w:r>
        <w:r w:rsidR="003E5AD3">
          <w:rPr>
            <w:noProof/>
            <w:webHidden/>
          </w:rPr>
          <w:fldChar w:fldCharType="begin"/>
        </w:r>
        <w:r w:rsidR="003E5AD3">
          <w:rPr>
            <w:noProof/>
            <w:webHidden/>
          </w:rPr>
          <w:instrText xml:space="preserve"> PAGEREF _Toc90026011 \h </w:instrText>
        </w:r>
        <w:r w:rsidR="003E5AD3">
          <w:rPr>
            <w:noProof/>
            <w:webHidden/>
          </w:rPr>
        </w:r>
        <w:r w:rsidR="003E5AD3">
          <w:rPr>
            <w:noProof/>
            <w:webHidden/>
          </w:rPr>
          <w:fldChar w:fldCharType="separate"/>
        </w:r>
        <w:r>
          <w:rPr>
            <w:noProof/>
            <w:webHidden/>
          </w:rPr>
          <w:t>3-30</w:t>
        </w:r>
        <w:r w:rsidR="003E5AD3">
          <w:rPr>
            <w:noProof/>
            <w:webHidden/>
          </w:rPr>
          <w:fldChar w:fldCharType="end"/>
        </w:r>
      </w:hyperlink>
    </w:p>
    <w:p w14:paraId="531A9921" w14:textId="04621C68" w:rsidR="003E5AD3" w:rsidRDefault="00CC5722">
      <w:pPr>
        <w:pStyle w:val="TOC2"/>
        <w:rPr>
          <w:rFonts w:eastAsiaTheme="minorEastAsia" w:cstheme="minorBidi"/>
          <w:sz w:val="22"/>
          <w:szCs w:val="22"/>
        </w:rPr>
      </w:pPr>
      <w:hyperlink w:anchor="_Toc90026012" w:history="1">
        <w:r w:rsidR="003E5AD3" w:rsidRPr="001131BE">
          <w:rPr>
            <w:rStyle w:val="Hyperlink"/>
          </w:rPr>
          <w:t>3.3</w:t>
        </w:r>
        <w:r w:rsidR="003E5AD3">
          <w:rPr>
            <w:rFonts w:eastAsiaTheme="minorEastAsia" w:cstheme="minorBidi"/>
            <w:sz w:val="22"/>
            <w:szCs w:val="22"/>
          </w:rPr>
          <w:tab/>
        </w:r>
        <w:r w:rsidR="003E5AD3" w:rsidRPr="001131BE">
          <w:rPr>
            <w:rStyle w:val="Hyperlink"/>
          </w:rPr>
          <w:t>Flood Risk Analysis</w:t>
        </w:r>
        <w:r w:rsidR="003E5AD3">
          <w:rPr>
            <w:webHidden/>
          </w:rPr>
          <w:tab/>
        </w:r>
        <w:r w:rsidR="003E5AD3">
          <w:rPr>
            <w:webHidden/>
          </w:rPr>
          <w:fldChar w:fldCharType="begin"/>
        </w:r>
        <w:r w:rsidR="003E5AD3">
          <w:rPr>
            <w:webHidden/>
          </w:rPr>
          <w:instrText xml:space="preserve"> PAGEREF _Toc90026012 \h </w:instrText>
        </w:r>
        <w:r w:rsidR="003E5AD3">
          <w:rPr>
            <w:webHidden/>
          </w:rPr>
        </w:r>
        <w:r w:rsidR="003E5AD3">
          <w:rPr>
            <w:webHidden/>
          </w:rPr>
          <w:fldChar w:fldCharType="separate"/>
        </w:r>
        <w:r>
          <w:rPr>
            <w:webHidden/>
          </w:rPr>
          <w:t>3-36</w:t>
        </w:r>
        <w:r w:rsidR="003E5AD3">
          <w:rPr>
            <w:webHidden/>
          </w:rPr>
          <w:fldChar w:fldCharType="end"/>
        </w:r>
      </w:hyperlink>
    </w:p>
    <w:p w14:paraId="3E71791B" w14:textId="6A20DF92" w:rsidR="003E5AD3" w:rsidRDefault="00CC5722">
      <w:pPr>
        <w:pStyle w:val="TOC1"/>
        <w:rPr>
          <w:rFonts w:eastAsiaTheme="minorEastAsia" w:cstheme="minorBidi"/>
          <w:b w:val="0"/>
          <w:bCs w:val="0"/>
          <w:color w:val="auto"/>
          <w:kern w:val="0"/>
          <w:position w:val="0"/>
          <w:szCs w:val="22"/>
        </w:rPr>
      </w:pPr>
      <w:hyperlink w:anchor="_Toc90026013" w:history="1">
        <w:r w:rsidR="003E5AD3" w:rsidRPr="001131BE">
          <w:rPr>
            <w:rStyle w:val="Hyperlink"/>
          </w:rPr>
          <w:t>04 References</w:t>
        </w:r>
        <w:r w:rsidR="003E5AD3">
          <w:rPr>
            <w:webHidden/>
          </w:rPr>
          <w:tab/>
        </w:r>
        <w:r w:rsidR="003E5AD3">
          <w:rPr>
            <w:webHidden/>
          </w:rPr>
          <w:fldChar w:fldCharType="begin"/>
        </w:r>
        <w:r w:rsidR="003E5AD3">
          <w:rPr>
            <w:webHidden/>
          </w:rPr>
          <w:instrText xml:space="preserve"> PAGEREF _Toc90026013 \h </w:instrText>
        </w:r>
        <w:r w:rsidR="003E5AD3">
          <w:rPr>
            <w:webHidden/>
          </w:rPr>
        </w:r>
        <w:r w:rsidR="003E5AD3">
          <w:rPr>
            <w:webHidden/>
          </w:rPr>
          <w:fldChar w:fldCharType="separate"/>
        </w:r>
        <w:r>
          <w:rPr>
            <w:webHidden/>
          </w:rPr>
          <w:t>4-1</w:t>
        </w:r>
        <w:r w:rsidR="003E5AD3">
          <w:rPr>
            <w:webHidden/>
          </w:rPr>
          <w:fldChar w:fldCharType="end"/>
        </w:r>
      </w:hyperlink>
    </w:p>
    <w:p w14:paraId="6C0462A6" w14:textId="1E480D23" w:rsidR="00311074" w:rsidRDefault="00BB152B" w:rsidP="00311074">
      <w:pPr>
        <w:pStyle w:val="2Body-Text"/>
      </w:pPr>
      <w:r w:rsidRPr="00500BE6">
        <w:fldChar w:fldCharType="end"/>
      </w:r>
    </w:p>
    <w:p w14:paraId="7F4976AF" w14:textId="77777777" w:rsidR="00482461" w:rsidRDefault="00482461">
      <w:pPr>
        <w:spacing w:after="200" w:line="276" w:lineRule="auto"/>
        <w:rPr>
          <w:rFonts w:eastAsia="Times New Roman"/>
          <w:szCs w:val="26"/>
        </w:rPr>
      </w:pPr>
      <w:r>
        <w:br w:type="page"/>
      </w:r>
    </w:p>
    <w:p w14:paraId="405B057F" w14:textId="77777777" w:rsidR="00241E05" w:rsidRPr="00A11454" w:rsidRDefault="00482461" w:rsidP="00A11454">
      <w:pPr>
        <w:pStyle w:val="1TOCSubTitleL2"/>
      </w:pPr>
      <w:r w:rsidRPr="00A11454">
        <w:lastRenderedPageBreak/>
        <w:t>List of Tables</w:t>
      </w:r>
    </w:p>
    <w:p w14:paraId="1734EBC9" w14:textId="0AFA6E13" w:rsidR="003E5AD3" w:rsidRDefault="00933295">
      <w:pPr>
        <w:pStyle w:val="TableofFigures"/>
        <w:rPr>
          <w:rFonts w:eastAsiaTheme="minorEastAsia"/>
        </w:rPr>
      </w:pPr>
      <w:r>
        <w:rPr>
          <w:sz w:val="20"/>
        </w:rPr>
        <w:fldChar w:fldCharType="begin"/>
      </w:r>
      <w:r>
        <w:rPr>
          <w:sz w:val="20"/>
        </w:rPr>
        <w:instrText xml:space="preserve"> TOC \c "Table" </w:instrText>
      </w:r>
      <w:r>
        <w:rPr>
          <w:sz w:val="20"/>
        </w:rPr>
        <w:fldChar w:fldCharType="separate"/>
      </w:r>
      <w:r w:rsidR="003E5AD3">
        <w:t>Table 1:  FEMA Vertical Accuracy Requirements for Leveraged Data</w:t>
      </w:r>
      <w:r w:rsidR="003E5AD3">
        <w:tab/>
      </w:r>
      <w:r w:rsidR="003E5AD3">
        <w:fldChar w:fldCharType="begin"/>
      </w:r>
      <w:r w:rsidR="003E5AD3">
        <w:instrText xml:space="preserve"> PAGEREF _Toc90026014 \h </w:instrText>
      </w:r>
      <w:r w:rsidR="003E5AD3">
        <w:fldChar w:fldCharType="separate"/>
      </w:r>
      <w:r w:rsidR="00CC5722">
        <w:t>2-5</w:t>
      </w:r>
      <w:r w:rsidR="003E5AD3">
        <w:fldChar w:fldCharType="end"/>
      </w:r>
    </w:p>
    <w:p w14:paraId="64464F17" w14:textId="53E96331" w:rsidR="003E5AD3" w:rsidRDefault="003E5AD3">
      <w:pPr>
        <w:pStyle w:val="TableofFigures"/>
        <w:rPr>
          <w:rFonts w:eastAsiaTheme="minorEastAsia"/>
        </w:rPr>
      </w:pPr>
      <w:r>
        <w:t>Table 2:  Source Topographic Data Available for the San Fernando Watershed</w:t>
      </w:r>
      <w:r>
        <w:tab/>
      </w:r>
      <w:r>
        <w:fldChar w:fldCharType="begin"/>
      </w:r>
      <w:r>
        <w:instrText xml:space="preserve"> PAGEREF _Toc90026015 \h </w:instrText>
      </w:r>
      <w:r>
        <w:fldChar w:fldCharType="separate"/>
      </w:r>
      <w:r w:rsidR="00CC5722">
        <w:t>2-5</w:t>
      </w:r>
      <w:r>
        <w:fldChar w:fldCharType="end"/>
      </w:r>
    </w:p>
    <w:p w14:paraId="785513B9" w14:textId="7FA67B45" w:rsidR="003E5AD3" w:rsidRDefault="003E5AD3">
      <w:pPr>
        <w:pStyle w:val="TableofFigures"/>
        <w:rPr>
          <w:rFonts w:eastAsiaTheme="minorEastAsia"/>
        </w:rPr>
      </w:pPr>
      <w:r>
        <w:t>Table 3:  USGS Peak Streamflow Gages</w:t>
      </w:r>
      <w:r>
        <w:tab/>
      </w:r>
      <w:r>
        <w:fldChar w:fldCharType="begin"/>
      </w:r>
      <w:r>
        <w:instrText xml:space="preserve"> PAGEREF _Toc90026016 \h </w:instrText>
      </w:r>
      <w:r>
        <w:fldChar w:fldCharType="separate"/>
      </w:r>
      <w:r w:rsidR="00CC5722">
        <w:t>2-11</w:t>
      </w:r>
      <w:r>
        <w:fldChar w:fldCharType="end"/>
      </w:r>
    </w:p>
    <w:p w14:paraId="72E28F66" w14:textId="5154B2FD" w:rsidR="003E5AD3" w:rsidRDefault="003E5AD3">
      <w:pPr>
        <w:pStyle w:val="TableofFigures"/>
        <w:rPr>
          <w:rFonts w:eastAsiaTheme="minorEastAsia"/>
        </w:rPr>
      </w:pPr>
      <w:r w:rsidRPr="007F4F3A">
        <w:t>Table 4:  USGS Peak Streamflow Gage Analysis Results</w:t>
      </w:r>
      <w:r>
        <w:tab/>
      </w:r>
      <w:r>
        <w:fldChar w:fldCharType="begin"/>
      </w:r>
      <w:r>
        <w:instrText xml:space="preserve"> PAGEREF _Toc90026017 \h </w:instrText>
      </w:r>
      <w:r>
        <w:fldChar w:fldCharType="separate"/>
      </w:r>
      <w:r w:rsidR="00CC5722">
        <w:t>2-11</w:t>
      </w:r>
      <w:r>
        <w:fldChar w:fldCharType="end"/>
      </w:r>
    </w:p>
    <w:p w14:paraId="78A42B2C" w14:textId="35BB58D4" w:rsidR="003E5AD3" w:rsidRDefault="003E5AD3">
      <w:pPr>
        <w:pStyle w:val="TableofFigures"/>
        <w:rPr>
          <w:rFonts w:eastAsiaTheme="minorEastAsia"/>
        </w:rPr>
      </w:pPr>
      <w:r>
        <w:t>Table 5:  Validated Land Use-Soils-CN Matrix for Computing Minimum Curve Numbers</w:t>
      </w:r>
      <w:r>
        <w:tab/>
      </w:r>
      <w:r>
        <w:fldChar w:fldCharType="begin"/>
      </w:r>
      <w:r>
        <w:instrText xml:space="preserve"> PAGEREF _Toc90026018 \h </w:instrText>
      </w:r>
      <w:r>
        <w:fldChar w:fldCharType="separate"/>
      </w:r>
      <w:r w:rsidR="00CC5722">
        <w:t>2-12</w:t>
      </w:r>
      <w:r>
        <w:fldChar w:fldCharType="end"/>
      </w:r>
    </w:p>
    <w:p w14:paraId="4D191F36" w14:textId="41BC032C" w:rsidR="003E5AD3" w:rsidRDefault="003E5AD3">
      <w:pPr>
        <w:pStyle w:val="TableofFigures"/>
        <w:rPr>
          <w:rFonts w:eastAsiaTheme="minorEastAsia"/>
        </w:rPr>
      </w:pPr>
      <w:r>
        <w:t>Table 6:  Rainfall-Runoff Parameters (Curve Number, Lag Time)</w:t>
      </w:r>
      <w:r>
        <w:tab/>
      </w:r>
      <w:r>
        <w:fldChar w:fldCharType="begin"/>
      </w:r>
      <w:r>
        <w:instrText xml:space="preserve"> PAGEREF _Toc90026019 \h </w:instrText>
      </w:r>
      <w:r>
        <w:fldChar w:fldCharType="separate"/>
      </w:r>
      <w:r w:rsidR="00CC5722">
        <w:t>2-14</w:t>
      </w:r>
      <w:r>
        <w:fldChar w:fldCharType="end"/>
      </w:r>
    </w:p>
    <w:p w14:paraId="57CF2791" w14:textId="798D72B4" w:rsidR="003E5AD3" w:rsidRDefault="003E5AD3">
      <w:pPr>
        <w:pStyle w:val="TableofFigures"/>
        <w:rPr>
          <w:rFonts w:eastAsiaTheme="minorEastAsia"/>
        </w:rPr>
      </w:pPr>
      <w:r>
        <w:t>Table 7:  Precipitation Totals for HEC-RAS 2D Computational Mesh (post ARF)</w:t>
      </w:r>
      <w:r>
        <w:tab/>
      </w:r>
      <w:r>
        <w:fldChar w:fldCharType="begin"/>
      </w:r>
      <w:r>
        <w:instrText xml:space="preserve"> PAGEREF _Toc90026020 \h </w:instrText>
      </w:r>
      <w:r>
        <w:fldChar w:fldCharType="separate"/>
      </w:r>
      <w:r w:rsidR="00CC5722">
        <w:t>2-14</w:t>
      </w:r>
      <w:r>
        <w:fldChar w:fldCharType="end"/>
      </w:r>
    </w:p>
    <w:p w14:paraId="412DD46C" w14:textId="5247D66E" w:rsidR="003E5AD3" w:rsidRDefault="003E5AD3">
      <w:pPr>
        <w:pStyle w:val="TableofFigures"/>
        <w:rPr>
          <w:rFonts w:eastAsiaTheme="minorEastAsia"/>
        </w:rPr>
      </w:pPr>
      <w:r>
        <w:t>Table 8:  NLCD 2016-Manning’s N Roughness Matrix</w:t>
      </w:r>
      <w:r>
        <w:tab/>
      </w:r>
      <w:r>
        <w:fldChar w:fldCharType="begin"/>
      </w:r>
      <w:r>
        <w:instrText xml:space="preserve"> PAGEREF _Toc90026021 \h </w:instrText>
      </w:r>
      <w:r>
        <w:fldChar w:fldCharType="separate"/>
      </w:r>
      <w:r w:rsidR="00CC5722">
        <w:t>2-19</w:t>
      </w:r>
      <w:r>
        <w:fldChar w:fldCharType="end"/>
      </w:r>
    </w:p>
    <w:p w14:paraId="163AF88C" w14:textId="1FF2AD53" w:rsidR="003E5AD3" w:rsidRDefault="003E5AD3">
      <w:pPr>
        <w:pStyle w:val="TableofFigures"/>
        <w:rPr>
          <w:rFonts w:eastAsiaTheme="minorEastAsia"/>
        </w:rPr>
      </w:pPr>
      <w:r>
        <w:t>Table 9:  Effective and Model WSEL Comparison</w:t>
      </w:r>
      <w:r>
        <w:tab/>
      </w:r>
      <w:r>
        <w:fldChar w:fldCharType="begin"/>
      </w:r>
      <w:r>
        <w:instrText xml:space="preserve"> PAGEREF _Toc90026022 \h </w:instrText>
      </w:r>
      <w:r>
        <w:fldChar w:fldCharType="separate"/>
      </w:r>
      <w:r w:rsidR="00CC5722">
        <w:t>2-21</w:t>
      </w:r>
      <w:r>
        <w:fldChar w:fldCharType="end"/>
      </w:r>
    </w:p>
    <w:p w14:paraId="6F5DC702" w14:textId="02118EC6" w:rsidR="003E5AD3" w:rsidRDefault="003E5AD3">
      <w:pPr>
        <w:pStyle w:val="TableofFigures"/>
        <w:rPr>
          <w:rFonts w:eastAsiaTheme="minorEastAsia"/>
        </w:rPr>
      </w:pPr>
      <w:r>
        <w:t>Table 10:  1% Annual Chance Reasonability Comparisons</w:t>
      </w:r>
      <w:r>
        <w:tab/>
      </w:r>
      <w:r>
        <w:fldChar w:fldCharType="begin"/>
      </w:r>
      <w:r>
        <w:instrText xml:space="preserve"> PAGEREF _Toc90026023 \h </w:instrText>
      </w:r>
      <w:r>
        <w:fldChar w:fldCharType="separate"/>
      </w:r>
      <w:r w:rsidR="00CC5722">
        <w:t>2-22</w:t>
      </w:r>
      <w:r>
        <w:fldChar w:fldCharType="end"/>
      </w:r>
    </w:p>
    <w:p w14:paraId="7BA881BF" w14:textId="4C673AE0" w:rsidR="003E5AD3" w:rsidRDefault="003E5AD3">
      <w:pPr>
        <w:pStyle w:val="TableofFigures"/>
        <w:rPr>
          <w:rFonts w:eastAsiaTheme="minorEastAsia"/>
        </w:rPr>
      </w:pPr>
      <w:r>
        <w:t>Table 11:  Sensitivity Analysis Results at USGS Gage 08211800</w:t>
      </w:r>
      <w:r>
        <w:tab/>
      </w:r>
      <w:r>
        <w:fldChar w:fldCharType="begin"/>
      </w:r>
      <w:r>
        <w:instrText xml:space="preserve"> PAGEREF _Toc90026024 \h </w:instrText>
      </w:r>
      <w:r>
        <w:fldChar w:fldCharType="separate"/>
      </w:r>
      <w:r w:rsidR="00CC5722">
        <w:t>2-24</w:t>
      </w:r>
      <w:r>
        <w:fldChar w:fldCharType="end"/>
      </w:r>
    </w:p>
    <w:p w14:paraId="0A867D7E" w14:textId="5978A438" w:rsidR="003E5AD3" w:rsidRDefault="003E5AD3">
      <w:pPr>
        <w:pStyle w:val="TableofFigures"/>
        <w:rPr>
          <w:rFonts w:eastAsiaTheme="minorEastAsia"/>
        </w:rPr>
      </w:pPr>
      <w:r>
        <w:t>Table 12:  Sensitivity Analysis Results at USGS Gage 08211900</w:t>
      </w:r>
      <w:r>
        <w:tab/>
      </w:r>
      <w:r>
        <w:fldChar w:fldCharType="begin"/>
      </w:r>
      <w:r>
        <w:instrText xml:space="preserve"> PAGEREF _Toc90026025 \h </w:instrText>
      </w:r>
      <w:r>
        <w:fldChar w:fldCharType="separate"/>
      </w:r>
      <w:r w:rsidR="00CC5722">
        <w:t>2-26</w:t>
      </w:r>
      <w:r>
        <w:fldChar w:fldCharType="end"/>
      </w:r>
    </w:p>
    <w:p w14:paraId="6488FD0C" w14:textId="45E325B6" w:rsidR="003E5AD3" w:rsidRDefault="003E5AD3">
      <w:pPr>
        <w:pStyle w:val="TableofFigures"/>
        <w:rPr>
          <w:rFonts w:eastAsiaTheme="minorEastAsia"/>
        </w:rPr>
      </w:pPr>
      <w:r>
        <w:t>Table 13:  A1-A3 Validation Results</w:t>
      </w:r>
      <w:r>
        <w:tab/>
      </w:r>
      <w:r>
        <w:fldChar w:fldCharType="begin"/>
      </w:r>
      <w:r>
        <w:instrText xml:space="preserve"> PAGEREF _Toc90026026 \h </w:instrText>
      </w:r>
      <w:r>
        <w:fldChar w:fldCharType="separate"/>
      </w:r>
      <w:r w:rsidR="00CC5722">
        <w:t>3-29</w:t>
      </w:r>
      <w:r>
        <w:fldChar w:fldCharType="end"/>
      </w:r>
    </w:p>
    <w:p w14:paraId="7660B0FD" w14:textId="1AC59025" w:rsidR="003E5AD3" w:rsidRDefault="003E5AD3">
      <w:pPr>
        <w:pStyle w:val="TableofFigures"/>
        <w:rPr>
          <w:rFonts w:eastAsiaTheme="minorEastAsia"/>
        </w:rPr>
      </w:pPr>
      <w:r>
        <w:t>Table 14:  Aggregated Zone A Validation Results</w:t>
      </w:r>
      <w:r>
        <w:tab/>
      </w:r>
      <w:r>
        <w:fldChar w:fldCharType="begin"/>
      </w:r>
      <w:r>
        <w:instrText xml:space="preserve"> PAGEREF _Toc90026027 \h </w:instrText>
      </w:r>
      <w:r>
        <w:fldChar w:fldCharType="separate"/>
      </w:r>
      <w:r w:rsidR="00CC5722">
        <w:t>3-31</w:t>
      </w:r>
      <w:r>
        <w:fldChar w:fldCharType="end"/>
      </w:r>
    </w:p>
    <w:p w14:paraId="7672CEDF" w14:textId="75DD25C4" w:rsidR="003E5AD3" w:rsidRDefault="003E5AD3">
      <w:pPr>
        <w:pStyle w:val="TableofFigures"/>
        <w:rPr>
          <w:rFonts w:eastAsiaTheme="minorEastAsia"/>
        </w:rPr>
      </w:pPr>
      <w:r>
        <w:t>Table 15:  HUC 12 Zone A Validation Results</w:t>
      </w:r>
      <w:r>
        <w:tab/>
      </w:r>
      <w:r>
        <w:fldChar w:fldCharType="begin"/>
      </w:r>
      <w:r>
        <w:instrText xml:space="preserve"> PAGEREF _Toc90026028 \h </w:instrText>
      </w:r>
      <w:r>
        <w:fldChar w:fldCharType="separate"/>
      </w:r>
      <w:r w:rsidR="00CC5722">
        <w:t>3-32</w:t>
      </w:r>
      <w:r>
        <w:fldChar w:fldCharType="end"/>
      </w:r>
    </w:p>
    <w:p w14:paraId="2D772FAF" w14:textId="2B1B53B9" w:rsidR="003E5AD3" w:rsidRDefault="003E5AD3">
      <w:pPr>
        <w:pStyle w:val="TableofFigures"/>
        <w:rPr>
          <w:rFonts w:eastAsiaTheme="minorEastAsia"/>
        </w:rPr>
      </w:pPr>
      <w:r>
        <w:t>Table 16:  Hazus 5.0 (SP02) Results for 1-percent-annual-chance (100 year) scenario for San Fernando Watershed, Texas</w:t>
      </w:r>
      <w:r>
        <w:tab/>
      </w:r>
      <w:r>
        <w:fldChar w:fldCharType="begin"/>
      </w:r>
      <w:r>
        <w:instrText xml:space="preserve"> PAGEREF _Toc90026029 \h </w:instrText>
      </w:r>
      <w:r>
        <w:fldChar w:fldCharType="separate"/>
      </w:r>
      <w:r w:rsidR="00CC5722">
        <w:t>3-37</w:t>
      </w:r>
      <w:r>
        <w:fldChar w:fldCharType="end"/>
      </w:r>
    </w:p>
    <w:p w14:paraId="7043D85A" w14:textId="506D0AFD" w:rsidR="00482461" w:rsidRPr="00FB7289" w:rsidRDefault="00933295" w:rsidP="00A11454">
      <w:pPr>
        <w:pStyle w:val="1TOCSubTitleL2"/>
      </w:pPr>
      <w:r>
        <w:rPr>
          <w:sz w:val="20"/>
        </w:rPr>
        <w:fldChar w:fldCharType="end"/>
      </w:r>
      <w:r w:rsidR="00482461" w:rsidRPr="00FB7289">
        <w:t>List of Figures</w:t>
      </w:r>
    </w:p>
    <w:p w14:paraId="06FDC32C" w14:textId="448B355E" w:rsidR="003E5AD3" w:rsidRDefault="0014597A">
      <w:pPr>
        <w:pStyle w:val="TableofFigures"/>
        <w:rPr>
          <w:rFonts w:eastAsiaTheme="minorEastAsia"/>
        </w:rPr>
      </w:pPr>
      <w:r w:rsidRPr="00E04F6C">
        <w:rPr>
          <w:sz w:val="20"/>
        </w:rPr>
        <w:fldChar w:fldCharType="begin"/>
      </w:r>
      <w:r w:rsidRPr="00FB7289">
        <w:rPr>
          <w:sz w:val="20"/>
        </w:rPr>
        <w:instrText xml:space="preserve"> TOC \h \z \c "Figure" </w:instrText>
      </w:r>
      <w:r w:rsidRPr="00E04F6C">
        <w:rPr>
          <w:sz w:val="20"/>
        </w:rPr>
        <w:fldChar w:fldCharType="separate"/>
      </w:r>
      <w:hyperlink w:anchor="_Toc90026030" w:history="1">
        <w:r w:rsidR="003E5AD3" w:rsidRPr="003644A2">
          <w:rPr>
            <w:rStyle w:val="Hyperlink"/>
          </w:rPr>
          <w:t>Figure 1:  San Fernando Watershed</w:t>
        </w:r>
        <w:r w:rsidR="003E5AD3">
          <w:rPr>
            <w:webHidden/>
          </w:rPr>
          <w:tab/>
        </w:r>
        <w:r w:rsidR="003E5AD3">
          <w:rPr>
            <w:webHidden/>
          </w:rPr>
          <w:fldChar w:fldCharType="begin"/>
        </w:r>
        <w:r w:rsidR="003E5AD3">
          <w:rPr>
            <w:webHidden/>
          </w:rPr>
          <w:instrText xml:space="preserve"> PAGEREF _Toc90026030 \h </w:instrText>
        </w:r>
        <w:r w:rsidR="003E5AD3">
          <w:rPr>
            <w:webHidden/>
          </w:rPr>
        </w:r>
        <w:r w:rsidR="003E5AD3">
          <w:rPr>
            <w:webHidden/>
          </w:rPr>
          <w:fldChar w:fldCharType="separate"/>
        </w:r>
        <w:r w:rsidR="00CC5722">
          <w:rPr>
            <w:webHidden/>
          </w:rPr>
          <w:t>1-2</w:t>
        </w:r>
        <w:r w:rsidR="003E5AD3">
          <w:rPr>
            <w:webHidden/>
          </w:rPr>
          <w:fldChar w:fldCharType="end"/>
        </w:r>
      </w:hyperlink>
    </w:p>
    <w:p w14:paraId="50351F3D" w14:textId="13D24362" w:rsidR="003E5AD3" w:rsidRDefault="00CC5722">
      <w:pPr>
        <w:pStyle w:val="TableofFigures"/>
        <w:rPr>
          <w:rFonts w:eastAsiaTheme="minorEastAsia"/>
        </w:rPr>
      </w:pPr>
      <w:hyperlink w:anchor="_Toc90026031" w:history="1">
        <w:r w:rsidR="003E5AD3" w:rsidRPr="003644A2">
          <w:rPr>
            <w:rStyle w:val="Hyperlink"/>
          </w:rPr>
          <w:t>Figure 2:  San Fernando Watershed BLE Source Terrain Data</w:t>
        </w:r>
        <w:r w:rsidR="003E5AD3">
          <w:rPr>
            <w:webHidden/>
          </w:rPr>
          <w:tab/>
        </w:r>
        <w:r w:rsidR="003E5AD3">
          <w:rPr>
            <w:webHidden/>
          </w:rPr>
          <w:fldChar w:fldCharType="begin"/>
        </w:r>
        <w:r w:rsidR="003E5AD3">
          <w:rPr>
            <w:webHidden/>
          </w:rPr>
          <w:instrText xml:space="preserve"> PAGEREF _Toc90026031 \h </w:instrText>
        </w:r>
        <w:r w:rsidR="003E5AD3">
          <w:rPr>
            <w:webHidden/>
          </w:rPr>
        </w:r>
        <w:r w:rsidR="003E5AD3">
          <w:rPr>
            <w:webHidden/>
          </w:rPr>
          <w:fldChar w:fldCharType="separate"/>
        </w:r>
        <w:r>
          <w:rPr>
            <w:webHidden/>
          </w:rPr>
          <w:t>2-4</w:t>
        </w:r>
        <w:r w:rsidR="003E5AD3">
          <w:rPr>
            <w:webHidden/>
          </w:rPr>
          <w:fldChar w:fldCharType="end"/>
        </w:r>
      </w:hyperlink>
    </w:p>
    <w:p w14:paraId="20FC401A" w14:textId="4BD8333B" w:rsidR="003E5AD3" w:rsidRDefault="00CC5722">
      <w:pPr>
        <w:pStyle w:val="TableofFigures"/>
        <w:rPr>
          <w:rFonts w:eastAsiaTheme="minorEastAsia"/>
        </w:rPr>
      </w:pPr>
      <w:hyperlink w:anchor="_Toc90026032" w:history="1">
        <w:r w:rsidR="003E5AD3" w:rsidRPr="003644A2">
          <w:rPr>
            <w:rStyle w:val="Hyperlink"/>
          </w:rPr>
          <w:t>Figure 3:  HEC-RAS 2D Computational Mesh and USGS Peak Streamflow Gages</w:t>
        </w:r>
        <w:r w:rsidR="003E5AD3">
          <w:rPr>
            <w:webHidden/>
          </w:rPr>
          <w:tab/>
        </w:r>
        <w:r w:rsidR="003E5AD3">
          <w:rPr>
            <w:webHidden/>
          </w:rPr>
          <w:fldChar w:fldCharType="begin"/>
        </w:r>
        <w:r w:rsidR="003E5AD3">
          <w:rPr>
            <w:webHidden/>
          </w:rPr>
          <w:instrText xml:space="preserve"> PAGEREF _Toc90026032 \h </w:instrText>
        </w:r>
        <w:r w:rsidR="003E5AD3">
          <w:rPr>
            <w:webHidden/>
          </w:rPr>
        </w:r>
        <w:r w:rsidR="003E5AD3">
          <w:rPr>
            <w:webHidden/>
          </w:rPr>
          <w:fldChar w:fldCharType="separate"/>
        </w:r>
        <w:r>
          <w:rPr>
            <w:webHidden/>
          </w:rPr>
          <w:t>2-8</w:t>
        </w:r>
        <w:r w:rsidR="003E5AD3">
          <w:rPr>
            <w:webHidden/>
          </w:rPr>
          <w:fldChar w:fldCharType="end"/>
        </w:r>
      </w:hyperlink>
    </w:p>
    <w:p w14:paraId="0833F03A" w14:textId="64A80471" w:rsidR="003E5AD3" w:rsidRDefault="00CC5722">
      <w:pPr>
        <w:pStyle w:val="TableofFigures"/>
        <w:rPr>
          <w:rFonts w:eastAsiaTheme="minorEastAsia"/>
        </w:rPr>
      </w:pPr>
      <w:hyperlink w:anchor="_Toc90026033" w:history="1">
        <w:r w:rsidR="003E5AD3" w:rsidRPr="003644A2">
          <w:rPr>
            <w:rStyle w:val="Hyperlink"/>
          </w:rPr>
          <w:t>Figure 4:  HEC-RAS 2D Computational Mesh and Inflow Boundary Conditions for San Fernando from Baffin Bay East</w:t>
        </w:r>
        <w:r w:rsidR="003E5AD3">
          <w:rPr>
            <w:webHidden/>
          </w:rPr>
          <w:tab/>
        </w:r>
        <w:r w:rsidR="003E5AD3">
          <w:rPr>
            <w:webHidden/>
          </w:rPr>
          <w:fldChar w:fldCharType="begin"/>
        </w:r>
        <w:r w:rsidR="003E5AD3">
          <w:rPr>
            <w:webHidden/>
          </w:rPr>
          <w:instrText xml:space="preserve"> PAGEREF _Toc90026033 \h </w:instrText>
        </w:r>
        <w:r w:rsidR="003E5AD3">
          <w:rPr>
            <w:webHidden/>
          </w:rPr>
        </w:r>
        <w:r w:rsidR="003E5AD3">
          <w:rPr>
            <w:webHidden/>
          </w:rPr>
          <w:fldChar w:fldCharType="separate"/>
        </w:r>
        <w:r>
          <w:rPr>
            <w:webHidden/>
          </w:rPr>
          <w:t>2-9</w:t>
        </w:r>
        <w:r w:rsidR="003E5AD3">
          <w:rPr>
            <w:webHidden/>
          </w:rPr>
          <w:fldChar w:fldCharType="end"/>
        </w:r>
      </w:hyperlink>
    </w:p>
    <w:p w14:paraId="4B939F2F" w14:textId="70B4FB4E" w:rsidR="003E5AD3" w:rsidRDefault="00CC5722">
      <w:pPr>
        <w:pStyle w:val="TableofFigures"/>
        <w:rPr>
          <w:rFonts w:eastAsiaTheme="minorEastAsia"/>
        </w:rPr>
      </w:pPr>
      <w:hyperlink w:anchor="_Toc90026034" w:history="1">
        <w:r w:rsidR="003E5AD3" w:rsidRPr="003644A2">
          <w:rPr>
            <w:rStyle w:val="Hyperlink"/>
          </w:rPr>
          <w:t>Figure 5:  HEC-RAS 2D Computational Mesh and Outflow Profile Lines from San Fernando to Baffin Bay West</w:t>
        </w:r>
        <w:r w:rsidR="003E5AD3">
          <w:rPr>
            <w:webHidden/>
          </w:rPr>
          <w:tab/>
        </w:r>
        <w:r w:rsidR="003E5AD3">
          <w:rPr>
            <w:webHidden/>
          </w:rPr>
          <w:fldChar w:fldCharType="begin"/>
        </w:r>
        <w:r w:rsidR="003E5AD3">
          <w:rPr>
            <w:webHidden/>
          </w:rPr>
          <w:instrText xml:space="preserve"> PAGEREF _Toc90026034 \h </w:instrText>
        </w:r>
        <w:r w:rsidR="003E5AD3">
          <w:rPr>
            <w:webHidden/>
          </w:rPr>
        </w:r>
        <w:r w:rsidR="003E5AD3">
          <w:rPr>
            <w:webHidden/>
          </w:rPr>
          <w:fldChar w:fldCharType="separate"/>
        </w:r>
        <w:r>
          <w:rPr>
            <w:webHidden/>
          </w:rPr>
          <w:t>2-10</w:t>
        </w:r>
        <w:r w:rsidR="003E5AD3">
          <w:rPr>
            <w:webHidden/>
          </w:rPr>
          <w:fldChar w:fldCharType="end"/>
        </w:r>
      </w:hyperlink>
    </w:p>
    <w:p w14:paraId="794EBE2A" w14:textId="7DCF80CF" w:rsidR="003E5AD3" w:rsidRDefault="00CC5722">
      <w:pPr>
        <w:pStyle w:val="TableofFigures"/>
        <w:rPr>
          <w:rFonts w:eastAsiaTheme="minorEastAsia"/>
        </w:rPr>
      </w:pPr>
      <w:hyperlink w:anchor="_Toc90026035" w:history="1">
        <w:r w:rsidR="003E5AD3" w:rsidRPr="003644A2">
          <w:rPr>
            <w:rStyle w:val="Hyperlink"/>
          </w:rPr>
          <w:t>Figure 6: Precipitation Hyetographs (post ARF) applied to the Computational Mesh</w:t>
        </w:r>
        <w:r w:rsidR="003E5AD3">
          <w:rPr>
            <w:webHidden/>
          </w:rPr>
          <w:tab/>
        </w:r>
        <w:r w:rsidR="003E5AD3">
          <w:rPr>
            <w:webHidden/>
          </w:rPr>
          <w:fldChar w:fldCharType="begin"/>
        </w:r>
        <w:r w:rsidR="003E5AD3">
          <w:rPr>
            <w:webHidden/>
          </w:rPr>
          <w:instrText xml:space="preserve"> PAGEREF _Toc90026035 \h </w:instrText>
        </w:r>
        <w:r w:rsidR="003E5AD3">
          <w:rPr>
            <w:webHidden/>
          </w:rPr>
        </w:r>
        <w:r w:rsidR="003E5AD3">
          <w:rPr>
            <w:webHidden/>
          </w:rPr>
          <w:fldChar w:fldCharType="separate"/>
        </w:r>
        <w:r>
          <w:rPr>
            <w:webHidden/>
          </w:rPr>
          <w:t>2-15</w:t>
        </w:r>
        <w:r w:rsidR="003E5AD3">
          <w:rPr>
            <w:webHidden/>
          </w:rPr>
          <w:fldChar w:fldCharType="end"/>
        </w:r>
      </w:hyperlink>
    </w:p>
    <w:p w14:paraId="5CE24745" w14:textId="791BD694" w:rsidR="003E5AD3" w:rsidRPr="003E5AD3" w:rsidRDefault="00CC5722">
      <w:pPr>
        <w:pStyle w:val="TableofFigures"/>
        <w:rPr>
          <w:rFonts w:eastAsiaTheme="minorEastAsia"/>
        </w:rPr>
      </w:pPr>
      <w:hyperlink w:anchor="_Toc90026036" w:history="1">
        <w:r w:rsidR="003E5AD3" w:rsidRPr="003E5AD3">
          <w:rPr>
            <w:rStyle w:val="Hyperlink"/>
          </w:rPr>
          <w:t>Figure 7: San Fernando Basin Inflow Hydrograph from Baffin Bay East – I</w:t>
        </w:r>
        <w:r w:rsidR="003E5AD3" w:rsidRPr="003E5AD3">
          <w:rPr>
            <w:webHidden/>
          </w:rPr>
          <w:tab/>
        </w:r>
        <w:r w:rsidR="003E5AD3" w:rsidRPr="003E5AD3">
          <w:rPr>
            <w:webHidden/>
          </w:rPr>
          <w:fldChar w:fldCharType="begin"/>
        </w:r>
        <w:r w:rsidR="003E5AD3" w:rsidRPr="003E5AD3">
          <w:rPr>
            <w:webHidden/>
          </w:rPr>
          <w:instrText xml:space="preserve"> PAGEREF _Toc90026036 \h </w:instrText>
        </w:r>
        <w:r w:rsidR="003E5AD3" w:rsidRPr="003E5AD3">
          <w:rPr>
            <w:webHidden/>
          </w:rPr>
        </w:r>
        <w:r w:rsidR="003E5AD3" w:rsidRPr="003E5AD3">
          <w:rPr>
            <w:webHidden/>
          </w:rPr>
          <w:fldChar w:fldCharType="separate"/>
        </w:r>
        <w:r>
          <w:rPr>
            <w:webHidden/>
          </w:rPr>
          <w:t>2-16</w:t>
        </w:r>
        <w:r w:rsidR="003E5AD3" w:rsidRPr="003E5AD3">
          <w:rPr>
            <w:webHidden/>
          </w:rPr>
          <w:fldChar w:fldCharType="end"/>
        </w:r>
      </w:hyperlink>
    </w:p>
    <w:p w14:paraId="6FD4FF33" w14:textId="7AD71990" w:rsidR="003E5AD3" w:rsidRPr="003E5AD3" w:rsidRDefault="00CC5722">
      <w:pPr>
        <w:pStyle w:val="TableofFigures"/>
        <w:rPr>
          <w:rFonts w:eastAsiaTheme="minorEastAsia"/>
        </w:rPr>
      </w:pPr>
      <w:hyperlink w:anchor="_Toc90026037" w:history="1">
        <w:r w:rsidR="003E5AD3" w:rsidRPr="003E5AD3">
          <w:rPr>
            <w:rStyle w:val="Hyperlink"/>
          </w:rPr>
          <w:t>Figure 8: San Fernando Basin Inflow Hydrograph from Baffin Bay East – II</w:t>
        </w:r>
        <w:r w:rsidR="003E5AD3" w:rsidRPr="003E5AD3">
          <w:rPr>
            <w:webHidden/>
          </w:rPr>
          <w:tab/>
        </w:r>
        <w:r w:rsidR="003E5AD3" w:rsidRPr="003E5AD3">
          <w:rPr>
            <w:webHidden/>
          </w:rPr>
          <w:fldChar w:fldCharType="begin"/>
        </w:r>
        <w:r w:rsidR="003E5AD3" w:rsidRPr="003E5AD3">
          <w:rPr>
            <w:webHidden/>
          </w:rPr>
          <w:instrText xml:space="preserve"> PAGEREF _Toc90026037 \h </w:instrText>
        </w:r>
        <w:r w:rsidR="003E5AD3" w:rsidRPr="003E5AD3">
          <w:rPr>
            <w:webHidden/>
          </w:rPr>
        </w:r>
        <w:r w:rsidR="003E5AD3" w:rsidRPr="003E5AD3">
          <w:rPr>
            <w:webHidden/>
          </w:rPr>
          <w:fldChar w:fldCharType="separate"/>
        </w:r>
        <w:r>
          <w:rPr>
            <w:webHidden/>
          </w:rPr>
          <w:t>2-17</w:t>
        </w:r>
        <w:r w:rsidR="003E5AD3" w:rsidRPr="003E5AD3">
          <w:rPr>
            <w:webHidden/>
          </w:rPr>
          <w:fldChar w:fldCharType="end"/>
        </w:r>
      </w:hyperlink>
    </w:p>
    <w:p w14:paraId="594F3F43" w14:textId="7EE92B51" w:rsidR="003E5AD3" w:rsidRDefault="00CC5722">
      <w:pPr>
        <w:pStyle w:val="TableofFigures"/>
        <w:rPr>
          <w:rFonts w:eastAsiaTheme="minorEastAsia"/>
        </w:rPr>
      </w:pPr>
      <w:hyperlink w:anchor="_Toc90026038" w:history="1">
        <w:r w:rsidR="003E5AD3" w:rsidRPr="003E5AD3">
          <w:rPr>
            <w:rStyle w:val="Hyperlink"/>
          </w:rPr>
          <w:t>Figure 9: San Fernando Basin Inflow Hydrograph from Baffin Bay East – III</w:t>
        </w:r>
        <w:r w:rsidR="003E5AD3" w:rsidRPr="003E5AD3">
          <w:rPr>
            <w:webHidden/>
          </w:rPr>
          <w:tab/>
        </w:r>
        <w:r w:rsidR="003E5AD3" w:rsidRPr="003E5AD3">
          <w:rPr>
            <w:webHidden/>
          </w:rPr>
          <w:fldChar w:fldCharType="begin"/>
        </w:r>
        <w:r w:rsidR="003E5AD3" w:rsidRPr="003E5AD3">
          <w:rPr>
            <w:webHidden/>
          </w:rPr>
          <w:instrText xml:space="preserve"> PAGEREF _Toc90026038 \h </w:instrText>
        </w:r>
        <w:r w:rsidR="003E5AD3" w:rsidRPr="003E5AD3">
          <w:rPr>
            <w:webHidden/>
          </w:rPr>
        </w:r>
        <w:r w:rsidR="003E5AD3" w:rsidRPr="003E5AD3">
          <w:rPr>
            <w:webHidden/>
          </w:rPr>
          <w:fldChar w:fldCharType="separate"/>
        </w:r>
        <w:r>
          <w:rPr>
            <w:webHidden/>
          </w:rPr>
          <w:t>2-17</w:t>
        </w:r>
        <w:r w:rsidR="003E5AD3" w:rsidRPr="003E5AD3">
          <w:rPr>
            <w:webHidden/>
          </w:rPr>
          <w:fldChar w:fldCharType="end"/>
        </w:r>
      </w:hyperlink>
    </w:p>
    <w:p w14:paraId="503AD15E" w14:textId="0BFA1B72" w:rsidR="003E5AD3" w:rsidRDefault="00CC5722">
      <w:pPr>
        <w:pStyle w:val="TableofFigures"/>
        <w:rPr>
          <w:rFonts w:eastAsiaTheme="minorEastAsia"/>
        </w:rPr>
      </w:pPr>
      <w:hyperlink w:anchor="_Toc90026039" w:history="1">
        <w:r w:rsidR="003E5AD3" w:rsidRPr="003644A2">
          <w:rPr>
            <w:rStyle w:val="Hyperlink"/>
          </w:rPr>
          <w:t>Figure 10: San Fernando Basin Outflow Hydrograph into Baffin Bay West – I</w:t>
        </w:r>
        <w:r w:rsidR="003E5AD3">
          <w:rPr>
            <w:webHidden/>
          </w:rPr>
          <w:tab/>
        </w:r>
        <w:r w:rsidR="003E5AD3">
          <w:rPr>
            <w:webHidden/>
          </w:rPr>
          <w:fldChar w:fldCharType="begin"/>
        </w:r>
        <w:r w:rsidR="003E5AD3">
          <w:rPr>
            <w:webHidden/>
          </w:rPr>
          <w:instrText xml:space="preserve"> PAGEREF _Toc90026039 \h </w:instrText>
        </w:r>
        <w:r w:rsidR="003E5AD3">
          <w:rPr>
            <w:webHidden/>
          </w:rPr>
        </w:r>
        <w:r w:rsidR="003E5AD3">
          <w:rPr>
            <w:webHidden/>
          </w:rPr>
          <w:fldChar w:fldCharType="separate"/>
        </w:r>
        <w:r>
          <w:rPr>
            <w:webHidden/>
          </w:rPr>
          <w:t>2-18</w:t>
        </w:r>
        <w:r w:rsidR="003E5AD3">
          <w:rPr>
            <w:webHidden/>
          </w:rPr>
          <w:fldChar w:fldCharType="end"/>
        </w:r>
      </w:hyperlink>
    </w:p>
    <w:p w14:paraId="7B7EEFCB" w14:textId="1288FCCE" w:rsidR="003E5AD3" w:rsidRDefault="00CC5722">
      <w:pPr>
        <w:pStyle w:val="TableofFigures"/>
        <w:rPr>
          <w:rFonts w:eastAsiaTheme="minorEastAsia"/>
        </w:rPr>
      </w:pPr>
      <w:hyperlink w:anchor="_Toc90026040" w:history="1">
        <w:r w:rsidR="003E5AD3" w:rsidRPr="003644A2">
          <w:rPr>
            <w:rStyle w:val="Hyperlink"/>
          </w:rPr>
          <w:t>Figure 11: San Fernando Basin Outflow Hydrograph into Baffin Bay West – II</w:t>
        </w:r>
        <w:r w:rsidR="003E5AD3">
          <w:rPr>
            <w:webHidden/>
          </w:rPr>
          <w:tab/>
        </w:r>
        <w:r w:rsidR="003E5AD3">
          <w:rPr>
            <w:webHidden/>
          </w:rPr>
          <w:fldChar w:fldCharType="begin"/>
        </w:r>
        <w:r w:rsidR="003E5AD3">
          <w:rPr>
            <w:webHidden/>
          </w:rPr>
          <w:instrText xml:space="preserve"> PAGEREF _Toc90026040 \h </w:instrText>
        </w:r>
        <w:r w:rsidR="003E5AD3">
          <w:rPr>
            <w:webHidden/>
          </w:rPr>
        </w:r>
        <w:r w:rsidR="003E5AD3">
          <w:rPr>
            <w:webHidden/>
          </w:rPr>
          <w:fldChar w:fldCharType="separate"/>
        </w:r>
        <w:r>
          <w:rPr>
            <w:webHidden/>
          </w:rPr>
          <w:t>2-18</w:t>
        </w:r>
        <w:r w:rsidR="003E5AD3">
          <w:rPr>
            <w:webHidden/>
          </w:rPr>
          <w:fldChar w:fldCharType="end"/>
        </w:r>
      </w:hyperlink>
    </w:p>
    <w:p w14:paraId="4FC2271F" w14:textId="27747ABE" w:rsidR="003E5AD3" w:rsidRDefault="00CC5722">
      <w:pPr>
        <w:pStyle w:val="TableofFigures"/>
        <w:rPr>
          <w:rFonts w:eastAsiaTheme="minorEastAsia"/>
        </w:rPr>
      </w:pPr>
      <w:hyperlink w:anchor="_Toc90026041" w:history="1">
        <w:r w:rsidR="003E5AD3" w:rsidRPr="003644A2">
          <w:rPr>
            <w:rStyle w:val="Hyperlink"/>
          </w:rPr>
          <w:t>Figure 12:  Offset and V-notch Breakline Approach at Bridge Crossing</w:t>
        </w:r>
        <w:r w:rsidR="003E5AD3">
          <w:rPr>
            <w:webHidden/>
          </w:rPr>
          <w:tab/>
        </w:r>
        <w:r w:rsidR="003E5AD3">
          <w:rPr>
            <w:webHidden/>
          </w:rPr>
          <w:fldChar w:fldCharType="begin"/>
        </w:r>
        <w:r w:rsidR="003E5AD3">
          <w:rPr>
            <w:webHidden/>
          </w:rPr>
          <w:instrText xml:space="preserve"> PAGEREF _Toc90026041 \h </w:instrText>
        </w:r>
        <w:r w:rsidR="003E5AD3">
          <w:rPr>
            <w:webHidden/>
          </w:rPr>
        </w:r>
        <w:r w:rsidR="003E5AD3">
          <w:rPr>
            <w:webHidden/>
          </w:rPr>
          <w:fldChar w:fldCharType="separate"/>
        </w:r>
        <w:r>
          <w:rPr>
            <w:webHidden/>
          </w:rPr>
          <w:t>2-20</w:t>
        </w:r>
        <w:r w:rsidR="003E5AD3">
          <w:rPr>
            <w:webHidden/>
          </w:rPr>
          <w:fldChar w:fldCharType="end"/>
        </w:r>
      </w:hyperlink>
    </w:p>
    <w:p w14:paraId="6663AB26" w14:textId="166A4BEC" w:rsidR="003E5AD3" w:rsidRDefault="00CC5722">
      <w:pPr>
        <w:pStyle w:val="TableofFigures"/>
        <w:rPr>
          <w:rFonts w:eastAsiaTheme="minorEastAsia"/>
        </w:rPr>
      </w:pPr>
      <w:hyperlink w:anchor="_Toc90026042" w:history="1">
        <w:r w:rsidR="003E5AD3" w:rsidRPr="003644A2">
          <w:rPr>
            <w:rStyle w:val="Hyperlink"/>
          </w:rPr>
          <w:t>Figure 13:  San Fernando and Baffin Bay East Watershed and Computational Mesh</w:t>
        </w:r>
        <w:r w:rsidR="003E5AD3">
          <w:rPr>
            <w:webHidden/>
          </w:rPr>
          <w:tab/>
        </w:r>
        <w:r w:rsidR="003E5AD3">
          <w:rPr>
            <w:webHidden/>
          </w:rPr>
          <w:fldChar w:fldCharType="begin"/>
        </w:r>
        <w:r w:rsidR="003E5AD3">
          <w:rPr>
            <w:webHidden/>
          </w:rPr>
          <w:instrText xml:space="preserve"> PAGEREF _Toc90026042 \h </w:instrText>
        </w:r>
        <w:r w:rsidR="003E5AD3">
          <w:rPr>
            <w:webHidden/>
          </w:rPr>
        </w:r>
        <w:r w:rsidR="003E5AD3">
          <w:rPr>
            <w:webHidden/>
          </w:rPr>
          <w:fldChar w:fldCharType="separate"/>
        </w:r>
        <w:r>
          <w:rPr>
            <w:webHidden/>
          </w:rPr>
          <w:t>2-23</w:t>
        </w:r>
        <w:r w:rsidR="003E5AD3">
          <w:rPr>
            <w:webHidden/>
          </w:rPr>
          <w:fldChar w:fldCharType="end"/>
        </w:r>
      </w:hyperlink>
    </w:p>
    <w:p w14:paraId="18A9B74F" w14:textId="26F04D43" w:rsidR="003E5AD3" w:rsidRDefault="00CC5722">
      <w:pPr>
        <w:pStyle w:val="TableofFigures"/>
        <w:rPr>
          <w:rFonts w:eastAsiaTheme="minorEastAsia"/>
        </w:rPr>
      </w:pPr>
      <w:hyperlink w:anchor="_Toc90026043" w:history="1">
        <w:r w:rsidR="003E5AD3" w:rsidRPr="003644A2">
          <w:rPr>
            <w:rStyle w:val="Hyperlink"/>
          </w:rPr>
          <w:t>Figure 14:  San Fernando Watershed CNMS Validation Results</w:t>
        </w:r>
        <w:r w:rsidR="003E5AD3">
          <w:rPr>
            <w:webHidden/>
          </w:rPr>
          <w:tab/>
        </w:r>
        <w:r w:rsidR="003E5AD3">
          <w:rPr>
            <w:webHidden/>
          </w:rPr>
          <w:fldChar w:fldCharType="begin"/>
        </w:r>
        <w:r w:rsidR="003E5AD3">
          <w:rPr>
            <w:webHidden/>
          </w:rPr>
          <w:instrText xml:space="preserve"> PAGEREF _Toc90026043 \h </w:instrText>
        </w:r>
        <w:r w:rsidR="003E5AD3">
          <w:rPr>
            <w:webHidden/>
          </w:rPr>
        </w:r>
        <w:r w:rsidR="003E5AD3">
          <w:rPr>
            <w:webHidden/>
          </w:rPr>
          <w:fldChar w:fldCharType="separate"/>
        </w:r>
        <w:r>
          <w:rPr>
            <w:webHidden/>
          </w:rPr>
          <w:t>3-35</w:t>
        </w:r>
        <w:r w:rsidR="003E5AD3">
          <w:rPr>
            <w:webHidden/>
          </w:rPr>
          <w:fldChar w:fldCharType="end"/>
        </w:r>
      </w:hyperlink>
    </w:p>
    <w:p w14:paraId="41EA17C2" w14:textId="46BF1F83" w:rsidR="003E5AD3" w:rsidRDefault="00CC5722">
      <w:pPr>
        <w:pStyle w:val="TableofFigures"/>
        <w:rPr>
          <w:rFonts w:eastAsiaTheme="minorEastAsia"/>
        </w:rPr>
      </w:pPr>
      <w:hyperlink w:anchor="_Toc90026044" w:history="1">
        <w:r w:rsidR="003E5AD3" w:rsidRPr="003644A2">
          <w:rPr>
            <w:rStyle w:val="Hyperlink"/>
          </w:rPr>
          <w:t>Figure 15:  Ranking of San Fernando Watershed HUC-12s</w:t>
        </w:r>
        <w:r w:rsidR="003E5AD3">
          <w:rPr>
            <w:webHidden/>
          </w:rPr>
          <w:tab/>
        </w:r>
        <w:r w:rsidR="003E5AD3">
          <w:rPr>
            <w:webHidden/>
          </w:rPr>
          <w:fldChar w:fldCharType="begin"/>
        </w:r>
        <w:r w:rsidR="003E5AD3">
          <w:rPr>
            <w:webHidden/>
          </w:rPr>
          <w:instrText xml:space="preserve"> PAGEREF _Toc90026044 \h </w:instrText>
        </w:r>
        <w:r w:rsidR="003E5AD3">
          <w:rPr>
            <w:webHidden/>
          </w:rPr>
        </w:r>
        <w:r w:rsidR="003E5AD3">
          <w:rPr>
            <w:webHidden/>
          </w:rPr>
          <w:fldChar w:fldCharType="separate"/>
        </w:r>
        <w:r>
          <w:rPr>
            <w:webHidden/>
          </w:rPr>
          <w:t>3-36</w:t>
        </w:r>
        <w:r w:rsidR="003E5AD3">
          <w:rPr>
            <w:webHidden/>
          </w:rPr>
          <w:fldChar w:fldCharType="end"/>
        </w:r>
      </w:hyperlink>
    </w:p>
    <w:p w14:paraId="07343913" w14:textId="4C9E40F2" w:rsidR="002C4263" w:rsidRDefault="0014597A" w:rsidP="005B2A8E">
      <w:pPr>
        <w:pStyle w:val="2Body-Text"/>
        <w:rPr>
          <w:rStyle w:val="Hyperlink"/>
        </w:rPr>
      </w:pPr>
      <w:r w:rsidRPr="00E04F6C">
        <w:rPr>
          <w:b/>
          <w:bCs/>
          <w:noProof/>
          <w:sz w:val="20"/>
        </w:rPr>
        <w:fldChar w:fldCharType="end"/>
      </w:r>
      <w:bookmarkStart w:id="0" w:name="_Toc383444782"/>
      <w:bookmarkStart w:id="1" w:name="_Toc383516754"/>
      <w:bookmarkStart w:id="2" w:name="_Toc385264623"/>
      <w:bookmarkStart w:id="3" w:name="_Toc432629986"/>
    </w:p>
    <w:p w14:paraId="4EAA70CC" w14:textId="725B9DF4" w:rsidR="005A08DF" w:rsidRDefault="005A08DF" w:rsidP="005A08DF">
      <w:pPr>
        <w:tabs>
          <w:tab w:val="left" w:pos="2880"/>
        </w:tabs>
        <w:rPr>
          <w:rStyle w:val="Hyperlink"/>
          <w:rFonts w:eastAsia="Times New Roman"/>
          <w:szCs w:val="26"/>
        </w:rPr>
      </w:pPr>
    </w:p>
    <w:p w14:paraId="49EA517C" w14:textId="2237FA97" w:rsidR="005A08DF" w:rsidRPr="005A08DF" w:rsidRDefault="005A08DF" w:rsidP="005A08DF">
      <w:pPr>
        <w:tabs>
          <w:tab w:val="left" w:pos="2880"/>
        </w:tabs>
        <w:sectPr w:rsidR="005A08DF" w:rsidRPr="005A08DF" w:rsidSect="00BD07BF">
          <w:headerReference w:type="default" r:id="rId17"/>
          <w:footerReference w:type="default" r:id="rId18"/>
          <w:pgSz w:w="12240" w:h="15840" w:code="1"/>
          <w:pgMar w:top="1440" w:right="1440" w:bottom="1440" w:left="1440" w:header="576" w:footer="576" w:gutter="0"/>
          <w:pgNumType w:fmt="lowerRoman" w:start="2"/>
          <w:cols w:space="288"/>
          <w:docGrid w:linePitch="360"/>
        </w:sectPr>
      </w:pPr>
      <w:r>
        <w:tab/>
      </w:r>
    </w:p>
    <w:p w14:paraId="3D44ED6B" w14:textId="77777777" w:rsidR="00850E5F" w:rsidRDefault="00850E5F" w:rsidP="00850E5F">
      <w:pPr>
        <w:pStyle w:val="Heading1"/>
      </w:pPr>
      <w:bookmarkStart w:id="4" w:name="_Toc90025985"/>
      <w:bookmarkStart w:id="5" w:name="_Toc432629992"/>
      <w:bookmarkEnd w:id="0"/>
      <w:bookmarkEnd w:id="1"/>
      <w:bookmarkEnd w:id="2"/>
      <w:bookmarkEnd w:id="3"/>
      <w:r>
        <w:lastRenderedPageBreak/>
        <w:t>Introduction</w:t>
      </w:r>
      <w:bookmarkEnd w:id="4"/>
    </w:p>
    <w:p w14:paraId="185506E1" w14:textId="139C4748" w:rsidR="00CA07FC" w:rsidRPr="000A48CD" w:rsidRDefault="00CA07FC" w:rsidP="00F15128">
      <w:pPr>
        <w:pStyle w:val="2Body-Text"/>
        <w:jc w:val="both"/>
      </w:pPr>
      <w:r w:rsidRPr="000A48CD">
        <w:t>Recent innovations and efficiencies in floodplain mapping have allowed the U.S. Department of Homeland Security’s Federal Emergency Management Agency (FEMA) to develop a process formerly known as First Order Approximation (FOA), now labeled Base Level Engineering (BLE), which can be used to address current program challenges, including the validation of Zone A studies and the availability of flood risk data in the early stages of a Flood Risk Project. The BLE process involves using best available data and automated techniques to produce estimates of flood hazard boundaries for multiple recurrence intervals.</w:t>
      </w:r>
      <w:r w:rsidR="00682215">
        <w:t xml:space="preserve"> </w:t>
      </w:r>
      <w:r w:rsidRPr="000A48CD">
        <w:t xml:space="preserve"> </w:t>
      </w:r>
      <w:r w:rsidR="00682215">
        <w:t>T</w:t>
      </w:r>
      <w:r w:rsidRPr="000A48CD">
        <w:t xml:space="preserve">he </w:t>
      </w:r>
      <w:r w:rsidR="00B01C0D">
        <w:t>San Fernando</w:t>
      </w:r>
      <w:r w:rsidR="00897839">
        <w:t xml:space="preserve"> Watershed </w:t>
      </w:r>
      <w:r w:rsidRPr="000A48CD">
        <w:t xml:space="preserve">BLE documented here was designed to use 2-dimensional (2D) modeling efforts with enhancements and calibration to develop products intended to be transitioned into regulatory data development workflows. </w:t>
      </w:r>
    </w:p>
    <w:p w14:paraId="10F59386" w14:textId="77777777" w:rsidR="00CA07FC" w:rsidRPr="000A48CD" w:rsidRDefault="00CA07FC" w:rsidP="00F15128">
      <w:pPr>
        <w:pStyle w:val="2Body-Text"/>
        <w:jc w:val="both"/>
      </w:pPr>
      <w:r w:rsidRPr="000A48CD">
        <w:t>As described in Title 42 of the Code of Federal Regulations, Chapter III, Section 4101(e), once every five years, FEMA must evaluate whether the information on Flood Insurance Rate Maps (FIRMs) reflects the current risks in flood prone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38292E7B" w14:textId="36C22B2A" w:rsidR="00CA07FC" w:rsidRPr="000A48CD" w:rsidRDefault="00CA07FC" w:rsidP="00F15128">
      <w:pPr>
        <w:pStyle w:val="2Body-Text"/>
        <w:jc w:val="both"/>
      </w:pPr>
      <w:r w:rsidRPr="000A48CD">
        <w:t xml:space="preserve">In addition to the need for Zone A validation guidance, FEMA standards require flood risk data to be provided in the early stages of a Flood Risk Project. </w:t>
      </w:r>
      <w:r w:rsidR="00682215">
        <w:t xml:space="preserve"> </w:t>
      </w:r>
      <w:r w:rsidRPr="000A48CD">
        <w:t>FEMA Program Standard Identification (SID) #29 requires that during Discovery, data must be identified that illustrates potential changes in flood elevation and mapping which may result from the proposed project scope.</w:t>
      </w:r>
      <w:r w:rsidR="00682215">
        <w:t xml:space="preserve"> </w:t>
      </w:r>
      <w:r w:rsidRPr="000A48CD">
        <w:t xml:space="preserve"> If available data does not clearly illustrate the likely changes, an analysis is required that estimates the likely changes.</w:t>
      </w:r>
      <w:r w:rsidR="00682215">
        <w:t xml:space="preserve"> </w:t>
      </w:r>
      <w:r w:rsidRPr="000A48CD">
        <w:t xml:space="preserve"> This data and any associated analyses should be </w:t>
      </w:r>
      <w:r w:rsidR="00897839" w:rsidRPr="000A48CD">
        <w:t>shared,</w:t>
      </w:r>
      <w:r w:rsidRPr="000A48CD">
        <w:t xml:space="preserve"> and results should be discussed with stakeholders. </w:t>
      </w:r>
    </w:p>
    <w:p w14:paraId="1EE9045F" w14:textId="7AEC3867" w:rsidR="00CA07FC" w:rsidRPr="000A48CD" w:rsidRDefault="00CA07FC" w:rsidP="00F15128">
      <w:pPr>
        <w:pStyle w:val="2Body-Text"/>
        <w:jc w:val="both"/>
        <w:rPr>
          <w:szCs w:val="22"/>
        </w:rPr>
      </w:pPr>
      <w:r w:rsidRPr="000A48CD">
        <w:rPr>
          <w:szCs w:val="22"/>
        </w:rPr>
        <w:t xml:space="preserve">An important goal of the BLE process is the scalability of the results. </w:t>
      </w:r>
      <w:r w:rsidR="00682215">
        <w:rPr>
          <w:szCs w:val="22"/>
        </w:rPr>
        <w:t xml:space="preserve"> </w:t>
      </w:r>
      <w:r w:rsidRPr="000A48CD">
        <w:rPr>
          <w:szCs w:val="22"/>
        </w:rPr>
        <w:t xml:space="preserve">Scalability means that the results of a BLE should not only be used for CNMS evaluations of Zone A </w:t>
      </w:r>
      <w:r w:rsidR="00083370" w:rsidRPr="000A48CD">
        <w:rPr>
          <w:szCs w:val="22"/>
        </w:rPr>
        <w:t>studies but</w:t>
      </w:r>
      <w:r w:rsidRPr="000A48CD">
        <w:rPr>
          <w:szCs w:val="22"/>
        </w:rPr>
        <w:t xml:space="preserve"> can also be leveraged throughout the Risk MAP program. The large volume of data resulting from a BLE can be updated as needed and used for the eventual production of regulatory and non-regulatory products, outreach and risk communication, and MT-1 processing. </w:t>
      </w:r>
      <w:r w:rsidR="00682215">
        <w:rPr>
          <w:szCs w:val="22"/>
        </w:rPr>
        <w:t xml:space="preserve"> </w:t>
      </w:r>
      <w:r w:rsidRPr="000A48CD">
        <w:rPr>
          <w:szCs w:val="22"/>
        </w:rPr>
        <w:t>Leveraging this data outside the Risk MAP program may also be valuable to external stakeholders.</w:t>
      </w:r>
    </w:p>
    <w:p w14:paraId="6C596243" w14:textId="7DBA397E" w:rsidR="00CA07FC" w:rsidRPr="000A48CD" w:rsidRDefault="005044CE" w:rsidP="00F15128">
      <w:pPr>
        <w:pStyle w:val="2Body-Text"/>
        <w:jc w:val="both"/>
        <w:rPr>
          <w:rStyle w:val="Hyperlink"/>
        </w:rPr>
      </w:pPr>
      <w:r w:rsidRPr="002A3706">
        <w:rPr>
          <w:szCs w:val="22"/>
        </w:rPr>
        <w:t>FEMA Region VI</w:t>
      </w:r>
      <w:r>
        <w:rPr>
          <w:szCs w:val="22"/>
        </w:rPr>
        <w:t xml:space="preserve"> (Region)</w:t>
      </w:r>
      <w:r w:rsidRPr="002A3706">
        <w:rPr>
          <w:szCs w:val="22"/>
        </w:rPr>
        <w:t xml:space="preserve"> contracted Compass to perform a BLE analysis for the </w:t>
      </w:r>
      <w:r>
        <w:rPr>
          <w:szCs w:val="22"/>
        </w:rPr>
        <w:t>San Fernando</w:t>
      </w:r>
      <w:r w:rsidRPr="002A3706">
        <w:rPr>
          <w:szCs w:val="22"/>
        </w:rPr>
        <w:t xml:space="preserve"> </w:t>
      </w:r>
      <w:r>
        <w:rPr>
          <w:szCs w:val="22"/>
        </w:rPr>
        <w:t xml:space="preserve">HUC-8 </w:t>
      </w:r>
      <w:r w:rsidRPr="002A3706">
        <w:rPr>
          <w:szCs w:val="22"/>
        </w:rPr>
        <w:t>Watershed</w:t>
      </w:r>
      <w:r>
        <w:rPr>
          <w:szCs w:val="22"/>
        </w:rPr>
        <w:t xml:space="preserve"> (12110204) in South Texas to support FEMA’s Discovery process and validation of effective Zone A Special Flood Hazard Areas (SFHA)</w:t>
      </w:r>
      <w:r w:rsidRPr="000A48CD">
        <w:rPr>
          <w:szCs w:val="22"/>
        </w:rPr>
        <w:t xml:space="preserve">. </w:t>
      </w:r>
      <w:r w:rsidR="00CA07FC" w:rsidRPr="000A48CD">
        <w:rPr>
          <w:szCs w:val="22"/>
        </w:rPr>
        <w:t>This report documents the BLE process, products, and results for this watershed</w:t>
      </w:r>
      <w:r w:rsidR="00D27141" w:rsidRPr="000A48CD">
        <w:rPr>
          <w:szCs w:val="22"/>
        </w:rPr>
        <w:t>.</w:t>
      </w:r>
      <w:r w:rsidR="00682215">
        <w:rPr>
          <w:szCs w:val="22"/>
        </w:rPr>
        <w:t xml:space="preserve"> </w:t>
      </w:r>
      <w:r w:rsidR="00F53D2A" w:rsidRPr="000A48CD">
        <w:rPr>
          <w:szCs w:val="22"/>
        </w:rPr>
        <w:t xml:space="preserve"> </w:t>
      </w:r>
      <w:r w:rsidR="00F53D2A" w:rsidRPr="005044CE">
        <w:rPr>
          <w:b/>
          <w:bCs/>
          <w:szCs w:val="22"/>
        </w:rPr>
        <w:fldChar w:fldCharType="begin"/>
      </w:r>
      <w:r w:rsidR="00F53D2A" w:rsidRPr="005044CE">
        <w:rPr>
          <w:b/>
          <w:bCs/>
          <w:szCs w:val="22"/>
        </w:rPr>
        <w:instrText xml:space="preserve"> REF _Ref489949105 \h </w:instrText>
      </w:r>
      <w:r w:rsidR="006514C0" w:rsidRPr="005044CE">
        <w:rPr>
          <w:b/>
          <w:bCs/>
          <w:szCs w:val="22"/>
        </w:rPr>
        <w:instrText xml:space="preserve"> \* MERGEFORMAT </w:instrText>
      </w:r>
      <w:r w:rsidR="00F53D2A" w:rsidRPr="005044CE">
        <w:rPr>
          <w:b/>
          <w:bCs/>
          <w:szCs w:val="22"/>
        </w:rPr>
      </w:r>
      <w:r w:rsidR="00F53D2A" w:rsidRPr="005044CE">
        <w:rPr>
          <w:b/>
          <w:bCs/>
          <w:szCs w:val="22"/>
        </w:rPr>
        <w:fldChar w:fldCharType="separate"/>
      </w:r>
      <w:r w:rsidR="00CC5722" w:rsidRPr="00CC5722">
        <w:rPr>
          <w:b/>
          <w:bCs/>
        </w:rPr>
        <w:t xml:space="preserve">Figure </w:t>
      </w:r>
      <w:r w:rsidR="00CC5722" w:rsidRPr="00CC5722">
        <w:rPr>
          <w:b/>
          <w:bCs/>
          <w:noProof/>
        </w:rPr>
        <w:t>1</w:t>
      </w:r>
      <w:r w:rsidR="00F53D2A" w:rsidRPr="005044CE">
        <w:rPr>
          <w:b/>
          <w:bCs/>
          <w:szCs w:val="22"/>
        </w:rPr>
        <w:fldChar w:fldCharType="end"/>
      </w:r>
      <w:r w:rsidR="00CA07FC" w:rsidRPr="000A48CD">
        <w:rPr>
          <w:szCs w:val="22"/>
        </w:rPr>
        <w:t xml:space="preserve"> depicts the </w:t>
      </w:r>
      <w:r w:rsidR="00B01C0D" w:rsidRPr="00CB0237">
        <w:rPr>
          <w:szCs w:val="22"/>
        </w:rPr>
        <w:t>San Fernando</w:t>
      </w:r>
      <w:r w:rsidR="00897839" w:rsidRPr="00CB0237">
        <w:rPr>
          <w:szCs w:val="22"/>
        </w:rPr>
        <w:t xml:space="preserve"> Watershed</w:t>
      </w:r>
      <w:r w:rsidR="00897839">
        <w:rPr>
          <w:szCs w:val="22"/>
        </w:rPr>
        <w:t xml:space="preserve"> </w:t>
      </w:r>
      <w:r w:rsidR="00CA07FC" w:rsidRPr="000A48CD">
        <w:rPr>
          <w:szCs w:val="22"/>
        </w:rPr>
        <w:t>footprint</w:t>
      </w:r>
      <w:r>
        <w:rPr>
          <w:szCs w:val="22"/>
        </w:rPr>
        <w:t xml:space="preserve"> in parts of Duval, Jim Wells, Nueces, and Kleberg counties</w:t>
      </w:r>
      <w:r w:rsidR="00CA07FC" w:rsidRPr="000A48CD">
        <w:rPr>
          <w:szCs w:val="22"/>
        </w:rPr>
        <w:t xml:space="preserve">. </w:t>
      </w:r>
    </w:p>
    <w:p w14:paraId="3C1B958F" w14:textId="74538AF0" w:rsidR="00CA07FC" w:rsidRPr="00562022" w:rsidRDefault="00DB72CF" w:rsidP="006514C0">
      <w:pPr>
        <w:pStyle w:val="2Body-Text"/>
        <w:jc w:val="center"/>
      </w:pPr>
      <w:r>
        <w:rPr>
          <w:noProof/>
        </w:rPr>
        <w:lastRenderedPageBreak/>
        <w:drawing>
          <wp:inline distT="0" distB="0" distL="0" distR="0" wp14:anchorId="750DE249" wp14:editId="212AC6C5">
            <wp:extent cx="5486400" cy="5486400"/>
            <wp:effectExtent l="19050" t="19050" r="19050" b="19050"/>
            <wp:docPr id="3" name="Picture 3" descr="Diagram,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map&#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486400" cy="5486400"/>
                    </a:xfrm>
                    <a:prstGeom prst="rect">
                      <a:avLst/>
                    </a:prstGeom>
                    <a:ln w="9525">
                      <a:solidFill>
                        <a:schemeClr val="tx1"/>
                      </a:solidFill>
                    </a:ln>
                  </pic:spPr>
                </pic:pic>
              </a:graphicData>
            </a:graphic>
          </wp:inline>
        </w:drawing>
      </w:r>
    </w:p>
    <w:p w14:paraId="0945541D" w14:textId="4E508DE3" w:rsidR="00BF6EEB" w:rsidRPr="00562022" w:rsidRDefault="00BF6EEB" w:rsidP="00BF6EEB">
      <w:pPr>
        <w:pStyle w:val="Caption"/>
        <w:jc w:val="center"/>
      </w:pPr>
      <w:bookmarkStart w:id="6" w:name="_Ref489949105"/>
      <w:bookmarkStart w:id="7" w:name="_Toc90026030"/>
      <w:r w:rsidRPr="00227749">
        <w:t xml:space="preserve">Figure </w:t>
      </w:r>
      <w:r w:rsidR="00CC5722">
        <w:fldChar w:fldCharType="begin"/>
      </w:r>
      <w:r w:rsidR="00CC5722">
        <w:instrText xml:space="preserve"> SEQ Figure \* ARABIC </w:instrText>
      </w:r>
      <w:r w:rsidR="00CC5722">
        <w:fldChar w:fldCharType="separate"/>
      </w:r>
      <w:r w:rsidR="00CC5722">
        <w:rPr>
          <w:noProof/>
        </w:rPr>
        <w:t>1</w:t>
      </w:r>
      <w:r w:rsidR="00CC5722">
        <w:rPr>
          <w:noProof/>
        </w:rPr>
        <w:fldChar w:fldCharType="end"/>
      </w:r>
      <w:bookmarkEnd w:id="6"/>
      <w:r w:rsidRPr="00227749">
        <w:t xml:space="preserve">:  </w:t>
      </w:r>
      <w:r w:rsidR="00B01C0D" w:rsidRPr="00227749">
        <w:t>San Fernando</w:t>
      </w:r>
      <w:r w:rsidR="00897839" w:rsidRPr="00227749">
        <w:t xml:space="preserve"> Watershed</w:t>
      </w:r>
      <w:bookmarkEnd w:id="7"/>
    </w:p>
    <w:p w14:paraId="187CCBA8" w14:textId="59FE3A99" w:rsidR="00E957CF" w:rsidRPr="000A48CD" w:rsidRDefault="00C610CF" w:rsidP="006A4B31">
      <w:pPr>
        <w:pStyle w:val="Heading1"/>
      </w:pPr>
      <w:bookmarkStart w:id="8" w:name="_Toc90025986"/>
      <w:r w:rsidRPr="000A48CD">
        <w:lastRenderedPageBreak/>
        <w:t xml:space="preserve">2D </w:t>
      </w:r>
      <w:r w:rsidR="00F53D2A" w:rsidRPr="000A48CD">
        <w:t xml:space="preserve">BLE </w:t>
      </w:r>
      <w:r w:rsidR="003C4D82" w:rsidRPr="000A48CD">
        <w:t>Modeling Inputs and Controls</w:t>
      </w:r>
      <w:bookmarkEnd w:id="8"/>
    </w:p>
    <w:p w14:paraId="069D9F96" w14:textId="524B0EE3" w:rsidR="00F53D2A" w:rsidRPr="000A48CD" w:rsidRDefault="00F53D2A" w:rsidP="00F15128">
      <w:pPr>
        <w:pStyle w:val="2Body-Text"/>
        <w:jc w:val="both"/>
      </w:pPr>
      <w:r w:rsidRPr="000A48CD">
        <w:t>Section 2</w:t>
      </w:r>
      <w:r w:rsidR="00CB0237">
        <w:t xml:space="preserve"> </w:t>
      </w:r>
      <w:r w:rsidRPr="000A48CD">
        <w:t xml:space="preserve">presents fundamental components required to execute a 2-dimensional (2D) hydraulic engineering analysis for </w:t>
      </w:r>
      <w:r w:rsidRPr="00227749">
        <w:t xml:space="preserve">the </w:t>
      </w:r>
      <w:r w:rsidR="00B01C0D" w:rsidRPr="00227749">
        <w:t>San Fernando</w:t>
      </w:r>
      <w:r w:rsidR="00B61D74" w:rsidRPr="00227749">
        <w:t xml:space="preserve"> </w:t>
      </w:r>
      <w:r w:rsidR="00897839" w:rsidRPr="00227749">
        <w:t>Watershed</w:t>
      </w:r>
      <w:r w:rsidRPr="00227749">
        <w:t>.</w:t>
      </w:r>
      <w:r w:rsidR="00682215" w:rsidRPr="00227749">
        <w:t xml:space="preserve"> </w:t>
      </w:r>
      <w:r w:rsidRPr="00227749">
        <w:t xml:space="preserve"> Inputs</w:t>
      </w:r>
      <w:r w:rsidRPr="000A48CD">
        <w:t xml:space="preserve"> such as elevation data, hydrology from rain-on-grid and inflow hydrographs, and hydraulic analyses and variables are defined herein. </w:t>
      </w:r>
      <w:r w:rsidR="00790C3C" w:rsidRPr="000A48CD">
        <w:t>HEC-</w:t>
      </w:r>
      <w:r w:rsidR="00BC5287" w:rsidRPr="000A48CD">
        <w:t>RAS</w:t>
      </w:r>
      <w:r w:rsidR="00790C3C" w:rsidRPr="000A48CD">
        <w:t xml:space="preserve"> </w:t>
      </w:r>
      <w:r w:rsidR="00BC5287" w:rsidRPr="000A48CD">
        <w:t>5</w:t>
      </w:r>
      <w:r w:rsidR="00790C3C" w:rsidRPr="000A48CD">
        <w:t>.0.</w:t>
      </w:r>
      <w:r w:rsidR="00B75CAF">
        <w:t>7</w:t>
      </w:r>
      <w:r w:rsidR="00790C3C" w:rsidRPr="000A48CD">
        <w:t xml:space="preserve"> </w:t>
      </w:r>
      <w:r w:rsidR="00BC5287" w:rsidRPr="000A48CD">
        <w:t xml:space="preserve">rain-on-grid </w:t>
      </w:r>
      <w:r w:rsidR="004015A1" w:rsidRPr="000A48CD">
        <w:t xml:space="preserve">utility was applied in the </w:t>
      </w:r>
      <w:r w:rsidR="002F17F7" w:rsidRPr="000A48CD">
        <w:t>production</w:t>
      </w:r>
      <w:r w:rsidR="004015A1" w:rsidRPr="000A48CD">
        <w:t xml:space="preserve"> of these </w:t>
      </w:r>
      <w:r w:rsidR="00B61D74">
        <w:t>Texas</w:t>
      </w:r>
      <w:r w:rsidR="004015A1" w:rsidRPr="000A48CD">
        <w:t xml:space="preserve"> 2D </w:t>
      </w:r>
      <w:r w:rsidRPr="000A48CD">
        <w:t xml:space="preserve">BLE </w:t>
      </w:r>
      <w:r w:rsidR="004015A1" w:rsidRPr="000A48CD">
        <w:t>products</w:t>
      </w:r>
      <w:r w:rsidR="002674FC">
        <w:t xml:space="preserve"> produced for this watershed</w:t>
      </w:r>
      <w:r w:rsidR="004015A1" w:rsidRPr="000A48CD">
        <w:t xml:space="preserve">. </w:t>
      </w:r>
    </w:p>
    <w:p w14:paraId="67FFEFC4" w14:textId="77777777" w:rsidR="00F53D2A" w:rsidRPr="000A48CD" w:rsidRDefault="00F53D2A" w:rsidP="00F53D2A">
      <w:pPr>
        <w:pStyle w:val="Heading2"/>
      </w:pPr>
      <w:bookmarkStart w:id="9" w:name="_Toc478117909"/>
      <w:bookmarkStart w:id="10" w:name="_Toc90025987"/>
      <w:r w:rsidRPr="000A48CD">
        <w:t>Topographic Data</w:t>
      </w:r>
      <w:bookmarkEnd w:id="9"/>
      <w:bookmarkEnd w:id="10"/>
    </w:p>
    <w:p w14:paraId="609E2DD5" w14:textId="61AFD496" w:rsidR="00F53D2A" w:rsidRPr="000A48CD" w:rsidRDefault="00F53D2A" w:rsidP="00F15128">
      <w:pPr>
        <w:pStyle w:val="2Body-Text"/>
        <w:jc w:val="both"/>
      </w:pPr>
      <w:r w:rsidRPr="000A48CD">
        <w:t>A high</w:t>
      </w:r>
      <w:r w:rsidR="00897839">
        <w:t>-</w:t>
      </w:r>
      <w:r w:rsidRPr="000A48CD">
        <w:t xml:space="preserve">resolution Digital Elevation Model (DEM) is a fundamental component for two-dimensional engineering analyses by providing a detailed representation of the surface for hydraulic routing through the model area.  As such, DEMs were developed for </w:t>
      </w:r>
      <w:r w:rsidRPr="00CB0237">
        <w:t xml:space="preserve">the </w:t>
      </w:r>
      <w:r w:rsidR="00B01C0D" w:rsidRPr="00CB0237">
        <w:t>San Fernando</w:t>
      </w:r>
      <w:r w:rsidR="00707CB4" w:rsidRPr="00CB0237">
        <w:t xml:space="preserve"> </w:t>
      </w:r>
      <w:r w:rsidRPr="00CB0237">
        <w:t>B</w:t>
      </w:r>
      <w:r w:rsidRPr="000A48CD">
        <w:t xml:space="preserve">LE project by leveraging available </w:t>
      </w:r>
      <w:r w:rsidR="00897839" w:rsidRPr="000A48CD">
        <w:t>high-resolution</w:t>
      </w:r>
      <w:r w:rsidRPr="000A48CD">
        <w:t xml:space="preserve"> gridded elevation data derived from Light Detection and Ranging (LiDAR) collections throughout the entire State of </w:t>
      </w:r>
      <w:r w:rsidR="00B61D74">
        <w:t>Texas</w:t>
      </w:r>
      <w:r w:rsidRPr="000A48CD">
        <w:t>. The 10</w:t>
      </w:r>
      <w:r w:rsidR="00CC09D5" w:rsidRPr="000A48CD">
        <w:t>-</w:t>
      </w:r>
      <w:r w:rsidRPr="000A48CD">
        <w:t xml:space="preserve">foot DEM developed to support the 2D BLE modeling and analysis, within </w:t>
      </w:r>
      <w:r w:rsidR="0084788B" w:rsidRPr="000A48CD">
        <w:t xml:space="preserve">the </w:t>
      </w:r>
      <w:r w:rsidR="00B01C0D" w:rsidRPr="00CB0237">
        <w:t>San Fernando</w:t>
      </w:r>
      <w:r w:rsidR="00897839">
        <w:t xml:space="preserve"> Watershed</w:t>
      </w:r>
      <w:r w:rsidRPr="000A48CD">
        <w:t>, was executed using the following steps:</w:t>
      </w:r>
    </w:p>
    <w:p w14:paraId="2F513958" w14:textId="5DCAE44C" w:rsidR="00F53D2A" w:rsidRPr="000A48CD" w:rsidRDefault="00F53D2A" w:rsidP="00F53D2A">
      <w:pPr>
        <w:pStyle w:val="ListNumber"/>
        <w:tabs>
          <w:tab w:val="clear" w:pos="360"/>
          <w:tab w:val="num" w:pos="720"/>
        </w:tabs>
        <w:spacing w:after="120" w:line="240" w:lineRule="atLeast"/>
        <w:ind w:left="720" w:hanging="432"/>
        <w:contextualSpacing w:val="0"/>
      </w:pPr>
      <w:r w:rsidRPr="000A48CD">
        <w:t xml:space="preserve">Available elevation data for the project area were inventoried </w:t>
      </w:r>
      <w:bookmarkStart w:id="11" w:name="_Hlk85461733"/>
      <w:r w:rsidRPr="000A48CD">
        <w:t>and collected</w:t>
      </w:r>
      <w:r w:rsidR="002674FC" w:rsidRPr="00CA53DD">
        <w:t xml:space="preserve"> </w:t>
      </w:r>
      <w:r w:rsidR="002674FC">
        <w:t xml:space="preserve">and listed in </w:t>
      </w:r>
      <w:r w:rsidR="002674FC" w:rsidRPr="004D38A4">
        <w:rPr>
          <w:b/>
          <w:bCs/>
        </w:rPr>
        <w:fldChar w:fldCharType="begin"/>
      </w:r>
      <w:r w:rsidR="002674FC" w:rsidRPr="004D38A4">
        <w:rPr>
          <w:b/>
          <w:bCs/>
        </w:rPr>
        <w:instrText xml:space="preserve"> REF _Ref477885922 \h </w:instrText>
      </w:r>
      <w:r w:rsidR="002674FC">
        <w:rPr>
          <w:b/>
          <w:bCs/>
        </w:rPr>
        <w:instrText xml:space="preserve"> \* MERGEFORMAT </w:instrText>
      </w:r>
      <w:r w:rsidR="002674FC" w:rsidRPr="004D38A4">
        <w:rPr>
          <w:b/>
          <w:bCs/>
        </w:rPr>
      </w:r>
      <w:r w:rsidR="002674FC" w:rsidRPr="004D38A4">
        <w:rPr>
          <w:b/>
          <w:bCs/>
        </w:rPr>
        <w:fldChar w:fldCharType="separate"/>
      </w:r>
      <w:r w:rsidR="00CC5722" w:rsidRPr="00CC5722">
        <w:rPr>
          <w:b/>
          <w:bCs/>
        </w:rPr>
        <w:t xml:space="preserve">Table </w:t>
      </w:r>
      <w:r w:rsidR="00CC5722" w:rsidRPr="00CC5722">
        <w:rPr>
          <w:b/>
          <w:bCs/>
          <w:noProof/>
        </w:rPr>
        <w:t>2</w:t>
      </w:r>
      <w:r w:rsidR="002674FC" w:rsidRPr="004D38A4">
        <w:rPr>
          <w:b/>
          <w:bCs/>
        </w:rPr>
        <w:fldChar w:fldCharType="end"/>
      </w:r>
      <w:r w:rsidRPr="000A48CD">
        <w:t>.</w:t>
      </w:r>
      <w:bookmarkEnd w:id="11"/>
    </w:p>
    <w:p w14:paraId="5A11AD3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Leverage</w:t>
      </w:r>
      <w:r w:rsidR="00CC09D5" w:rsidRPr="000A48CD">
        <w:t>d</w:t>
      </w:r>
      <w:r w:rsidRPr="000A48CD">
        <w:t xml:space="preserve"> elevation data were evaluated and prioritized based on source vertical accuracy, year of collection, and resolution.</w:t>
      </w:r>
    </w:p>
    <w:p w14:paraId="732E5B4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Seamless DEMs were processed using GIS.</w:t>
      </w:r>
    </w:p>
    <w:p w14:paraId="546FFC18" w14:textId="04799B4C" w:rsidR="00F53D2A" w:rsidRPr="000A48CD" w:rsidRDefault="00F53D2A" w:rsidP="00F53D2A">
      <w:pPr>
        <w:pStyle w:val="ListNumber"/>
        <w:tabs>
          <w:tab w:val="clear" w:pos="360"/>
          <w:tab w:val="num" w:pos="720"/>
        </w:tabs>
        <w:spacing w:after="120" w:line="240" w:lineRule="atLeast"/>
        <w:ind w:left="720" w:hanging="432"/>
        <w:contextualSpacing w:val="0"/>
      </w:pPr>
      <w:r w:rsidRPr="000A48CD">
        <w:t>Quality was assured using quantitative and qualitative assessment</w:t>
      </w:r>
      <w:r w:rsidR="002674FC">
        <w:t xml:space="preserve"> </w:t>
      </w:r>
      <w:bookmarkStart w:id="12" w:name="_Hlk85461747"/>
      <w:r w:rsidR="002674FC">
        <w:t>detailed in 2.1.4</w:t>
      </w:r>
      <w:bookmarkEnd w:id="12"/>
      <w:r w:rsidRPr="000A48CD">
        <w:t xml:space="preserve">.  </w:t>
      </w:r>
    </w:p>
    <w:p w14:paraId="67270E24" w14:textId="4B9CF41E" w:rsidR="00F42BDE" w:rsidRPr="00CB0237" w:rsidRDefault="00F53D2A" w:rsidP="00F15128">
      <w:pPr>
        <w:pStyle w:val="2Body-Text"/>
        <w:jc w:val="both"/>
      </w:pPr>
      <w:r w:rsidRPr="000A48CD">
        <w:t>Documentation regarding leverage</w:t>
      </w:r>
      <w:r w:rsidR="00CC09D5" w:rsidRPr="000A48CD">
        <w:t>d</w:t>
      </w:r>
      <w:r w:rsidRPr="000A48CD">
        <w:t xml:space="preserve"> data including coverage, accuracy, acquisition dates, and source contact/agency are presented in the figures, </w:t>
      </w:r>
      <w:r w:rsidR="008C2260" w:rsidRPr="000A48CD">
        <w:t>tables,</w:t>
      </w:r>
      <w:r w:rsidRPr="000A48CD">
        <w:t xml:space="preserve"> and text within Section 2.1.  All vertical accuracy specifications were obtained from the metadata or survey reports provided with the leverage datasets.  All available metadata, survey reports, and other leverage documentation are included in the FEMA Data Capture Technical Reference </w:t>
      </w:r>
      <w:r w:rsidRPr="00CB0237">
        <w:t>compliant submittal content for the</w:t>
      </w:r>
      <w:r w:rsidR="00707CB4" w:rsidRPr="00CB0237">
        <w:t xml:space="preserve"> </w:t>
      </w:r>
      <w:r w:rsidR="00B01C0D" w:rsidRPr="00CB0237">
        <w:t>San Fernando</w:t>
      </w:r>
      <w:r w:rsidR="00897839" w:rsidRPr="00CB0237">
        <w:t xml:space="preserve"> Watershed</w:t>
      </w:r>
      <w:r w:rsidRPr="00CB0237">
        <w:t>.</w:t>
      </w:r>
    </w:p>
    <w:p w14:paraId="60566AB8" w14:textId="77777777" w:rsidR="00F42BDE" w:rsidRPr="00CB0237" w:rsidRDefault="00F42BDE" w:rsidP="00F42BDE">
      <w:pPr>
        <w:pStyle w:val="Heading3"/>
      </w:pPr>
      <w:bookmarkStart w:id="13" w:name="_Toc478117910"/>
      <w:bookmarkStart w:id="14" w:name="_Toc90025988"/>
      <w:r w:rsidRPr="00CB0237">
        <w:t>Inventory</w:t>
      </w:r>
      <w:bookmarkEnd w:id="13"/>
      <w:bookmarkEnd w:id="14"/>
    </w:p>
    <w:p w14:paraId="75947221" w14:textId="77777777" w:rsidR="002674FC" w:rsidRDefault="00F42BDE" w:rsidP="00F15128">
      <w:pPr>
        <w:pStyle w:val="2Body-Text"/>
        <w:jc w:val="both"/>
      </w:pPr>
      <w:r w:rsidRPr="00CB0237">
        <w:t>An inventory of existing topographic data was conducted for the</w:t>
      </w:r>
      <w:r w:rsidR="00707CB4" w:rsidRPr="00CB0237">
        <w:t xml:space="preserve"> </w:t>
      </w:r>
      <w:r w:rsidR="00B01C0D" w:rsidRPr="00CB0237">
        <w:t>San Fernando</w:t>
      </w:r>
      <w:r w:rsidRPr="00CB0237">
        <w:t xml:space="preserve"> BLE project</w:t>
      </w:r>
      <w:r w:rsidRPr="000A48CD">
        <w:t xml:space="preserve"> footprint. </w:t>
      </w:r>
      <w:r w:rsidR="00CC7953">
        <w:t xml:space="preserve"> </w:t>
      </w:r>
    </w:p>
    <w:p w14:paraId="6E490768" w14:textId="41A64925" w:rsidR="00F42BDE" w:rsidRPr="000A48CD" w:rsidRDefault="00F42BDE" w:rsidP="00F15128">
      <w:pPr>
        <w:pStyle w:val="2Body-Text"/>
        <w:jc w:val="both"/>
      </w:pPr>
      <w:r w:rsidRPr="002674FC">
        <w:rPr>
          <w:b/>
          <w:bCs/>
        </w:rPr>
        <w:fldChar w:fldCharType="begin"/>
      </w:r>
      <w:r w:rsidRPr="002674FC">
        <w:rPr>
          <w:b/>
          <w:bCs/>
        </w:rPr>
        <w:instrText xml:space="preserve"> REF _Ref489949566 \h </w:instrText>
      </w:r>
      <w:r w:rsidR="006514C0" w:rsidRPr="002674FC">
        <w:rPr>
          <w:b/>
          <w:bCs/>
        </w:rPr>
        <w:instrText xml:space="preserve"> \* MERGEFORMAT </w:instrText>
      </w:r>
      <w:r w:rsidRPr="002674FC">
        <w:rPr>
          <w:b/>
          <w:bCs/>
        </w:rPr>
      </w:r>
      <w:r w:rsidRPr="002674FC">
        <w:rPr>
          <w:b/>
          <w:bCs/>
        </w:rPr>
        <w:fldChar w:fldCharType="separate"/>
      </w:r>
      <w:r w:rsidR="00CC5722" w:rsidRPr="00CC5722">
        <w:rPr>
          <w:b/>
          <w:bCs/>
        </w:rPr>
        <w:t xml:space="preserve">Figure </w:t>
      </w:r>
      <w:r w:rsidR="00CC5722" w:rsidRPr="00CC5722">
        <w:rPr>
          <w:b/>
          <w:bCs/>
          <w:noProof/>
        </w:rPr>
        <w:t>2</w:t>
      </w:r>
      <w:r w:rsidRPr="002674FC">
        <w:rPr>
          <w:b/>
          <w:bCs/>
        </w:rPr>
        <w:fldChar w:fldCharType="end"/>
      </w:r>
      <w:r w:rsidRPr="000A48CD">
        <w:t xml:space="preserve">  depicts the datasets identified for leveraged across the project area.  FEMA, NOAA, USGS, and other State and Federal agencies were queried to build the inventory with the most current and available data sources.</w:t>
      </w:r>
    </w:p>
    <w:p w14:paraId="02AE1693" w14:textId="44060323" w:rsidR="00F42BDE" w:rsidRPr="00562022" w:rsidRDefault="00FA1733" w:rsidP="00F42BDE">
      <w:pPr>
        <w:pStyle w:val="2Body-Text"/>
        <w:keepNext/>
        <w:jc w:val="center"/>
      </w:pPr>
      <w:r>
        <w:rPr>
          <w:noProof/>
        </w:rPr>
        <w:lastRenderedPageBreak/>
        <w:drawing>
          <wp:inline distT="0" distB="0" distL="0" distR="0" wp14:anchorId="20536EC7" wp14:editId="45354206">
            <wp:extent cx="5486400" cy="5486400"/>
            <wp:effectExtent l="19050" t="19050" r="19050" b="19050"/>
            <wp:docPr id="14" name="Picture 14" descr="A picture containing text, n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text, nature&#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86400" cy="5486400"/>
                    </a:xfrm>
                    <a:prstGeom prst="rect">
                      <a:avLst/>
                    </a:prstGeom>
                    <a:ln w="9525">
                      <a:solidFill>
                        <a:schemeClr val="tx1"/>
                      </a:solidFill>
                    </a:ln>
                  </pic:spPr>
                </pic:pic>
              </a:graphicData>
            </a:graphic>
          </wp:inline>
        </w:drawing>
      </w:r>
    </w:p>
    <w:p w14:paraId="6BA4A731" w14:textId="24280C15" w:rsidR="00F42BDE" w:rsidRDefault="00F42BDE" w:rsidP="00F42BDE">
      <w:pPr>
        <w:pStyle w:val="Caption"/>
        <w:jc w:val="center"/>
      </w:pPr>
      <w:bookmarkStart w:id="15" w:name="_Ref489949566"/>
      <w:bookmarkStart w:id="16" w:name="_Toc478117937"/>
      <w:bookmarkStart w:id="17" w:name="_Toc90026031"/>
      <w:r w:rsidRPr="00562022">
        <w:t xml:space="preserve">Figure </w:t>
      </w:r>
      <w:r w:rsidR="00CC5722">
        <w:fldChar w:fldCharType="begin"/>
      </w:r>
      <w:r w:rsidR="00CC5722">
        <w:instrText xml:space="preserve"> SEQ Figure \* ARABIC </w:instrText>
      </w:r>
      <w:r w:rsidR="00CC5722">
        <w:fldChar w:fldCharType="separate"/>
      </w:r>
      <w:r w:rsidR="00CC5722">
        <w:rPr>
          <w:noProof/>
        </w:rPr>
        <w:t>2</w:t>
      </w:r>
      <w:r w:rsidR="00CC5722">
        <w:rPr>
          <w:noProof/>
        </w:rPr>
        <w:fldChar w:fldCharType="end"/>
      </w:r>
      <w:bookmarkEnd w:id="15"/>
      <w:r w:rsidRPr="00562022">
        <w:t xml:space="preserve">:  </w:t>
      </w:r>
      <w:r w:rsidR="00B01C0D">
        <w:t>San Fernando</w:t>
      </w:r>
      <w:r w:rsidR="00897839">
        <w:t xml:space="preserve"> Watershed </w:t>
      </w:r>
      <w:r w:rsidRPr="00562022">
        <w:t>BLE Source Terrain</w:t>
      </w:r>
      <w:bookmarkEnd w:id="16"/>
      <w:r w:rsidR="00707CB4" w:rsidRPr="00562022">
        <w:t xml:space="preserve"> Data</w:t>
      </w:r>
      <w:bookmarkEnd w:id="17"/>
    </w:p>
    <w:p w14:paraId="6FF5813E" w14:textId="386C1D3D" w:rsidR="00B75CAF" w:rsidRDefault="00B75CAF">
      <w:pPr>
        <w:spacing w:after="200" w:line="276" w:lineRule="auto"/>
      </w:pPr>
      <w:r>
        <w:br w:type="page"/>
      </w:r>
    </w:p>
    <w:p w14:paraId="26AEFFEF" w14:textId="77777777" w:rsidR="00F42BDE" w:rsidRPr="004D0A69" w:rsidRDefault="00F42BDE" w:rsidP="00F42BDE">
      <w:pPr>
        <w:pStyle w:val="Heading3"/>
      </w:pPr>
      <w:bookmarkStart w:id="18" w:name="_Toc478117911"/>
      <w:bookmarkStart w:id="19" w:name="_Toc90025989"/>
      <w:r w:rsidRPr="004D0A69">
        <w:lastRenderedPageBreak/>
        <w:t>Evaluation</w:t>
      </w:r>
      <w:bookmarkEnd w:id="18"/>
      <w:bookmarkEnd w:id="19"/>
    </w:p>
    <w:p w14:paraId="229D4B6B" w14:textId="18272DF6" w:rsidR="00F42BDE" w:rsidRPr="004D0A69" w:rsidRDefault="00F42BDE" w:rsidP="00F15128">
      <w:pPr>
        <w:pStyle w:val="2Body-Text"/>
        <w:jc w:val="both"/>
      </w:pPr>
      <w:r w:rsidRPr="004D0A69">
        <w:t>A data coverage assessment was conducted to check for data gaps, extent, accuracy, and completeness.  A review of related documentation, reports, indexes, and metadata associated with the leverage</w:t>
      </w:r>
      <w:r w:rsidR="006129A3">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07630850" w14:textId="26562663" w:rsidR="00F42BDE" w:rsidRPr="004D0A69" w:rsidRDefault="00F42BDE" w:rsidP="00F15128">
      <w:pPr>
        <w:pStyle w:val="ListBullet"/>
        <w:numPr>
          <w:ilvl w:val="0"/>
          <w:numId w:val="37"/>
        </w:numPr>
        <w:spacing w:after="60" w:line="280" w:lineRule="atLeast"/>
        <w:contextualSpacing w:val="0"/>
        <w:jc w:val="both"/>
      </w:pPr>
      <w:r w:rsidRPr="004D0A69">
        <w:t>Data meet FEMA vertical accuracy standards (</w:t>
      </w:r>
      <w:r w:rsidRPr="006E771D">
        <w:rPr>
          <w:b/>
          <w:bCs/>
        </w:rPr>
        <w:fldChar w:fldCharType="begin"/>
      </w:r>
      <w:r w:rsidRPr="006E771D">
        <w:rPr>
          <w:b/>
          <w:bCs/>
        </w:rPr>
        <w:instrText xml:space="preserve"> REF _Ref477885903 \h </w:instrText>
      </w:r>
      <w:r w:rsidR="006514C0" w:rsidRPr="006E771D">
        <w:rPr>
          <w:b/>
          <w:bCs/>
        </w:rPr>
        <w:instrText xml:space="preserve"> \* MERGEFORMAT </w:instrText>
      </w:r>
      <w:r w:rsidRPr="006E771D">
        <w:rPr>
          <w:b/>
          <w:bCs/>
        </w:rPr>
      </w:r>
      <w:r w:rsidRPr="006E771D">
        <w:rPr>
          <w:b/>
          <w:bCs/>
        </w:rPr>
        <w:fldChar w:fldCharType="separate"/>
      </w:r>
      <w:r w:rsidR="00CC5722" w:rsidRPr="00CC5722">
        <w:rPr>
          <w:b/>
          <w:bCs/>
        </w:rPr>
        <w:t xml:space="preserve">Table </w:t>
      </w:r>
      <w:r w:rsidR="00CC5722" w:rsidRPr="00CC5722">
        <w:rPr>
          <w:b/>
          <w:bCs/>
          <w:noProof/>
        </w:rPr>
        <w:t>1</w:t>
      </w:r>
      <w:r w:rsidRPr="006E771D">
        <w:rPr>
          <w:b/>
          <w:bCs/>
        </w:rPr>
        <w:fldChar w:fldCharType="end"/>
      </w:r>
      <w:r w:rsidRPr="004D0A69">
        <w:t>)</w:t>
      </w:r>
    </w:p>
    <w:p w14:paraId="7D42A0A1" w14:textId="77777777" w:rsidR="00F42BDE" w:rsidRPr="004D0A69" w:rsidRDefault="00F42BDE" w:rsidP="00F15128">
      <w:pPr>
        <w:pStyle w:val="ListBullet"/>
        <w:numPr>
          <w:ilvl w:val="0"/>
          <w:numId w:val="37"/>
        </w:numPr>
        <w:spacing w:after="60" w:line="280" w:lineRule="atLeast"/>
        <w:contextualSpacing w:val="0"/>
        <w:jc w:val="both"/>
      </w:pPr>
      <w:r w:rsidRPr="004D0A69">
        <w:t>Date of origination</w:t>
      </w:r>
    </w:p>
    <w:p w14:paraId="001929D7" w14:textId="77777777" w:rsidR="00F42BDE" w:rsidRPr="004D0A69" w:rsidRDefault="00F42BDE" w:rsidP="00F15128">
      <w:pPr>
        <w:pStyle w:val="ListBullet"/>
        <w:numPr>
          <w:ilvl w:val="0"/>
          <w:numId w:val="37"/>
        </w:numPr>
        <w:spacing w:after="60" w:line="280" w:lineRule="atLeast"/>
        <w:contextualSpacing w:val="0"/>
        <w:jc w:val="both"/>
      </w:pPr>
      <w:r w:rsidRPr="004D0A69">
        <w:t>Data density and coverage</w:t>
      </w:r>
    </w:p>
    <w:p w14:paraId="6066DF91" w14:textId="6C0D9DB2" w:rsidR="00F42BDE" w:rsidRPr="004D0A69" w:rsidRDefault="00C66D59" w:rsidP="00F15128">
      <w:pPr>
        <w:pStyle w:val="2Body-Text"/>
        <w:jc w:val="both"/>
      </w:pPr>
      <w:r w:rsidRPr="002674FC">
        <w:rPr>
          <w:b/>
          <w:bCs/>
        </w:rPr>
        <w:fldChar w:fldCharType="begin"/>
      </w:r>
      <w:r w:rsidRPr="002674FC">
        <w:rPr>
          <w:b/>
          <w:bCs/>
        </w:rPr>
        <w:instrText xml:space="preserve"> REF _Ref477885903 \h </w:instrText>
      </w:r>
      <w:r w:rsidR="00F41948" w:rsidRPr="002674FC">
        <w:rPr>
          <w:b/>
          <w:bCs/>
        </w:rPr>
        <w:instrText xml:space="preserve"> \* MERGEFORMAT </w:instrText>
      </w:r>
      <w:r w:rsidRPr="002674FC">
        <w:rPr>
          <w:b/>
          <w:bCs/>
        </w:rPr>
      </w:r>
      <w:r w:rsidRPr="002674FC">
        <w:rPr>
          <w:b/>
          <w:bCs/>
        </w:rPr>
        <w:fldChar w:fldCharType="separate"/>
      </w:r>
      <w:r w:rsidR="00CC5722" w:rsidRPr="00CC5722">
        <w:rPr>
          <w:b/>
          <w:bCs/>
        </w:rPr>
        <w:t xml:space="preserve">Table </w:t>
      </w:r>
      <w:r w:rsidR="00CC5722" w:rsidRPr="00CC5722">
        <w:rPr>
          <w:b/>
          <w:bCs/>
          <w:noProof/>
        </w:rPr>
        <w:t>1</w:t>
      </w:r>
      <w:r w:rsidRPr="002674FC">
        <w:rPr>
          <w:b/>
          <w:bCs/>
        </w:rPr>
        <w:fldChar w:fldCharType="end"/>
      </w:r>
      <w:r w:rsidR="00F42BDE" w:rsidRPr="004D0A69">
        <w:t xml:space="preserve"> depicts </w:t>
      </w:r>
      <w:r w:rsidR="00F42BDE" w:rsidRPr="00CB0237">
        <w:t>the Risk Map SID 43 vertical</w:t>
      </w:r>
      <w:r w:rsidR="00F42BDE" w:rsidRPr="004D0A69">
        <w:t xml:space="preserve"> accuracy requirements based on flood risk and terrain slope within the floodplain being mapped.</w:t>
      </w:r>
    </w:p>
    <w:p w14:paraId="659B9BEF" w14:textId="1CBF8D76" w:rsidR="00F42BDE" w:rsidRPr="00CC7953" w:rsidRDefault="00F42BDE" w:rsidP="00CC7953">
      <w:pPr>
        <w:pStyle w:val="Caption"/>
        <w:keepNext/>
        <w:jc w:val="center"/>
      </w:pPr>
      <w:bookmarkStart w:id="20" w:name="_Ref477885903"/>
      <w:bookmarkStart w:id="21" w:name="_Toc478118578"/>
      <w:bookmarkStart w:id="22" w:name="_Toc90026014"/>
      <w:r w:rsidRPr="00CC7953">
        <w:t xml:space="preserve">Table </w:t>
      </w:r>
      <w:r w:rsidR="00CC5722">
        <w:fldChar w:fldCharType="begin"/>
      </w:r>
      <w:r w:rsidR="00CC5722">
        <w:instrText xml:space="preserve"> S</w:instrText>
      </w:r>
      <w:r w:rsidR="00CC5722">
        <w:instrText xml:space="preserve">EQ Table \* ARABIC </w:instrText>
      </w:r>
      <w:r w:rsidR="00CC5722">
        <w:fldChar w:fldCharType="separate"/>
      </w:r>
      <w:r w:rsidR="00CC5722">
        <w:rPr>
          <w:noProof/>
        </w:rPr>
        <w:t>1</w:t>
      </w:r>
      <w:r w:rsidR="00CC5722">
        <w:rPr>
          <w:noProof/>
        </w:rPr>
        <w:fldChar w:fldCharType="end"/>
      </w:r>
      <w:bookmarkEnd w:id="20"/>
      <w:r w:rsidRPr="00CC7953">
        <w:t>:  FEMA Vertical Accuracy Requirements for Leveraged Data</w:t>
      </w:r>
      <w:bookmarkEnd w:id="21"/>
      <w:bookmarkEnd w:id="22"/>
    </w:p>
    <w:tbl>
      <w:tblPr>
        <w:tblStyle w:val="CompassTable"/>
        <w:tblW w:w="9323" w:type="dxa"/>
        <w:jc w:val="center"/>
        <w:tblLook w:val="04A0" w:firstRow="1" w:lastRow="0" w:firstColumn="1" w:lastColumn="0" w:noHBand="0" w:noVBand="1"/>
      </w:tblPr>
      <w:tblGrid>
        <w:gridCol w:w="2445"/>
        <w:gridCol w:w="1710"/>
        <w:gridCol w:w="1440"/>
        <w:gridCol w:w="1710"/>
        <w:gridCol w:w="2018"/>
      </w:tblGrid>
      <w:tr w:rsidR="00F42BDE" w:rsidRPr="003951D5" w14:paraId="412FEE39" w14:textId="77777777" w:rsidTr="00F42BDE">
        <w:trPr>
          <w:cnfStyle w:val="100000000000" w:firstRow="1" w:lastRow="0" w:firstColumn="0" w:lastColumn="0" w:oddVBand="0" w:evenVBand="0" w:oddHBand="0" w:evenHBand="0" w:firstRowFirstColumn="0" w:firstRowLastColumn="0" w:lastRowFirstColumn="0" w:lastRowLastColumn="0"/>
          <w:jc w:val="center"/>
        </w:trPr>
        <w:tc>
          <w:tcPr>
            <w:tcW w:w="2445" w:type="dxa"/>
          </w:tcPr>
          <w:p w14:paraId="1DBA1AA2" w14:textId="77777777" w:rsidR="00F42BDE" w:rsidRPr="00CC7953" w:rsidRDefault="00F42BDE" w:rsidP="00F42BDE">
            <w:pPr>
              <w:pStyle w:val="3TableHeading"/>
              <w:keepNext/>
              <w:keepLines/>
              <w:rPr>
                <w:b/>
                <w:szCs w:val="20"/>
              </w:rPr>
            </w:pPr>
            <w:r w:rsidRPr="00CC7953">
              <w:rPr>
                <w:szCs w:val="20"/>
              </w:rPr>
              <w:t>Level of Flood Risk</w:t>
            </w:r>
          </w:p>
        </w:tc>
        <w:tc>
          <w:tcPr>
            <w:tcW w:w="1710" w:type="dxa"/>
          </w:tcPr>
          <w:p w14:paraId="079C8788" w14:textId="77777777" w:rsidR="00F42BDE" w:rsidRPr="00CC7953" w:rsidRDefault="00F42BDE" w:rsidP="00F42BDE">
            <w:pPr>
              <w:pStyle w:val="3TableHeading"/>
              <w:keepNext/>
              <w:keepLines/>
              <w:rPr>
                <w:b/>
                <w:szCs w:val="20"/>
              </w:rPr>
            </w:pPr>
            <w:r w:rsidRPr="00CC7953">
              <w:rPr>
                <w:szCs w:val="20"/>
              </w:rPr>
              <w:t>Typical Slopes</w:t>
            </w:r>
          </w:p>
        </w:tc>
        <w:tc>
          <w:tcPr>
            <w:tcW w:w="1440" w:type="dxa"/>
          </w:tcPr>
          <w:p w14:paraId="1B08153F" w14:textId="77777777" w:rsidR="00F42BDE" w:rsidRPr="00CC7953" w:rsidRDefault="00F42BDE" w:rsidP="00F42BDE">
            <w:pPr>
              <w:pStyle w:val="3TableHeading"/>
              <w:keepNext/>
              <w:keepLines/>
              <w:rPr>
                <w:b/>
                <w:szCs w:val="20"/>
              </w:rPr>
            </w:pPr>
            <w:r w:rsidRPr="00CC7953">
              <w:rPr>
                <w:szCs w:val="20"/>
              </w:rPr>
              <w:t>Specification Level</w:t>
            </w:r>
          </w:p>
        </w:tc>
        <w:tc>
          <w:tcPr>
            <w:tcW w:w="1710" w:type="dxa"/>
          </w:tcPr>
          <w:p w14:paraId="2023C524" w14:textId="77777777" w:rsidR="00F42BDE" w:rsidRPr="00CC7953" w:rsidRDefault="00F42BDE" w:rsidP="00F42BDE">
            <w:pPr>
              <w:pStyle w:val="3TableHeading"/>
              <w:keepNext/>
              <w:keepLines/>
              <w:rPr>
                <w:b/>
                <w:szCs w:val="20"/>
              </w:rPr>
            </w:pPr>
            <w:r w:rsidRPr="00CC7953">
              <w:rPr>
                <w:szCs w:val="20"/>
              </w:rPr>
              <w:t>Vertical Accuracy*</w:t>
            </w:r>
          </w:p>
        </w:tc>
        <w:tc>
          <w:tcPr>
            <w:tcW w:w="2018" w:type="dxa"/>
          </w:tcPr>
          <w:p w14:paraId="174EB2D9" w14:textId="77777777" w:rsidR="00F42BDE" w:rsidRPr="00CC7953" w:rsidRDefault="00F42BDE" w:rsidP="00F42BDE">
            <w:pPr>
              <w:pStyle w:val="3TableHeading"/>
              <w:keepNext/>
              <w:keepLines/>
              <w:rPr>
                <w:b/>
                <w:szCs w:val="20"/>
              </w:rPr>
            </w:pPr>
            <w:r w:rsidRPr="00CC7953">
              <w:rPr>
                <w:szCs w:val="20"/>
              </w:rPr>
              <w:t>LiDAR Nominal Pulse Spacing (NPS)</w:t>
            </w:r>
          </w:p>
        </w:tc>
      </w:tr>
      <w:tr w:rsidR="00F42BDE" w:rsidRPr="003951D5" w14:paraId="6A4EAA8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6D2CDCE" w14:textId="77777777" w:rsidR="00F42BDE" w:rsidRPr="00CC7953" w:rsidRDefault="00F42BDE" w:rsidP="00F42BDE">
            <w:pPr>
              <w:pStyle w:val="3TableText"/>
            </w:pPr>
            <w:r w:rsidRPr="00CC7953">
              <w:t>High (Deciles 1,2,3)</w:t>
            </w:r>
          </w:p>
        </w:tc>
        <w:tc>
          <w:tcPr>
            <w:tcW w:w="1710" w:type="dxa"/>
          </w:tcPr>
          <w:p w14:paraId="402E5484" w14:textId="77777777" w:rsidR="00F42BDE" w:rsidRPr="00CC7953" w:rsidRDefault="00F42BDE" w:rsidP="00F42BDE">
            <w:pPr>
              <w:pStyle w:val="3TableText"/>
            </w:pPr>
            <w:r w:rsidRPr="00CC7953">
              <w:t>Flattest</w:t>
            </w:r>
          </w:p>
        </w:tc>
        <w:tc>
          <w:tcPr>
            <w:tcW w:w="1440" w:type="dxa"/>
            <w:vAlign w:val="top"/>
          </w:tcPr>
          <w:p w14:paraId="4C6D2F62" w14:textId="77777777" w:rsidR="00F42BDE" w:rsidRPr="00CC7953" w:rsidRDefault="00F42BDE" w:rsidP="00F42BDE">
            <w:pPr>
              <w:pStyle w:val="3TableText"/>
              <w:jc w:val="center"/>
            </w:pPr>
            <w:r w:rsidRPr="00CC7953">
              <w:t>Highest</w:t>
            </w:r>
          </w:p>
        </w:tc>
        <w:tc>
          <w:tcPr>
            <w:tcW w:w="1710" w:type="dxa"/>
          </w:tcPr>
          <w:p w14:paraId="13BF9DDE" w14:textId="77777777" w:rsidR="00F42BDE" w:rsidRPr="00CC7953" w:rsidRDefault="00F42BDE" w:rsidP="00F42BDE">
            <w:pPr>
              <w:pStyle w:val="3TableText"/>
              <w:jc w:val="center"/>
            </w:pPr>
            <w:r w:rsidRPr="00CC7953">
              <w:t>24.5 cm / 36.3 cm</w:t>
            </w:r>
          </w:p>
        </w:tc>
        <w:tc>
          <w:tcPr>
            <w:tcW w:w="2018" w:type="dxa"/>
          </w:tcPr>
          <w:p w14:paraId="39180A44" w14:textId="77777777" w:rsidR="00F42BDE" w:rsidRPr="00CC7953" w:rsidRDefault="00F42BDE" w:rsidP="00F42BDE">
            <w:pPr>
              <w:pStyle w:val="3TableText"/>
              <w:jc w:val="center"/>
            </w:pPr>
            <w:r w:rsidRPr="00CC7953">
              <w:t>≤ 2 meters</w:t>
            </w:r>
          </w:p>
        </w:tc>
      </w:tr>
      <w:tr w:rsidR="00F42BDE" w:rsidRPr="003951D5" w14:paraId="66B98DA6"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66F085A8" w14:textId="77777777" w:rsidR="00F42BDE" w:rsidRPr="00CC7953" w:rsidRDefault="00F42BDE" w:rsidP="00F42BDE">
            <w:pPr>
              <w:pStyle w:val="3TableText"/>
            </w:pPr>
            <w:r w:rsidRPr="00CC7953">
              <w:t>High (Deciles 1,2,3)</w:t>
            </w:r>
          </w:p>
        </w:tc>
        <w:tc>
          <w:tcPr>
            <w:tcW w:w="1710" w:type="dxa"/>
          </w:tcPr>
          <w:p w14:paraId="344479F7" w14:textId="77777777" w:rsidR="00F42BDE" w:rsidRPr="00CC7953" w:rsidRDefault="00F42BDE" w:rsidP="00F42BDE">
            <w:pPr>
              <w:pStyle w:val="3TableText"/>
            </w:pPr>
            <w:r w:rsidRPr="00CC7953">
              <w:t>Rolling or Hilly</w:t>
            </w:r>
          </w:p>
        </w:tc>
        <w:tc>
          <w:tcPr>
            <w:tcW w:w="1440" w:type="dxa"/>
            <w:vAlign w:val="top"/>
          </w:tcPr>
          <w:p w14:paraId="4207BCD7" w14:textId="77777777" w:rsidR="00F42BDE" w:rsidRPr="00CC7953" w:rsidRDefault="00F42BDE" w:rsidP="00F42BDE">
            <w:pPr>
              <w:pStyle w:val="3TableText"/>
              <w:jc w:val="center"/>
            </w:pPr>
            <w:r w:rsidRPr="00CC7953">
              <w:t>High</w:t>
            </w:r>
          </w:p>
        </w:tc>
        <w:tc>
          <w:tcPr>
            <w:tcW w:w="1710" w:type="dxa"/>
          </w:tcPr>
          <w:p w14:paraId="3DE46237" w14:textId="77777777" w:rsidR="00F42BDE" w:rsidRPr="00CC7953" w:rsidRDefault="00F42BDE" w:rsidP="00F42BDE">
            <w:pPr>
              <w:pStyle w:val="3TableText"/>
              <w:jc w:val="center"/>
            </w:pPr>
            <w:r w:rsidRPr="00CC7953">
              <w:t>49.0 cm / 72.6 cm</w:t>
            </w:r>
          </w:p>
        </w:tc>
        <w:tc>
          <w:tcPr>
            <w:tcW w:w="2018" w:type="dxa"/>
          </w:tcPr>
          <w:p w14:paraId="7D98B736" w14:textId="77777777" w:rsidR="00F42BDE" w:rsidRPr="00CC7953" w:rsidRDefault="00F42BDE" w:rsidP="00F42BDE">
            <w:pPr>
              <w:pStyle w:val="3TableText"/>
              <w:jc w:val="center"/>
            </w:pPr>
            <w:r w:rsidRPr="00CC7953">
              <w:t>≤ 2 meters</w:t>
            </w:r>
          </w:p>
        </w:tc>
      </w:tr>
      <w:tr w:rsidR="00F42BDE" w:rsidRPr="003951D5" w14:paraId="05245A51"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77BFD08" w14:textId="77777777" w:rsidR="00F42BDE" w:rsidRPr="00CC7953" w:rsidRDefault="00F42BDE" w:rsidP="00F42BDE">
            <w:pPr>
              <w:pStyle w:val="3TableText"/>
              <w:rPr>
                <w:szCs w:val="20"/>
                <w:vertAlign w:val="superscript"/>
              </w:rPr>
            </w:pPr>
            <w:r w:rsidRPr="00CC7953">
              <w:t>High (Deciles 2,3,4,5)</w:t>
            </w:r>
          </w:p>
        </w:tc>
        <w:tc>
          <w:tcPr>
            <w:tcW w:w="1710" w:type="dxa"/>
          </w:tcPr>
          <w:p w14:paraId="6AA7130A" w14:textId="77777777" w:rsidR="00F42BDE" w:rsidRPr="00CC7953" w:rsidRDefault="00F42BDE" w:rsidP="00F42BDE">
            <w:pPr>
              <w:pStyle w:val="3TableText"/>
              <w:rPr>
                <w:szCs w:val="20"/>
              </w:rPr>
            </w:pPr>
            <w:r w:rsidRPr="00CC7953">
              <w:t>Hilly</w:t>
            </w:r>
          </w:p>
        </w:tc>
        <w:tc>
          <w:tcPr>
            <w:tcW w:w="1440" w:type="dxa"/>
            <w:vAlign w:val="top"/>
          </w:tcPr>
          <w:p w14:paraId="26925FA5" w14:textId="77777777" w:rsidR="00F42BDE" w:rsidRPr="00CC7953" w:rsidRDefault="00F42BDE" w:rsidP="00F42BDE">
            <w:pPr>
              <w:pStyle w:val="3TableText"/>
              <w:jc w:val="center"/>
              <w:rPr>
                <w:szCs w:val="20"/>
              </w:rPr>
            </w:pPr>
            <w:r w:rsidRPr="00CC7953">
              <w:t>Medium</w:t>
            </w:r>
          </w:p>
        </w:tc>
        <w:tc>
          <w:tcPr>
            <w:tcW w:w="1710" w:type="dxa"/>
          </w:tcPr>
          <w:p w14:paraId="586BFDD4" w14:textId="77777777" w:rsidR="00F42BDE" w:rsidRPr="00CC7953" w:rsidRDefault="00F42BDE" w:rsidP="00F42BDE">
            <w:pPr>
              <w:pStyle w:val="3TableText"/>
              <w:jc w:val="center"/>
              <w:rPr>
                <w:szCs w:val="20"/>
              </w:rPr>
            </w:pPr>
            <w:r w:rsidRPr="00CC7953">
              <w:t>98.0 cm / 145 cm</w:t>
            </w:r>
          </w:p>
        </w:tc>
        <w:tc>
          <w:tcPr>
            <w:tcW w:w="2018" w:type="dxa"/>
          </w:tcPr>
          <w:p w14:paraId="41F59365" w14:textId="77777777" w:rsidR="00F42BDE" w:rsidRPr="00CC7953" w:rsidRDefault="00F42BDE" w:rsidP="00F42BDE">
            <w:pPr>
              <w:pStyle w:val="3TableText"/>
              <w:jc w:val="center"/>
            </w:pPr>
            <w:r w:rsidRPr="00CC7953">
              <w:t>≤ 3.5 meters</w:t>
            </w:r>
          </w:p>
        </w:tc>
      </w:tr>
      <w:tr w:rsidR="00F42BDE" w:rsidRPr="003951D5" w14:paraId="2FEEED88"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5EA999FC" w14:textId="77777777" w:rsidR="00F42BDE" w:rsidRPr="00CC7953" w:rsidRDefault="00F42BDE" w:rsidP="00F42BDE">
            <w:pPr>
              <w:pStyle w:val="3TableText"/>
              <w:rPr>
                <w:szCs w:val="20"/>
                <w:vertAlign w:val="superscript"/>
              </w:rPr>
            </w:pPr>
            <w:r w:rsidRPr="00CC7953">
              <w:t>Medium (Deciles 3,4,5,6,7)</w:t>
            </w:r>
          </w:p>
        </w:tc>
        <w:tc>
          <w:tcPr>
            <w:tcW w:w="1710" w:type="dxa"/>
          </w:tcPr>
          <w:p w14:paraId="2B853A1B" w14:textId="77777777" w:rsidR="00F42BDE" w:rsidRPr="00CC7953" w:rsidRDefault="00F42BDE" w:rsidP="00F42BDE">
            <w:pPr>
              <w:pStyle w:val="3TableText"/>
              <w:rPr>
                <w:szCs w:val="20"/>
              </w:rPr>
            </w:pPr>
            <w:r w:rsidRPr="00CC7953">
              <w:t>Flattest</w:t>
            </w:r>
          </w:p>
        </w:tc>
        <w:tc>
          <w:tcPr>
            <w:tcW w:w="1440" w:type="dxa"/>
            <w:vAlign w:val="top"/>
          </w:tcPr>
          <w:p w14:paraId="3112E451" w14:textId="77777777" w:rsidR="00F42BDE" w:rsidRPr="00CC7953" w:rsidRDefault="00F42BDE" w:rsidP="00F42BDE">
            <w:pPr>
              <w:pStyle w:val="3TableText"/>
              <w:jc w:val="center"/>
              <w:rPr>
                <w:szCs w:val="20"/>
              </w:rPr>
            </w:pPr>
            <w:r w:rsidRPr="00CC7953">
              <w:t>High</w:t>
            </w:r>
          </w:p>
        </w:tc>
        <w:tc>
          <w:tcPr>
            <w:tcW w:w="1710" w:type="dxa"/>
          </w:tcPr>
          <w:p w14:paraId="3CCDCE58" w14:textId="77777777" w:rsidR="00F42BDE" w:rsidRPr="00CC7953" w:rsidRDefault="00F42BDE" w:rsidP="00F42BDE">
            <w:pPr>
              <w:pStyle w:val="3TableText"/>
              <w:jc w:val="center"/>
              <w:rPr>
                <w:szCs w:val="20"/>
              </w:rPr>
            </w:pPr>
            <w:r w:rsidRPr="00CC7953">
              <w:t>49.0 cm / 72.6 cm</w:t>
            </w:r>
          </w:p>
        </w:tc>
        <w:tc>
          <w:tcPr>
            <w:tcW w:w="2018" w:type="dxa"/>
          </w:tcPr>
          <w:p w14:paraId="3E71D46B" w14:textId="77777777" w:rsidR="00F42BDE" w:rsidRPr="00CC7953" w:rsidRDefault="00F42BDE" w:rsidP="00F42BDE">
            <w:pPr>
              <w:pStyle w:val="3TableText"/>
              <w:jc w:val="center"/>
            </w:pPr>
            <w:r w:rsidRPr="00CC7953">
              <w:t>≤ 2 meters</w:t>
            </w:r>
          </w:p>
        </w:tc>
      </w:tr>
      <w:tr w:rsidR="00F42BDE" w:rsidRPr="003951D5" w14:paraId="1A89BE27"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C1B3A04" w14:textId="77777777" w:rsidR="00F42BDE" w:rsidRPr="00CC7953" w:rsidRDefault="00F42BDE" w:rsidP="00F42BDE">
            <w:pPr>
              <w:pStyle w:val="3TableText"/>
              <w:rPr>
                <w:szCs w:val="20"/>
                <w:vertAlign w:val="superscript"/>
              </w:rPr>
            </w:pPr>
            <w:r w:rsidRPr="00CC7953">
              <w:t>Medium (Deciles 3,4,5,6,7)</w:t>
            </w:r>
          </w:p>
        </w:tc>
        <w:tc>
          <w:tcPr>
            <w:tcW w:w="1710" w:type="dxa"/>
          </w:tcPr>
          <w:p w14:paraId="3B8DB3D3" w14:textId="77777777" w:rsidR="00F42BDE" w:rsidRPr="00CC7953" w:rsidRDefault="00F42BDE" w:rsidP="00F42BDE">
            <w:pPr>
              <w:pStyle w:val="3TableText"/>
              <w:rPr>
                <w:szCs w:val="20"/>
              </w:rPr>
            </w:pPr>
            <w:r w:rsidRPr="00CC7953">
              <w:t>Rolling</w:t>
            </w:r>
          </w:p>
        </w:tc>
        <w:tc>
          <w:tcPr>
            <w:tcW w:w="1440" w:type="dxa"/>
            <w:vAlign w:val="top"/>
          </w:tcPr>
          <w:p w14:paraId="46386F9B" w14:textId="77777777" w:rsidR="00F42BDE" w:rsidRPr="00CC7953" w:rsidRDefault="00F42BDE" w:rsidP="00F42BDE">
            <w:pPr>
              <w:pStyle w:val="3TableText"/>
              <w:jc w:val="center"/>
              <w:rPr>
                <w:szCs w:val="20"/>
              </w:rPr>
            </w:pPr>
            <w:r w:rsidRPr="00CC7953">
              <w:t>Medium</w:t>
            </w:r>
          </w:p>
        </w:tc>
        <w:tc>
          <w:tcPr>
            <w:tcW w:w="1710" w:type="dxa"/>
          </w:tcPr>
          <w:p w14:paraId="7E1E71DC" w14:textId="77777777" w:rsidR="00F42BDE" w:rsidRPr="00CC7953" w:rsidRDefault="00F42BDE" w:rsidP="00F42BDE">
            <w:pPr>
              <w:pStyle w:val="3TableText"/>
              <w:jc w:val="center"/>
              <w:rPr>
                <w:szCs w:val="20"/>
              </w:rPr>
            </w:pPr>
            <w:r w:rsidRPr="00CC7953">
              <w:t>98.0 cm / 145 cm</w:t>
            </w:r>
          </w:p>
        </w:tc>
        <w:tc>
          <w:tcPr>
            <w:tcW w:w="2018" w:type="dxa"/>
          </w:tcPr>
          <w:p w14:paraId="7102FBFB" w14:textId="77777777" w:rsidR="00F42BDE" w:rsidRPr="00CC7953" w:rsidRDefault="00F42BDE" w:rsidP="00F42BDE">
            <w:pPr>
              <w:pStyle w:val="3TableText"/>
              <w:jc w:val="center"/>
            </w:pPr>
            <w:r w:rsidRPr="00CC7953">
              <w:t>≤ 3.5 meters</w:t>
            </w:r>
          </w:p>
        </w:tc>
      </w:tr>
      <w:tr w:rsidR="00F42BDE" w:rsidRPr="003951D5" w14:paraId="2A0D7D5E"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31509C49" w14:textId="77777777" w:rsidR="00F42BDE" w:rsidRPr="00CC7953" w:rsidRDefault="00F42BDE" w:rsidP="00F42BDE">
            <w:pPr>
              <w:pStyle w:val="3TableText"/>
              <w:rPr>
                <w:szCs w:val="20"/>
                <w:vertAlign w:val="superscript"/>
              </w:rPr>
            </w:pPr>
            <w:r w:rsidRPr="00CC7953">
              <w:t>Medium (Deciles 3,4,5,6,7)</w:t>
            </w:r>
          </w:p>
        </w:tc>
        <w:tc>
          <w:tcPr>
            <w:tcW w:w="1710" w:type="dxa"/>
          </w:tcPr>
          <w:p w14:paraId="7C88663F" w14:textId="77777777" w:rsidR="00F42BDE" w:rsidRPr="00CC7953" w:rsidRDefault="00F42BDE" w:rsidP="00F42BDE">
            <w:pPr>
              <w:pStyle w:val="3TableText"/>
              <w:rPr>
                <w:szCs w:val="20"/>
              </w:rPr>
            </w:pPr>
            <w:r w:rsidRPr="00CC7953">
              <w:t>Hilly</w:t>
            </w:r>
          </w:p>
        </w:tc>
        <w:tc>
          <w:tcPr>
            <w:tcW w:w="1440" w:type="dxa"/>
            <w:vAlign w:val="top"/>
          </w:tcPr>
          <w:p w14:paraId="17C774E7" w14:textId="77777777" w:rsidR="00F42BDE" w:rsidRPr="00CC7953" w:rsidRDefault="00F42BDE" w:rsidP="00F42BDE">
            <w:pPr>
              <w:pStyle w:val="3TableText"/>
              <w:jc w:val="center"/>
              <w:rPr>
                <w:szCs w:val="20"/>
              </w:rPr>
            </w:pPr>
            <w:r w:rsidRPr="00CC7953">
              <w:t>Low</w:t>
            </w:r>
          </w:p>
        </w:tc>
        <w:tc>
          <w:tcPr>
            <w:tcW w:w="1710" w:type="dxa"/>
          </w:tcPr>
          <w:p w14:paraId="59DC78B0" w14:textId="77777777" w:rsidR="00F42BDE" w:rsidRPr="00CC7953" w:rsidRDefault="00F42BDE" w:rsidP="00F42BDE">
            <w:pPr>
              <w:pStyle w:val="3TableText"/>
              <w:jc w:val="center"/>
              <w:rPr>
                <w:szCs w:val="20"/>
              </w:rPr>
            </w:pPr>
            <w:r w:rsidRPr="00CC7953">
              <w:t>147 cm / 218 cm</w:t>
            </w:r>
          </w:p>
        </w:tc>
        <w:tc>
          <w:tcPr>
            <w:tcW w:w="2018" w:type="dxa"/>
          </w:tcPr>
          <w:p w14:paraId="7A0EEFAB" w14:textId="77777777" w:rsidR="00F42BDE" w:rsidRPr="00CC7953" w:rsidRDefault="00F42BDE" w:rsidP="00F42BDE">
            <w:pPr>
              <w:pStyle w:val="3TableText"/>
              <w:jc w:val="center"/>
            </w:pPr>
            <w:r w:rsidRPr="00CC7953">
              <w:t>≤ 5 meters</w:t>
            </w:r>
          </w:p>
        </w:tc>
      </w:tr>
      <w:tr w:rsidR="00F42BDE" w:rsidRPr="003951D5" w14:paraId="783892F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28F3791" w14:textId="77777777" w:rsidR="00F42BDE" w:rsidRPr="00CC7953" w:rsidRDefault="00F42BDE" w:rsidP="00F42BDE">
            <w:pPr>
              <w:pStyle w:val="3TableText"/>
              <w:rPr>
                <w:szCs w:val="20"/>
                <w:vertAlign w:val="superscript"/>
              </w:rPr>
            </w:pPr>
            <w:r w:rsidRPr="00CC7953">
              <w:t>Low (Deciles 7,8,9,10)</w:t>
            </w:r>
          </w:p>
        </w:tc>
        <w:tc>
          <w:tcPr>
            <w:tcW w:w="1710" w:type="dxa"/>
          </w:tcPr>
          <w:p w14:paraId="2B53AD43" w14:textId="77777777" w:rsidR="00F42BDE" w:rsidRPr="00CC7953" w:rsidRDefault="00F42BDE" w:rsidP="00F42BDE">
            <w:pPr>
              <w:pStyle w:val="3TableText"/>
              <w:rPr>
                <w:szCs w:val="20"/>
              </w:rPr>
            </w:pPr>
            <w:r w:rsidRPr="00CC7953">
              <w:t>All</w:t>
            </w:r>
          </w:p>
        </w:tc>
        <w:tc>
          <w:tcPr>
            <w:tcW w:w="1440" w:type="dxa"/>
            <w:vAlign w:val="top"/>
          </w:tcPr>
          <w:p w14:paraId="442AB948" w14:textId="77777777" w:rsidR="00F42BDE" w:rsidRPr="00CC7953" w:rsidRDefault="00F42BDE" w:rsidP="00F42BDE">
            <w:pPr>
              <w:pStyle w:val="3TableText"/>
              <w:jc w:val="center"/>
              <w:rPr>
                <w:szCs w:val="20"/>
              </w:rPr>
            </w:pPr>
            <w:r w:rsidRPr="00CC7953">
              <w:t>Low</w:t>
            </w:r>
          </w:p>
        </w:tc>
        <w:tc>
          <w:tcPr>
            <w:tcW w:w="1710" w:type="dxa"/>
          </w:tcPr>
          <w:p w14:paraId="3612E61C" w14:textId="77777777" w:rsidR="00F42BDE" w:rsidRPr="00CC7953" w:rsidRDefault="00F42BDE" w:rsidP="00F42BDE">
            <w:pPr>
              <w:pStyle w:val="3TableText"/>
              <w:jc w:val="center"/>
              <w:rPr>
                <w:szCs w:val="20"/>
              </w:rPr>
            </w:pPr>
            <w:r w:rsidRPr="00CC7953">
              <w:t>147 cm / 218 cm</w:t>
            </w:r>
          </w:p>
        </w:tc>
        <w:tc>
          <w:tcPr>
            <w:tcW w:w="2018" w:type="dxa"/>
          </w:tcPr>
          <w:p w14:paraId="0E1289AE" w14:textId="77777777" w:rsidR="00F42BDE" w:rsidRPr="00CC7953" w:rsidRDefault="00F42BDE" w:rsidP="00F42BDE">
            <w:pPr>
              <w:pStyle w:val="3TableText"/>
              <w:jc w:val="center"/>
            </w:pPr>
            <w:r w:rsidRPr="00CC7953">
              <w:t>≤ 5 meters</w:t>
            </w:r>
          </w:p>
        </w:tc>
      </w:tr>
    </w:tbl>
    <w:p w14:paraId="2D6A8411" w14:textId="2748D1F0" w:rsidR="00F42BDE" w:rsidRPr="00CC7953" w:rsidRDefault="00F42BDE" w:rsidP="00F42BDE">
      <w:pPr>
        <w:pStyle w:val="BodyText"/>
        <w:rPr>
          <w:b/>
          <w:bCs/>
          <w:color w:val="233972" w:themeColor="accent1"/>
          <w:sz w:val="18"/>
          <w:szCs w:val="18"/>
        </w:rPr>
      </w:pPr>
      <w:r w:rsidRPr="00CC7953">
        <w:rPr>
          <w:b/>
          <w:bCs/>
          <w:color w:val="233972" w:themeColor="accent1"/>
          <w:sz w:val="18"/>
          <w:szCs w:val="18"/>
        </w:rPr>
        <w:t>*Vertical Accuracy at 95% Confidence Level (FVA or NVA)</w:t>
      </w:r>
      <w:r w:rsidR="008C2260" w:rsidRPr="00CC7953">
        <w:rPr>
          <w:b/>
          <w:bCs/>
          <w:color w:val="233972" w:themeColor="accent1"/>
          <w:sz w:val="18"/>
          <w:szCs w:val="18"/>
        </w:rPr>
        <w:t>/ (</w:t>
      </w:r>
      <w:r w:rsidRPr="00CC7953">
        <w:rPr>
          <w:b/>
          <w:bCs/>
          <w:color w:val="233972" w:themeColor="accent1"/>
          <w:sz w:val="18"/>
          <w:szCs w:val="18"/>
        </w:rPr>
        <w:t>CVA or VVA)</w:t>
      </w:r>
    </w:p>
    <w:p w14:paraId="6A594987" w14:textId="068EA177" w:rsidR="00F42BDE" w:rsidRPr="003951D5" w:rsidRDefault="00F42BDE" w:rsidP="00F15128">
      <w:pPr>
        <w:pStyle w:val="2Body-Text"/>
        <w:jc w:val="both"/>
        <w:rPr>
          <w:rFonts w:eastAsiaTheme="minorHAnsi"/>
        </w:rPr>
      </w:pPr>
      <w:r w:rsidRPr="004D0A69">
        <w:rPr>
          <w:rFonts w:eastAsiaTheme="minorHAnsi"/>
        </w:rPr>
        <w:fldChar w:fldCharType="begin"/>
      </w:r>
      <w:r w:rsidRPr="00CC7953">
        <w:rPr>
          <w:rFonts w:eastAsiaTheme="minorHAnsi"/>
        </w:rPr>
        <w:instrText xml:space="preserve"> REF _Ref477885922 \h </w:instrText>
      </w:r>
      <w:r w:rsidR="006514C0" w:rsidRPr="00CC7953">
        <w:rPr>
          <w:rFonts w:eastAsiaTheme="minorHAnsi"/>
        </w:rPr>
        <w:instrText xml:space="preserve"> \* MERGEFORMAT </w:instrText>
      </w:r>
      <w:r w:rsidRPr="004D0A69">
        <w:rPr>
          <w:rFonts w:eastAsiaTheme="minorHAnsi"/>
        </w:rPr>
      </w:r>
      <w:r w:rsidRPr="004D0A69">
        <w:rPr>
          <w:rFonts w:eastAsiaTheme="minorHAnsi"/>
        </w:rPr>
        <w:fldChar w:fldCharType="separate"/>
      </w:r>
      <w:r w:rsidR="00CC5722" w:rsidRPr="00CC5722">
        <w:rPr>
          <w:b/>
          <w:bCs/>
        </w:rPr>
        <w:t xml:space="preserve">Table </w:t>
      </w:r>
      <w:r w:rsidR="00CC5722" w:rsidRPr="00CC5722">
        <w:rPr>
          <w:b/>
          <w:bCs/>
          <w:noProof/>
        </w:rPr>
        <w:t>2</w:t>
      </w:r>
      <w:r w:rsidRPr="004D0A69">
        <w:rPr>
          <w:rFonts w:eastAsiaTheme="minorHAnsi"/>
        </w:rPr>
        <w:fldChar w:fldCharType="end"/>
      </w:r>
      <w:r w:rsidRPr="004D0A69">
        <w:rPr>
          <w:rFonts w:eastAsiaTheme="minorHAnsi"/>
        </w:rPr>
        <w:t xml:space="preserve"> depicts the complete list of source elevation data and attributes leveraged for the </w:t>
      </w:r>
      <w:r w:rsidR="00B01C0D">
        <w:t>San Fernando</w:t>
      </w:r>
      <w:r w:rsidR="00897839">
        <w:t xml:space="preserve"> Watershed</w:t>
      </w:r>
      <w:r w:rsidR="00DD4F5B">
        <w:t xml:space="preserve"> </w:t>
      </w:r>
      <w:r w:rsidRPr="004D0A69">
        <w:rPr>
          <w:rFonts w:eastAsiaTheme="minorHAnsi"/>
        </w:rPr>
        <w:t xml:space="preserve">BLE project. </w:t>
      </w:r>
      <w:r w:rsidR="003951D5">
        <w:rPr>
          <w:rFonts w:eastAsiaTheme="minorHAnsi"/>
        </w:rPr>
        <w:t xml:space="preserve"> </w:t>
      </w:r>
      <w:r w:rsidRPr="004D0A69">
        <w:rPr>
          <w:rFonts w:eastAsiaTheme="minorHAnsi"/>
        </w:rPr>
        <w:t xml:space="preserve">All datasets used for hydraulic analyses and mapping meet the highest specification level defined in </w:t>
      </w:r>
      <w:r w:rsidR="00C66D59" w:rsidRPr="00292008">
        <w:rPr>
          <w:rFonts w:eastAsiaTheme="minorHAnsi"/>
          <w:b/>
          <w:bCs/>
        </w:rPr>
        <w:fldChar w:fldCharType="begin"/>
      </w:r>
      <w:r w:rsidR="00C66D59" w:rsidRPr="00292008">
        <w:rPr>
          <w:rFonts w:eastAsiaTheme="minorHAnsi"/>
          <w:b/>
          <w:bCs/>
        </w:rPr>
        <w:instrText xml:space="preserve"> REF _Ref477885903 \h </w:instrText>
      </w:r>
      <w:r w:rsidR="00F41948" w:rsidRPr="00292008">
        <w:rPr>
          <w:rFonts w:eastAsiaTheme="minorHAnsi"/>
          <w:b/>
          <w:bCs/>
        </w:rPr>
        <w:instrText xml:space="preserve"> \* MERGEFORMAT </w:instrText>
      </w:r>
      <w:r w:rsidR="00C66D59" w:rsidRPr="00292008">
        <w:rPr>
          <w:rFonts w:eastAsiaTheme="minorHAnsi"/>
          <w:b/>
          <w:bCs/>
        </w:rPr>
      </w:r>
      <w:r w:rsidR="00C66D59" w:rsidRPr="00292008">
        <w:rPr>
          <w:rFonts w:eastAsiaTheme="minorHAnsi"/>
          <w:b/>
          <w:bCs/>
        </w:rPr>
        <w:fldChar w:fldCharType="separate"/>
      </w:r>
      <w:r w:rsidR="00CC5722" w:rsidRPr="00CC5722">
        <w:rPr>
          <w:b/>
          <w:bCs/>
        </w:rPr>
        <w:t xml:space="preserve">Table </w:t>
      </w:r>
      <w:r w:rsidR="00CC5722" w:rsidRPr="00CC5722">
        <w:rPr>
          <w:b/>
          <w:bCs/>
          <w:noProof/>
        </w:rPr>
        <w:t>1</w:t>
      </w:r>
      <w:r w:rsidR="00C66D59" w:rsidRPr="00292008">
        <w:rPr>
          <w:rFonts w:eastAsiaTheme="minorHAnsi"/>
          <w:b/>
          <w:bCs/>
        </w:rPr>
        <w:fldChar w:fldCharType="end"/>
      </w:r>
      <w:r w:rsidRPr="004D0A69">
        <w:rPr>
          <w:rFonts w:eastAsiaTheme="minorHAnsi"/>
        </w:rPr>
        <w:t xml:space="preserve">. </w:t>
      </w:r>
      <w:r w:rsidR="003951D5">
        <w:rPr>
          <w:rFonts w:eastAsiaTheme="minorHAnsi"/>
        </w:rPr>
        <w:t xml:space="preserve"> </w:t>
      </w:r>
      <w:r w:rsidRPr="004D0A69">
        <w:rPr>
          <w:rFonts w:eastAsiaTheme="minorHAnsi"/>
        </w:rPr>
        <w:t xml:space="preserve">Further explanation of the </w:t>
      </w:r>
      <w:r w:rsidRPr="00292008">
        <w:rPr>
          <w:rFonts w:eastAsiaTheme="minorHAnsi"/>
          <w:b/>
          <w:bCs/>
        </w:rPr>
        <w:fldChar w:fldCharType="begin"/>
      </w:r>
      <w:r w:rsidRPr="00292008">
        <w:rPr>
          <w:rFonts w:eastAsiaTheme="minorHAnsi"/>
          <w:b/>
          <w:bCs/>
        </w:rPr>
        <w:instrText xml:space="preserve"> REF _Ref477885922 \h </w:instrText>
      </w:r>
      <w:r w:rsidR="006514C0" w:rsidRPr="00292008">
        <w:rPr>
          <w:rFonts w:eastAsiaTheme="minorHAnsi"/>
          <w:b/>
          <w:bCs/>
        </w:rPr>
        <w:instrText xml:space="preserve"> \* MERGEFORMAT </w:instrText>
      </w:r>
      <w:r w:rsidRPr="00292008">
        <w:rPr>
          <w:rFonts w:eastAsiaTheme="minorHAnsi"/>
          <w:b/>
          <w:bCs/>
        </w:rPr>
      </w:r>
      <w:r w:rsidRPr="00292008">
        <w:rPr>
          <w:rFonts w:eastAsiaTheme="minorHAnsi"/>
          <w:b/>
          <w:bCs/>
        </w:rPr>
        <w:fldChar w:fldCharType="separate"/>
      </w:r>
      <w:r w:rsidR="00CC5722" w:rsidRPr="00CC5722">
        <w:rPr>
          <w:b/>
          <w:bCs/>
        </w:rPr>
        <w:t xml:space="preserve">Table </w:t>
      </w:r>
      <w:r w:rsidR="00CC5722" w:rsidRPr="00CC5722">
        <w:rPr>
          <w:b/>
          <w:bCs/>
          <w:noProof/>
        </w:rPr>
        <w:t>2</w:t>
      </w:r>
      <w:r w:rsidRPr="00292008">
        <w:rPr>
          <w:rFonts w:eastAsiaTheme="minorHAnsi"/>
          <w:b/>
          <w:bCs/>
        </w:rPr>
        <w:fldChar w:fldCharType="end"/>
      </w:r>
      <w:r w:rsidRPr="004D0A69">
        <w:rPr>
          <w:rFonts w:eastAsiaTheme="minorHAnsi"/>
        </w:rPr>
        <w:t xml:space="preserve"> datasets can be referenced in </w:t>
      </w:r>
      <w:r w:rsidRPr="003951D5">
        <w:rPr>
          <w:rFonts w:eastAsiaTheme="minorHAnsi"/>
        </w:rPr>
        <w:t xml:space="preserve">section </w:t>
      </w:r>
      <w:r w:rsidR="00C66D59">
        <w:rPr>
          <w:rFonts w:eastAsiaTheme="minorHAnsi"/>
        </w:rPr>
        <w:fldChar w:fldCharType="begin"/>
      </w:r>
      <w:r w:rsidR="00C66D59">
        <w:rPr>
          <w:rFonts w:eastAsiaTheme="minorHAnsi"/>
        </w:rPr>
        <w:instrText xml:space="preserve"> REF _Ref12173264 \r \h </w:instrText>
      </w:r>
      <w:r w:rsidR="00F41948">
        <w:rPr>
          <w:rFonts w:eastAsiaTheme="minorHAnsi"/>
        </w:rPr>
        <w:instrText xml:space="preserve"> \* MERGEFORMAT </w:instrText>
      </w:r>
      <w:r w:rsidR="00C66D59">
        <w:rPr>
          <w:rFonts w:eastAsiaTheme="minorHAnsi"/>
        </w:rPr>
      </w:r>
      <w:r w:rsidR="00C66D59">
        <w:rPr>
          <w:rFonts w:eastAsiaTheme="minorHAnsi"/>
        </w:rPr>
        <w:fldChar w:fldCharType="separate"/>
      </w:r>
      <w:r w:rsidR="00CC5722">
        <w:rPr>
          <w:rFonts w:eastAsiaTheme="minorHAnsi"/>
        </w:rPr>
        <w:t>2.1.2.1</w:t>
      </w:r>
      <w:r w:rsidR="00C66D59">
        <w:rPr>
          <w:rFonts w:eastAsiaTheme="minorHAnsi"/>
        </w:rPr>
        <w:fldChar w:fldCharType="end"/>
      </w:r>
      <w:r w:rsidRPr="003951D5">
        <w:rPr>
          <w:rFonts w:eastAsiaTheme="minorHAnsi"/>
        </w:rPr>
        <w:t>.</w:t>
      </w:r>
    </w:p>
    <w:p w14:paraId="7E66B993" w14:textId="453FDBE7" w:rsidR="00F42BDE" w:rsidRPr="00CC7953" w:rsidRDefault="00F42BDE" w:rsidP="00CC7953">
      <w:pPr>
        <w:pStyle w:val="Caption"/>
        <w:keepNext/>
        <w:jc w:val="center"/>
      </w:pPr>
      <w:bookmarkStart w:id="23" w:name="_Ref477885922"/>
      <w:bookmarkStart w:id="24" w:name="_Toc478118579"/>
      <w:bookmarkStart w:id="25" w:name="_Toc90026015"/>
      <w:r w:rsidRPr="00CC7953">
        <w:t xml:space="preserve">Table </w:t>
      </w:r>
      <w:r w:rsidR="00CC5722">
        <w:fldChar w:fldCharType="begin"/>
      </w:r>
      <w:r w:rsidR="00CC5722">
        <w:instrText xml:space="preserve"> SEQ Table \* ARABIC </w:instrText>
      </w:r>
      <w:r w:rsidR="00CC5722">
        <w:fldChar w:fldCharType="separate"/>
      </w:r>
      <w:r w:rsidR="00CC5722">
        <w:rPr>
          <w:noProof/>
        </w:rPr>
        <w:t>2</w:t>
      </w:r>
      <w:r w:rsidR="00CC5722">
        <w:rPr>
          <w:noProof/>
        </w:rPr>
        <w:fldChar w:fldCharType="end"/>
      </w:r>
      <w:bookmarkEnd w:id="23"/>
      <w:r w:rsidRPr="00CC7953">
        <w:t xml:space="preserve">:  Source Topographic Data Available for the </w:t>
      </w:r>
      <w:bookmarkEnd w:id="24"/>
      <w:r w:rsidR="00B01C0D">
        <w:t>San Fernando</w:t>
      </w:r>
      <w:r w:rsidR="00897839">
        <w:t xml:space="preserve"> Watershed</w:t>
      </w:r>
      <w:bookmarkEnd w:id="25"/>
    </w:p>
    <w:tbl>
      <w:tblPr>
        <w:tblStyle w:val="CompassTable"/>
        <w:tblW w:w="9225" w:type="dxa"/>
        <w:jc w:val="center"/>
        <w:tblLook w:val="04A0" w:firstRow="1" w:lastRow="0" w:firstColumn="1" w:lastColumn="0" w:noHBand="0" w:noVBand="1"/>
      </w:tblPr>
      <w:tblGrid>
        <w:gridCol w:w="1177"/>
        <w:gridCol w:w="3408"/>
        <w:gridCol w:w="1260"/>
        <w:gridCol w:w="1710"/>
        <w:gridCol w:w="1670"/>
      </w:tblGrid>
      <w:tr w:rsidR="00F42BDE" w:rsidRPr="003951D5" w14:paraId="51340805" w14:textId="77777777" w:rsidTr="00397341">
        <w:trPr>
          <w:cnfStyle w:val="100000000000" w:firstRow="1" w:lastRow="0" w:firstColumn="0" w:lastColumn="0" w:oddVBand="0" w:evenVBand="0" w:oddHBand="0" w:evenHBand="0" w:firstRowFirstColumn="0" w:firstRowLastColumn="0" w:lastRowFirstColumn="0" w:lastRowLastColumn="0"/>
          <w:jc w:val="center"/>
        </w:trPr>
        <w:tc>
          <w:tcPr>
            <w:tcW w:w="1177" w:type="dxa"/>
          </w:tcPr>
          <w:p w14:paraId="45EA2E12" w14:textId="77777777" w:rsidR="00F42BDE" w:rsidRPr="00CC7953" w:rsidRDefault="00F42BDE" w:rsidP="00F42BDE">
            <w:pPr>
              <w:pStyle w:val="3TableHeading"/>
              <w:keepNext/>
              <w:keepLines/>
              <w:rPr>
                <w:b/>
                <w:szCs w:val="20"/>
              </w:rPr>
            </w:pPr>
            <w:r w:rsidRPr="00CC7953">
              <w:rPr>
                <w:szCs w:val="20"/>
              </w:rPr>
              <w:t>Year</w:t>
            </w:r>
          </w:p>
        </w:tc>
        <w:tc>
          <w:tcPr>
            <w:tcW w:w="3408" w:type="dxa"/>
          </w:tcPr>
          <w:p w14:paraId="43F63125" w14:textId="77777777" w:rsidR="00F42BDE" w:rsidRPr="00CC7953" w:rsidRDefault="00F42BDE" w:rsidP="00F42BDE">
            <w:pPr>
              <w:pStyle w:val="3TableHeading"/>
              <w:keepNext/>
              <w:keepLines/>
              <w:rPr>
                <w:b/>
                <w:szCs w:val="20"/>
              </w:rPr>
            </w:pPr>
            <w:r w:rsidRPr="00CC7953">
              <w:rPr>
                <w:szCs w:val="20"/>
              </w:rPr>
              <w:t>Description</w:t>
            </w:r>
          </w:p>
        </w:tc>
        <w:tc>
          <w:tcPr>
            <w:tcW w:w="1260" w:type="dxa"/>
          </w:tcPr>
          <w:p w14:paraId="56C832A7" w14:textId="77777777" w:rsidR="00F42BDE" w:rsidRPr="00CC7953" w:rsidRDefault="00F42BDE" w:rsidP="00F42BDE">
            <w:pPr>
              <w:pStyle w:val="3TableHeading"/>
              <w:keepNext/>
              <w:keepLines/>
              <w:rPr>
                <w:b/>
                <w:szCs w:val="20"/>
              </w:rPr>
            </w:pPr>
            <w:r w:rsidRPr="00CC7953">
              <w:rPr>
                <w:szCs w:val="20"/>
              </w:rPr>
              <w:t>Data Type</w:t>
            </w:r>
          </w:p>
        </w:tc>
        <w:tc>
          <w:tcPr>
            <w:tcW w:w="1710" w:type="dxa"/>
          </w:tcPr>
          <w:p w14:paraId="594C252E" w14:textId="77777777" w:rsidR="00F42BDE" w:rsidRPr="00CC7953" w:rsidRDefault="00F42BDE" w:rsidP="00F42BDE">
            <w:pPr>
              <w:pStyle w:val="3TableHeading"/>
              <w:keepNext/>
              <w:keepLines/>
              <w:rPr>
                <w:b/>
                <w:szCs w:val="20"/>
              </w:rPr>
            </w:pPr>
            <w:r w:rsidRPr="00CC7953">
              <w:rPr>
                <w:szCs w:val="20"/>
              </w:rPr>
              <w:t>RMSE</w:t>
            </w:r>
          </w:p>
        </w:tc>
        <w:tc>
          <w:tcPr>
            <w:tcW w:w="1670" w:type="dxa"/>
          </w:tcPr>
          <w:p w14:paraId="593B40DB" w14:textId="77777777" w:rsidR="00F42BDE" w:rsidRPr="00CC7953" w:rsidRDefault="00F42BDE" w:rsidP="00F42BDE">
            <w:pPr>
              <w:pStyle w:val="3TableHeading"/>
              <w:keepNext/>
              <w:keepLines/>
              <w:rPr>
                <w:b/>
                <w:szCs w:val="20"/>
              </w:rPr>
            </w:pPr>
            <w:r w:rsidRPr="00CC7953">
              <w:rPr>
                <w:szCs w:val="20"/>
              </w:rPr>
              <w:t>Source/Owner</w:t>
            </w:r>
          </w:p>
        </w:tc>
      </w:tr>
      <w:tr w:rsidR="00F42BDE" w:rsidRPr="003951D5" w14:paraId="061CA037" w14:textId="77777777" w:rsidTr="00397341">
        <w:trPr>
          <w:cnfStyle w:val="000000100000" w:firstRow="0" w:lastRow="0" w:firstColumn="0" w:lastColumn="0" w:oddVBand="0" w:evenVBand="0" w:oddHBand="1" w:evenHBand="0" w:firstRowFirstColumn="0" w:firstRowLastColumn="0" w:lastRowFirstColumn="0" w:lastRowLastColumn="0"/>
          <w:trHeight w:val="288"/>
          <w:jc w:val="center"/>
        </w:trPr>
        <w:tc>
          <w:tcPr>
            <w:tcW w:w="1177" w:type="dxa"/>
          </w:tcPr>
          <w:p w14:paraId="54248853" w14:textId="23E799A1" w:rsidR="00F42BDE" w:rsidRPr="00CC7953" w:rsidRDefault="00397341" w:rsidP="00397341">
            <w:pPr>
              <w:pStyle w:val="3TableText"/>
              <w:jc w:val="center"/>
            </w:pPr>
            <w:r w:rsidRPr="00CC7953">
              <w:t>200</w:t>
            </w:r>
            <w:r>
              <w:t>9</w:t>
            </w:r>
          </w:p>
        </w:tc>
        <w:tc>
          <w:tcPr>
            <w:tcW w:w="3408" w:type="dxa"/>
          </w:tcPr>
          <w:p w14:paraId="188EB032" w14:textId="3C779889" w:rsidR="00F42BDE" w:rsidRPr="00CC7953" w:rsidRDefault="00397341" w:rsidP="00397341">
            <w:pPr>
              <w:pStyle w:val="3TableText"/>
            </w:pPr>
            <w:r>
              <w:t>2009 TNRIS LiDAR – Goliad, McMullen, and Zapata Counties, Texas</w:t>
            </w:r>
          </w:p>
        </w:tc>
        <w:tc>
          <w:tcPr>
            <w:tcW w:w="1260" w:type="dxa"/>
          </w:tcPr>
          <w:p w14:paraId="350A320D" w14:textId="65E4D964" w:rsidR="00F42BDE" w:rsidRPr="00CC7953" w:rsidRDefault="00397341" w:rsidP="00397341">
            <w:pPr>
              <w:pStyle w:val="3TableText"/>
              <w:jc w:val="center"/>
            </w:pPr>
            <w:r>
              <w:t>Airborne LiDAR</w:t>
            </w:r>
          </w:p>
        </w:tc>
        <w:tc>
          <w:tcPr>
            <w:tcW w:w="1710" w:type="dxa"/>
          </w:tcPr>
          <w:p w14:paraId="632EE5ED" w14:textId="67273BDC" w:rsidR="00F42BDE" w:rsidRPr="00CC7953" w:rsidRDefault="00397341" w:rsidP="00397341">
            <w:pPr>
              <w:pStyle w:val="3TableText"/>
              <w:jc w:val="center"/>
            </w:pPr>
            <w:r>
              <w:t>11.5 cm</w:t>
            </w:r>
          </w:p>
        </w:tc>
        <w:tc>
          <w:tcPr>
            <w:tcW w:w="1670" w:type="dxa"/>
          </w:tcPr>
          <w:p w14:paraId="1937A0B3" w14:textId="6E512352" w:rsidR="00F42BDE" w:rsidRPr="00CC7953" w:rsidRDefault="00397341" w:rsidP="00397341">
            <w:pPr>
              <w:pStyle w:val="3TableText"/>
              <w:jc w:val="center"/>
            </w:pPr>
            <w:r>
              <w:t>TNRIS</w:t>
            </w:r>
          </w:p>
        </w:tc>
      </w:tr>
      <w:tr w:rsidR="00397341" w:rsidRPr="003951D5" w14:paraId="34B7C6CF" w14:textId="77777777" w:rsidTr="00397341">
        <w:trPr>
          <w:cnfStyle w:val="000000010000" w:firstRow="0" w:lastRow="0" w:firstColumn="0" w:lastColumn="0" w:oddVBand="0" w:evenVBand="0" w:oddHBand="0" w:evenHBand="1" w:firstRowFirstColumn="0" w:firstRowLastColumn="0" w:lastRowFirstColumn="0" w:lastRowLastColumn="0"/>
          <w:trHeight w:val="288"/>
          <w:jc w:val="center"/>
        </w:trPr>
        <w:tc>
          <w:tcPr>
            <w:tcW w:w="1177" w:type="dxa"/>
            <w:shd w:val="clear" w:color="auto" w:fill="auto"/>
          </w:tcPr>
          <w:p w14:paraId="66CE78F8" w14:textId="049FB4E1" w:rsidR="00397341" w:rsidRPr="00CC7953" w:rsidRDefault="00397341" w:rsidP="00397341">
            <w:pPr>
              <w:pStyle w:val="3TableText"/>
              <w:jc w:val="center"/>
            </w:pPr>
            <w:r>
              <w:t>2018</w:t>
            </w:r>
          </w:p>
        </w:tc>
        <w:tc>
          <w:tcPr>
            <w:tcW w:w="3408" w:type="dxa"/>
            <w:shd w:val="clear" w:color="auto" w:fill="auto"/>
          </w:tcPr>
          <w:p w14:paraId="1A03AED1" w14:textId="7191BB16" w:rsidR="00397341" w:rsidRDefault="00397341" w:rsidP="00397341">
            <w:pPr>
              <w:pStyle w:val="3TableText"/>
            </w:pPr>
            <w:r>
              <w:t>2018 USGS South Central Texas LiDAR</w:t>
            </w:r>
          </w:p>
        </w:tc>
        <w:tc>
          <w:tcPr>
            <w:tcW w:w="1260" w:type="dxa"/>
            <w:shd w:val="clear" w:color="auto" w:fill="auto"/>
          </w:tcPr>
          <w:p w14:paraId="1A5650E9" w14:textId="69C83276" w:rsidR="00397341" w:rsidRPr="00CC7953" w:rsidRDefault="00397341" w:rsidP="00397341">
            <w:pPr>
              <w:pStyle w:val="3TableText"/>
              <w:jc w:val="center"/>
            </w:pPr>
            <w:r>
              <w:t>Airborne LiDAR</w:t>
            </w:r>
          </w:p>
        </w:tc>
        <w:tc>
          <w:tcPr>
            <w:tcW w:w="1710" w:type="dxa"/>
            <w:shd w:val="clear" w:color="auto" w:fill="auto"/>
          </w:tcPr>
          <w:p w14:paraId="7C6AAAF8" w14:textId="35B32990" w:rsidR="00397341" w:rsidRPr="00CC7953" w:rsidRDefault="00F64236" w:rsidP="00397341">
            <w:pPr>
              <w:pStyle w:val="3TableText"/>
              <w:jc w:val="center"/>
            </w:pPr>
            <w:r>
              <w:t>5.9</w:t>
            </w:r>
            <w:r w:rsidR="00397341">
              <w:t xml:space="preserve"> cm</w:t>
            </w:r>
          </w:p>
        </w:tc>
        <w:tc>
          <w:tcPr>
            <w:tcW w:w="1670" w:type="dxa"/>
            <w:shd w:val="clear" w:color="auto" w:fill="auto"/>
          </w:tcPr>
          <w:p w14:paraId="232DF25E" w14:textId="0DD676CB" w:rsidR="00397341" w:rsidRPr="00CC7953" w:rsidRDefault="00397341" w:rsidP="00397341">
            <w:pPr>
              <w:pStyle w:val="3TableText"/>
              <w:jc w:val="center"/>
            </w:pPr>
            <w:r>
              <w:t>USGS</w:t>
            </w:r>
          </w:p>
        </w:tc>
      </w:tr>
      <w:tr w:rsidR="00397341" w:rsidRPr="003951D5" w14:paraId="581BA664" w14:textId="77777777" w:rsidTr="00397341">
        <w:trPr>
          <w:cnfStyle w:val="000000100000" w:firstRow="0" w:lastRow="0" w:firstColumn="0" w:lastColumn="0" w:oddVBand="0" w:evenVBand="0" w:oddHBand="1" w:evenHBand="0" w:firstRowFirstColumn="0" w:firstRowLastColumn="0" w:lastRowFirstColumn="0" w:lastRowLastColumn="0"/>
          <w:trHeight w:val="288"/>
          <w:jc w:val="center"/>
        </w:trPr>
        <w:tc>
          <w:tcPr>
            <w:tcW w:w="1177" w:type="dxa"/>
          </w:tcPr>
          <w:p w14:paraId="3443E2F2" w14:textId="65778B7E" w:rsidR="00397341" w:rsidRPr="00CC7953" w:rsidRDefault="00397341" w:rsidP="00397341">
            <w:pPr>
              <w:pStyle w:val="3TableText"/>
              <w:jc w:val="center"/>
            </w:pPr>
            <w:r>
              <w:t>2018</w:t>
            </w:r>
          </w:p>
        </w:tc>
        <w:tc>
          <w:tcPr>
            <w:tcW w:w="3408" w:type="dxa"/>
          </w:tcPr>
          <w:p w14:paraId="2B662CD1" w14:textId="274B6F50" w:rsidR="00397341" w:rsidRDefault="00397341" w:rsidP="00397341">
            <w:pPr>
              <w:pStyle w:val="3TableText"/>
            </w:pPr>
            <w:r>
              <w:t>2018 USGS South Texas LiDAR</w:t>
            </w:r>
          </w:p>
        </w:tc>
        <w:tc>
          <w:tcPr>
            <w:tcW w:w="1260" w:type="dxa"/>
          </w:tcPr>
          <w:p w14:paraId="09D20BAC" w14:textId="650E0D75" w:rsidR="00397341" w:rsidRPr="00CC7953" w:rsidRDefault="00397341" w:rsidP="00397341">
            <w:pPr>
              <w:pStyle w:val="3TableText"/>
              <w:jc w:val="center"/>
            </w:pPr>
            <w:r>
              <w:t>Airborne LiDAR</w:t>
            </w:r>
          </w:p>
        </w:tc>
        <w:tc>
          <w:tcPr>
            <w:tcW w:w="1710" w:type="dxa"/>
          </w:tcPr>
          <w:p w14:paraId="5A166C5F" w14:textId="354E369B" w:rsidR="00397341" w:rsidRPr="00CC7953" w:rsidRDefault="00F64236" w:rsidP="00397341">
            <w:pPr>
              <w:pStyle w:val="3TableText"/>
              <w:jc w:val="center"/>
            </w:pPr>
            <w:r>
              <w:t>10</w:t>
            </w:r>
            <w:r w:rsidR="00397341">
              <w:t xml:space="preserve"> cm</w:t>
            </w:r>
          </w:p>
        </w:tc>
        <w:tc>
          <w:tcPr>
            <w:tcW w:w="1670" w:type="dxa"/>
          </w:tcPr>
          <w:p w14:paraId="29485CC4" w14:textId="7FE29E73" w:rsidR="00397341" w:rsidRPr="00CC7953" w:rsidRDefault="00397341" w:rsidP="00397341">
            <w:pPr>
              <w:pStyle w:val="3TableText"/>
              <w:jc w:val="center"/>
            </w:pPr>
            <w:r>
              <w:t>USGS</w:t>
            </w:r>
          </w:p>
        </w:tc>
      </w:tr>
    </w:tbl>
    <w:p w14:paraId="133AFF67" w14:textId="072A6CAD" w:rsidR="00F42BDE" w:rsidRPr="003951D5" w:rsidRDefault="00B01C0D" w:rsidP="00F42BDE">
      <w:pPr>
        <w:pStyle w:val="Heading4"/>
      </w:pPr>
      <w:bookmarkStart w:id="26" w:name="_Ref12173264"/>
      <w:r>
        <w:t>San Fernando</w:t>
      </w:r>
      <w:r w:rsidR="00897839">
        <w:t xml:space="preserve"> Watershed </w:t>
      </w:r>
      <w:r w:rsidR="00F42BDE" w:rsidRPr="003951D5">
        <w:t>Source Terrain Data</w:t>
      </w:r>
      <w:bookmarkEnd w:id="26"/>
    </w:p>
    <w:p w14:paraId="5964C658" w14:textId="7FCBEC8F" w:rsidR="00B75CAF" w:rsidRDefault="00086161">
      <w:pPr>
        <w:pStyle w:val="2Body-Text"/>
        <w:jc w:val="both"/>
        <w:rPr>
          <w:rFonts w:eastAsiaTheme="minorHAnsi"/>
        </w:rPr>
      </w:pPr>
      <w:r w:rsidRPr="003951D5">
        <w:rPr>
          <w:rFonts w:eastAsiaTheme="minorHAnsi"/>
        </w:rPr>
        <w:t xml:space="preserve">The source elevation data for the </w:t>
      </w:r>
      <w:r w:rsidR="00B01C0D">
        <w:t>San Fernando</w:t>
      </w:r>
      <w:r w:rsidR="00897839">
        <w:t xml:space="preserve"> Watershed</w:t>
      </w:r>
      <w:r w:rsidRPr="003951D5">
        <w:rPr>
          <w:rFonts w:eastAsiaTheme="minorHAnsi"/>
        </w:rPr>
        <w:t xml:space="preserve"> are DEMs derived from the</w:t>
      </w:r>
      <w:r w:rsidRPr="001B2735">
        <w:rPr>
          <w:rFonts w:eastAsiaTheme="minorHAnsi"/>
        </w:rPr>
        <w:t xml:space="preserve"> </w:t>
      </w:r>
      <w:r w:rsidR="00397341">
        <w:t xml:space="preserve">2009 TNRIS LiDAR – Goliad, McMullen, and Zapata Counties, Texas, </w:t>
      </w:r>
      <w:bookmarkStart w:id="27" w:name="_Hlk85462033"/>
      <w:r w:rsidR="00397341">
        <w:t>2018 USGS South Central Texas LiDAR</w:t>
      </w:r>
      <w:r w:rsidR="00397341" w:rsidRPr="001941A0" w:rsidDel="00397341">
        <w:rPr>
          <w:rFonts w:eastAsiaTheme="minorHAnsi"/>
        </w:rPr>
        <w:t>,</w:t>
      </w:r>
      <w:r w:rsidR="00397341" w:rsidRPr="001941A0">
        <w:rPr>
          <w:rFonts w:eastAsiaTheme="minorHAnsi"/>
        </w:rPr>
        <w:t xml:space="preserve"> and </w:t>
      </w:r>
      <w:r w:rsidR="00397341" w:rsidRPr="001941A0">
        <w:t>2018 USGS</w:t>
      </w:r>
      <w:r w:rsidR="00397341">
        <w:t xml:space="preserve"> South Texas LiDAR</w:t>
      </w:r>
      <w:bookmarkEnd w:id="27"/>
      <w:r w:rsidR="00411B4A">
        <w:rPr>
          <w:rFonts w:eastAsiaTheme="minorHAnsi"/>
        </w:rPr>
        <w:t xml:space="preserve">.  </w:t>
      </w:r>
      <w:r w:rsidRPr="003951D5">
        <w:rPr>
          <w:rFonts w:eastAsiaTheme="minorHAnsi"/>
        </w:rPr>
        <w:t>Only points classified as “ground” points (i.e., bare earth) were imported from the LiDAR and used for development of the project DEMs.  Bare-earth LIDAR data are typically made by filtering non-ground returns (e.g. buildings, vegetation, etc.) from the raw laser returns.</w:t>
      </w:r>
      <w:r w:rsidRPr="003951D5">
        <w:t xml:space="preserve">  </w:t>
      </w:r>
      <w:r w:rsidR="005C6D9D">
        <w:rPr>
          <w:rFonts w:eastAsiaTheme="minorHAnsi"/>
        </w:rPr>
        <w:fldChar w:fldCharType="begin"/>
      </w:r>
      <w:r w:rsidR="005C6D9D">
        <w:instrText xml:space="preserve"> REF _Ref489949566 \h </w:instrText>
      </w:r>
      <w:r w:rsidR="00F41948">
        <w:rPr>
          <w:rFonts w:eastAsiaTheme="minorHAnsi"/>
        </w:rPr>
        <w:instrText xml:space="preserve"> \* MERGEFORMAT </w:instrText>
      </w:r>
      <w:r w:rsidR="005C6D9D">
        <w:rPr>
          <w:rFonts w:eastAsiaTheme="minorHAnsi"/>
        </w:rPr>
      </w:r>
      <w:r w:rsidR="005C6D9D">
        <w:rPr>
          <w:rFonts w:eastAsiaTheme="minorHAnsi"/>
        </w:rPr>
        <w:fldChar w:fldCharType="separate"/>
      </w:r>
      <w:r w:rsidR="00CC5722" w:rsidRPr="00562022">
        <w:t xml:space="preserve">Figure </w:t>
      </w:r>
      <w:r w:rsidR="00CC5722">
        <w:rPr>
          <w:noProof/>
        </w:rPr>
        <w:t>2</w:t>
      </w:r>
      <w:r w:rsidR="005C6D9D">
        <w:rPr>
          <w:rFonts w:eastAsiaTheme="minorHAnsi"/>
        </w:rPr>
        <w:fldChar w:fldCharType="end"/>
      </w:r>
      <w:r w:rsidRPr="003951D5">
        <w:rPr>
          <w:rFonts w:eastAsiaTheme="minorHAnsi"/>
        </w:rPr>
        <w:t xml:space="preserve"> depicts </w:t>
      </w:r>
      <w:r w:rsidRPr="003951D5">
        <w:rPr>
          <w:rFonts w:eastAsiaTheme="minorHAnsi"/>
        </w:rPr>
        <w:lastRenderedPageBreak/>
        <w:t xml:space="preserve">the extent of the data defined </w:t>
      </w:r>
      <w:r w:rsidR="003951D5" w:rsidRPr="003951D5">
        <w:rPr>
          <w:rFonts w:eastAsiaTheme="minorHAnsi"/>
        </w:rPr>
        <w:t xml:space="preserve">in </w:t>
      </w:r>
      <w:r w:rsidR="005C6D9D" w:rsidRPr="00292008">
        <w:rPr>
          <w:rFonts w:eastAsiaTheme="minorHAnsi"/>
          <w:b/>
          <w:bCs/>
        </w:rPr>
        <w:fldChar w:fldCharType="begin"/>
      </w:r>
      <w:r w:rsidR="005C6D9D" w:rsidRPr="006E771D">
        <w:rPr>
          <w:rFonts w:eastAsiaTheme="minorHAnsi"/>
          <w:b/>
          <w:bCs/>
        </w:rPr>
        <w:instrText xml:space="preserve"> REF _Ref477885922 \h </w:instrText>
      </w:r>
      <w:r w:rsidR="00F41948" w:rsidRPr="006E771D">
        <w:rPr>
          <w:rFonts w:eastAsiaTheme="minorHAnsi"/>
          <w:b/>
          <w:bCs/>
        </w:rPr>
        <w:instrText xml:space="preserve"> \* MERGEFORMAT </w:instrText>
      </w:r>
      <w:r w:rsidR="005C6D9D" w:rsidRPr="00292008">
        <w:rPr>
          <w:rFonts w:eastAsiaTheme="minorHAnsi"/>
          <w:b/>
          <w:bCs/>
        </w:rPr>
      </w:r>
      <w:r w:rsidR="005C6D9D" w:rsidRPr="00292008">
        <w:rPr>
          <w:rFonts w:eastAsiaTheme="minorHAnsi"/>
          <w:b/>
          <w:bCs/>
        </w:rPr>
        <w:fldChar w:fldCharType="separate"/>
      </w:r>
      <w:r w:rsidR="00CC5722" w:rsidRPr="00CC5722">
        <w:rPr>
          <w:b/>
          <w:bCs/>
        </w:rPr>
        <w:t xml:space="preserve">Table </w:t>
      </w:r>
      <w:r w:rsidR="00CC5722" w:rsidRPr="00CC5722">
        <w:rPr>
          <w:b/>
          <w:bCs/>
          <w:noProof/>
        </w:rPr>
        <w:t>2</w:t>
      </w:r>
      <w:r w:rsidR="005C6D9D" w:rsidRPr="00292008">
        <w:rPr>
          <w:rFonts w:eastAsiaTheme="minorHAnsi"/>
          <w:b/>
          <w:bCs/>
        </w:rPr>
        <w:fldChar w:fldCharType="end"/>
      </w:r>
      <w:r w:rsidR="00F42BDE" w:rsidRPr="003951D5">
        <w:rPr>
          <w:rFonts w:eastAsiaTheme="minorHAnsi"/>
        </w:rPr>
        <w:t>.</w:t>
      </w:r>
      <w:r w:rsidR="00B75CAF">
        <w:rPr>
          <w:rFonts w:eastAsiaTheme="minorHAnsi"/>
        </w:rPr>
        <w:t xml:space="preserve"> </w:t>
      </w:r>
      <w:r w:rsidR="00F64236" w:rsidRPr="009A791F">
        <w:t>The 2009 TNRIS LiDAR was collected with a nominal pulse spacing of 1 meter. The data was tested to meet 22.5 cm vertical accuracy at 95% confidence level (RMSE * 1.96).  The 2018 USGS South Central Texas LiDAR was collected with a nominal pulse spacing of 0.7 meters.  The data was tested to meet 11.6 cm vertical accuracy at 95% confidence level (RMSE * 1.96).  The 2018 USGS South Texas LiDAR was collected with a nominal pulse spacing of 0.7 meters. The data was tested to meet 19.6 cm vertical accuracy at 95% confidence level (RMSE * 1.96).</w:t>
      </w:r>
    </w:p>
    <w:p w14:paraId="00218900" w14:textId="38139410" w:rsidR="00B75CAF" w:rsidRDefault="00B75CAF">
      <w:pPr>
        <w:spacing w:after="200" w:line="276" w:lineRule="auto"/>
        <w:rPr>
          <w:szCs w:val="26"/>
        </w:rPr>
      </w:pPr>
    </w:p>
    <w:p w14:paraId="3707DE0D" w14:textId="77777777" w:rsidR="00F42BDE" w:rsidRPr="003951D5" w:rsidRDefault="00F42BDE" w:rsidP="00F42BDE">
      <w:pPr>
        <w:pStyle w:val="Heading3"/>
      </w:pPr>
      <w:bookmarkStart w:id="28" w:name="_Toc468337263"/>
      <w:bookmarkStart w:id="29" w:name="_Toc478117912"/>
      <w:bookmarkStart w:id="30" w:name="_Toc90025990"/>
      <w:r w:rsidRPr="003951D5">
        <w:t>Data Development</w:t>
      </w:r>
      <w:bookmarkEnd w:id="28"/>
      <w:r w:rsidRPr="003951D5">
        <w:t xml:space="preserve"> Methodology</w:t>
      </w:r>
      <w:bookmarkEnd w:id="29"/>
      <w:bookmarkEnd w:id="30"/>
    </w:p>
    <w:p w14:paraId="43DE690C" w14:textId="2DAB46DE" w:rsidR="00F42BDE" w:rsidRPr="004D0A69" w:rsidRDefault="00F42BDE" w:rsidP="00F15128">
      <w:pPr>
        <w:pStyle w:val="2Body-Text"/>
        <w:jc w:val="both"/>
      </w:pPr>
      <w:r w:rsidRPr="004D0A69">
        <w:t xml:space="preserve">The source topographic data were processed for an area covering the </w:t>
      </w:r>
      <w:r w:rsidR="00B01C0D">
        <w:t>San Fernando</w:t>
      </w:r>
      <w:r w:rsidR="00897839">
        <w:t xml:space="preserve"> Watershed</w:t>
      </w:r>
      <w:r w:rsidRPr="004D0A69">
        <w:t xml:space="preserve"> and contributing drainage areas for the </w:t>
      </w:r>
      <w:r w:rsidR="00B01C0D">
        <w:t>San Fernando</w:t>
      </w:r>
      <w:r w:rsidR="009B140B" w:rsidRPr="004D0A69">
        <w:t xml:space="preserve"> </w:t>
      </w:r>
      <w:r w:rsidRPr="004D0A69">
        <w:t xml:space="preserve">BLE modeling efforts. The topographic data for </w:t>
      </w:r>
      <w:r w:rsidR="00B01C0D">
        <w:t>San Fernando</w:t>
      </w:r>
      <w:r w:rsidR="00897839">
        <w:t xml:space="preserve"> Watershed</w:t>
      </w:r>
      <w:r w:rsidRPr="004D0A69">
        <w:t xml:space="preserve"> was projected horizontally, as needed, to North American Datum of 1983 (NAD83), State Plane Coordinate System (SPCS) </w:t>
      </w:r>
      <w:r w:rsidR="00721E61" w:rsidRPr="00CB0237">
        <w:t>Texas</w:t>
      </w:r>
      <w:r w:rsidRPr="00CB0237">
        <w:t xml:space="preserve"> </w:t>
      </w:r>
      <w:r w:rsidR="00CB0237">
        <w:t>South</w:t>
      </w:r>
      <w:r w:rsidRPr="004D0A69">
        <w:t xml:space="preserve"> </w:t>
      </w:r>
      <w:r w:rsidRPr="001941A0">
        <w:t>in feet (</w:t>
      </w:r>
      <w:r w:rsidR="009241CD" w:rsidRPr="001941A0">
        <w:t>4205</w:t>
      </w:r>
      <w:r w:rsidRPr="001941A0">
        <w:t>).  All topographic data were adjusted vertically, as needed, to NAVD88 in feet. Compass used a combination o</w:t>
      </w:r>
      <w:r w:rsidRPr="004D0A69">
        <w:t xml:space="preserve">f ArcGIS and other software tools to apply any vertical datum shifts and\or any horizontal projection transformations to the topographic data. </w:t>
      </w:r>
    </w:p>
    <w:p w14:paraId="4670C069" w14:textId="77777777" w:rsidR="00F42BDE" w:rsidRPr="009F7212" w:rsidRDefault="00F42BDE" w:rsidP="00F42BDE">
      <w:pPr>
        <w:pStyle w:val="Heading3"/>
      </w:pPr>
      <w:bookmarkStart w:id="31" w:name="_Toc468337264"/>
      <w:bookmarkStart w:id="32" w:name="_Toc478117913"/>
      <w:bookmarkStart w:id="33" w:name="_Toc90025991"/>
      <w:r w:rsidRPr="009F7212">
        <w:t>DEM QA/QC</w:t>
      </w:r>
      <w:bookmarkEnd w:id="31"/>
      <w:bookmarkEnd w:id="32"/>
      <w:bookmarkEnd w:id="33"/>
      <w:r w:rsidRPr="009F7212">
        <w:t xml:space="preserve"> </w:t>
      </w:r>
    </w:p>
    <w:p w14:paraId="6E9247D2" w14:textId="49B110AC" w:rsidR="00F42BDE" w:rsidRPr="009F7212" w:rsidRDefault="00F42BDE" w:rsidP="00F15128">
      <w:pPr>
        <w:pStyle w:val="2Body-Text"/>
        <w:jc w:val="both"/>
      </w:pPr>
      <w:r w:rsidRPr="009F7212">
        <w:t xml:space="preserve">DEMs developed for use in the </w:t>
      </w:r>
      <w:r w:rsidR="00B01C0D">
        <w:t>San Fernando</w:t>
      </w:r>
      <w:r w:rsidR="00D60613">
        <w:t xml:space="preserve"> </w:t>
      </w:r>
      <w:r w:rsidR="008B1E72" w:rsidRPr="009F7212">
        <w:t xml:space="preserve">Watershed </w:t>
      </w:r>
      <w:r w:rsidRPr="009F7212">
        <w:t>BLE analysis were developed and independent assured to meet quality standards of the project.  The data w</w:t>
      </w:r>
      <w:r w:rsidR="00721E61">
        <w:t>ere</w:t>
      </w:r>
      <w:r w:rsidRPr="009F7212">
        <w:t xml:space="preserve"> developed using a controlled process, were </w:t>
      </w:r>
      <w:r w:rsidR="008C2260" w:rsidRPr="009F7212">
        <w:t>evaluated,</w:t>
      </w:r>
      <w:r w:rsidRPr="009F7212">
        <w:t xml:space="preserve"> and assured by a topographic data development </w:t>
      </w:r>
      <w:r w:rsidR="00411B4A" w:rsidRPr="009F7212">
        <w:t>team and</w:t>
      </w:r>
      <w:r w:rsidRPr="009F7212">
        <w:t xml:space="preserve"> were evaluated and assured by the engineering team. Quality assurance during the data development process includes, but is not limited to the following QC checks:</w:t>
      </w:r>
    </w:p>
    <w:p w14:paraId="7CDA2EA8" w14:textId="77777777" w:rsidR="00F42BDE" w:rsidRPr="009F7212" w:rsidRDefault="00F42BDE" w:rsidP="00F15128">
      <w:pPr>
        <w:pStyle w:val="BodyText"/>
        <w:numPr>
          <w:ilvl w:val="0"/>
          <w:numId w:val="38"/>
        </w:numPr>
        <w:jc w:val="both"/>
      </w:pPr>
      <w:r w:rsidRPr="009F7212">
        <w:t>Horizontal Projection Check</w:t>
      </w:r>
    </w:p>
    <w:p w14:paraId="593CEE79" w14:textId="77777777" w:rsidR="00F42BDE" w:rsidRPr="009F7212" w:rsidRDefault="00F42BDE" w:rsidP="00F15128">
      <w:pPr>
        <w:pStyle w:val="BodyText"/>
        <w:numPr>
          <w:ilvl w:val="0"/>
          <w:numId w:val="38"/>
        </w:numPr>
        <w:jc w:val="both"/>
      </w:pPr>
      <w:r w:rsidRPr="009F7212">
        <w:t>Vertical Datum Check</w:t>
      </w:r>
    </w:p>
    <w:p w14:paraId="11957326" w14:textId="77777777" w:rsidR="00F42BDE" w:rsidRPr="009F7212" w:rsidRDefault="00F42BDE" w:rsidP="00F15128">
      <w:pPr>
        <w:pStyle w:val="BodyText"/>
        <w:numPr>
          <w:ilvl w:val="0"/>
          <w:numId w:val="38"/>
        </w:numPr>
        <w:jc w:val="both"/>
      </w:pPr>
      <w:r w:rsidRPr="009F7212">
        <w:t>Resolution Check</w:t>
      </w:r>
    </w:p>
    <w:p w14:paraId="2D6F2E74" w14:textId="77777777" w:rsidR="00F42BDE" w:rsidRPr="009F7212" w:rsidRDefault="00F42BDE" w:rsidP="00F15128">
      <w:pPr>
        <w:pStyle w:val="BodyText"/>
        <w:numPr>
          <w:ilvl w:val="0"/>
          <w:numId w:val="38"/>
        </w:numPr>
        <w:jc w:val="both"/>
      </w:pPr>
      <w:r w:rsidRPr="009F7212">
        <w:t>Format Check</w:t>
      </w:r>
    </w:p>
    <w:p w14:paraId="1D55F415" w14:textId="77777777" w:rsidR="00F42BDE" w:rsidRPr="009F7212" w:rsidRDefault="00F42BDE" w:rsidP="00F15128">
      <w:pPr>
        <w:pStyle w:val="BodyText"/>
        <w:numPr>
          <w:ilvl w:val="0"/>
          <w:numId w:val="38"/>
        </w:numPr>
        <w:jc w:val="both"/>
      </w:pPr>
      <w:r w:rsidRPr="009F7212">
        <w:t>Seamless Data Check to ensure the DEM files are consistent and seamless along source data edges</w:t>
      </w:r>
    </w:p>
    <w:p w14:paraId="0581783D" w14:textId="4E4CEDBB" w:rsidR="00F42BDE" w:rsidRPr="009F7212" w:rsidRDefault="009241CD" w:rsidP="00F15128">
      <w:pPr>
        <w:pStyle w:val="2Body-Text"/>
        <w:jc w:val="both"/>
      </w:pPr>
      <w:r>
        <w:t>Q</w:t>
      </w:r>
      <w:r w:rsidR="00F42BDE" w:rsidRPr="009F7212">
        <w:t>uality control after the development process by the DEM development team included visual observations using hillshade, contouring, color rendering, and/or other visual aids to review and identify potential impactful anomalies within the DEM surface.  This QC step included, but were not limited to the following QC checks:</w:t>
      </w:r>
    </w:p>
    <w:p w14:paraId="52EE6EE3" w14:textId="77777777" w:rsidR="00F42BDE" w:rsidRPr="009F7212" w:rsidRDefault="00F42BDE" w:rsidP="00F15128">
      <w:pPr>
        <w:pStyle w:val="BodyText"/>
        <w:numPr>
          <w:ilvl w:val="0"/>
          <w:numId w:val="38"/>
        </w:numPr>
        <w:jc w:val="both"/>
      </w:pPr>
      <w:r w:rsidRPr="009F7212">
        <w:t>Seamless Data Check to ensure no voids along the edges and between the prioritized datasets</w:t>
      </w:r>
    </w:p>
    <w:p w14:paraId="2020D32F" w14:textId="77777777" w:rsidR="00F42BDE" w:rsidRPr="009F7212" w:rsidRDefault="00F42BDE" w:rsidP="00F15128">
      <w:pPr>
        <w:pStyle w:val="BodyText"/>
        <w:numPr>
          <w:ilvl w:val="0"/>
          <w:numId w:val="38"/>
        </w:numPr>
        <w:jc w:val="both"/>
      </w:pPr>
      <w:r w:rsidRPr="009F7212">
        <w:t>NoData Value Check to ensure no null values</w:t>
      </w:r>
    </w:p>
    <w:p w14:paraId="265267F3" w14:textId="77777777" w:rsidR="00F42BDE" w:rsidRPr="009F7212" w:rsidRDefault="00F42BDE" w:rsidP="00F15128">
      <w:pPr>
        <w:pStyle w:val="BodyText"/>
        <w:numPr>
          <w:ilvl w:val="0"/>
          <w:numId w:val="38"/>
        </w:numPr>
        <w:jc w:val="both"/>
      </w:pPr>
      <w:r w:rsidRPr="009F7212">
        <w:t>Manual Elevation Check using hillshade rasters to find erroneous elevation issues</w:t>
      </w:r>
    </w:p>
    <w:p w14:paraId="426A9FC2" w14:textId="77777777" w:rsidR="00F42BDE" w:rsidRPr="009F7212" w:rsidRDefault="00F42BDE" w:rsidP="00F15128">
      <w:pPr>
        <w:pStyle w:val="BodyText"/>
        <w:numPr>
          <w:ilvl w:val="0"/>
          <w:numId w:val="38"/>
        </w:numPr>
        <w:jc w:val="both"/>
      </w:pPr>
      <w:r w:rsidRPr="009F7212">
        <w:t>Unit Consistency Check</w:t>
      </w:r>
    </w:p>
    <w:p w14:paraId="0F7F9E16" w14:textId="77777777" w:rsidR="00F42BDE" w:rsidRPr="009F7212" w:rsidRDefault="00F42BDE" w:rsidP="00F15128">
      <w:pPr>
        <w:pStyle w:val="BodyText"/>
        <w:numPr>
          <w:ilvl w:val="0"/>
          <w:numId w:val="38"/>
        </w:numPr>
        <w:jc w:val="both"/>
      </w:pPr>
      <w:r w:rsidRPr="009F7212">
        <w:t>Legacy Cell Value Anomalies</w:t>
      </w:r>
    </w:p>
    <w:p w14:paraId="2DE065D8" w14:textId="44736727" w:rsidR="00F42BDE" w:rsidRPr="009F7212" w:rsidRDefault="001941A0" w:rsidP="00F15128">
      <w:pPr>
        <w:pStyle w:val="2Body-Text"/>
        <w:jc w:val="both"/>
      </w:pPr>
      <w:r w:rsidRPr="009F7212">
        <w:t xml:space="preserve">Quality </w:t>
      </w:r>
      <w:r>
        <w:t>assurance was accomplished through quality</w:t>
      </w:r>
      <w:r w:rsidR="00F42BDE" w:rsidRPr="009F7212">
        <w:t xml:space="preserve"> </w:t>
      </w:r>
      <w:r w:rsidR="009241CD">
        <w:t>control checks</w:t>
      </w:r>
      <w:r w:rsidR="009241CD" w:rsidRPr="009F7212">
        <w:t xml:space="preserve"> </w:t>
      </w:r>
      <w:r w:rsidR="00F42BDE" w:rsidRPr="009F7212">
        <w:t>conducted after the seamless DEM development conducted by the engineering team included visual or automated assessments to identify potentially impactful anomalies or slope changes that may adversely impact hydraulic.</w:t>
      </w:r>
    </w:p>
    <w:p w14:paraId="14AFDD9F" w14:textId="024B7024" w:rsidR="00C31E6D" w:rsidRDefault="00F42BDE">
      <w:pPr>
        <w:pStyle w:val="2Body-Text"/>
        <w:jc w:val="both"/>
      </w:pPr>
      <w:r w:rsidRPr="009F7212">
        <w:lastRenderedPageBreak/>
        <w:t xml:space="preserve">The final DEM data developed for </w:t>
      </w:r>
      <w:r w:rsidR="00E04F6C">
        <w:t xml:space="preserve">the </w:t>
      </w:r>
      <w:r w:rsidR="00B01C0D">
        <w:t>San Fernando</w:t>
      </w:r>
      <w:r w:rsidR="00897839">
        <w:t xml:space="preserve"> Watershed</w:t>
      </w:r>
      <w:r w:rsidR="008B1E72" w:rsidRPr="009F7212">
        <w:t xml:space="preserve"> </w:t>
      </w:r>
      <w:r w:rsidRPr="009F7212">
        <w:t>are assured to meet FEMA standards and present a representative surface developed from leverage</w:t>
      </w:r>
      <w:r w:rsidR="009F7212">
        <w:t>d</w:t>
      </w:r>
      <w:r w:rsidRPr="009F7212">
        <w:t xml:space="preserve"> elevation data for the purposes of this BLE project.</w:t>
      </w:r>
    </w:p>
    <w:p w14:paraId="56B2B441" w14:textId="622404B3" w:rsidR="00C31E6D" w:rsidRDefault="00C31E6D">
      <w:pPr>
        <w:spacing w:after="200" w:line="276" w:lineRule="auto"/>
        <w:rPr>
          <w:rFonts w:eastAsia="Times New Roman"/>
          <w:szCs w:val="26"/>
        </w:rPr>
      </w:pPr>
    </w:p>
    <w:p w14:paraId="39D5E18C" w14:textId="3042B152" w:rsidR="00C05AA7" w:rsidRPr="004D0A69" w:rsidRDefault="00C84BD4" w:rsidP="00870E38">
      <w:pPr>
        <w:pStyle w:val="Heading2"/>
      </w:pPr>
      <w:bookmarkStart w:id="34" w:name="_Toc455659501"/>
      <w:bookmarkStart w:id="35" w:name="_Toc455659502"/>
      <w:bookmarkStart w:id="36" w:name="_Toc455659503"/>
      <w:bookmarkStart w:id="37" w:name="_Toc455659504"/>
      <w:bookmarkStart w:id="38" w:name="_Toc455659617"/>
      <w:bookmarkStart w:id="39" w:name="_Toc455659618"/>
      <w:bookmarkStart w:id="40" w:name="_Toc455659619"/>
      <w:bookmarkStart w:id="41" w:name="_Toc455659620"/>
      <w:bookmarkStart w:id="42" w:name="_Toc455659621"/>
      <w:bookmarkStart w:id="43" w:name="_Toc455659622"/>
      <w:bookmarkStart w:id="44" w:name="_Toc455659623"/>
      <w:bookmarkStart w:id="45" w:name="_Toc455659624"/>
      <w:bookmarkStart w:id="46" w:name="_Toc455659625"/>
      <w:bookmarkStart w:id="47" w:name="_Toc455659626"/>
      <w:bookmarkStart w:id="48" w:name="_Toc455659627"/>
      <w:bookmarkStart w:id="49" w:name="_Toc455659628"/>
      <w:bookmarkStart w:id="50" w:name="_Toc455659629"/>
      <w:bookmarkStart w:id="51" w:name="_Toc455659630"/>
      <w:bookmarkStart w:id="52" w:name="_Toc455659631"/>
      <w:bookmarkStart w:id="53" w:name="_Toc455659632"/>
      <w:bookmarkStart w:id="54" w:name="_Toc455659633"/>
      <w:bookmarkEnd w:id="5"/>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r>
        <w:t xml:space="preserve"> </w:t>
      </w:r>
      <w:bookmarkStart w:id="55" w:name="_Toc90025992"/>
      <w:r w:rsidR="004015A1" w:rsidRPr="004D0A69">
        <w:t xml:space="preserve">2D </w:t>
      </w:r>
      <w:r w:rsidR="0085785F" w:rsidRPr="004D0A69">
        <w:t xml:space="preserve">BLE </w:t>
      </w:r>
      <w:r w:rsidR="004015A1" w:rsidRPr="004D0A69">
        <w:t>Methods</w:t>
      </w:r>
      <w:bookmarkEnd w:id="55"/>
    </w:p>
    <w:p w14:paraId="5D3A87F5" w14:textId="7950CC05" w:rsidR="00B34E57" w:rsidRPr="004D0A69" w:rsidRDefault="004015A1" w:rsidP="00F15128">
      <w:pPr>
        <w:jc w:val="both"/>
      </w:pPr>
      <w:r w:rsidRPr="004D0A69">
        <w:t xml:space="preserve">The following sections describe the </w:t>
      </w:r>
      <w:r w:rsidR="00866EB8" w:rsidRPr="004D0A69">
        <w:t xml:space="preserve">2D computational mesh and program setting considerations, followed by </w:t>
      </w:r>
      <w:r w:rsidR="003431F0" w:rsidRPr="004D0A69">
        <w:t xml:space="preserve">discussion and tabulation of </w:t>
      </w:r>
      <w:r w:rsidR="00866EB8" w:rsidRPr="004D0A69">
        <w:t>hydrologic and hydraulic engineering methods</w:t>
      </w:r>
      <w:r w:rsidR="003431F0" w:rsidRPr="004D0A69">
        <w:t xml:space="preserve"> and model inputs</w:t>
      </w:r>
      <w:r w:rsidR="00866EB8" w:rsidRPr="004D0A69">
        <w:t>.</w:t>
      </w:r>
    </w:p>
    <w:p w14:paraId="297EA283" w14:textId="77777777" w:rsidR="00B34E57" w:rsidRPr="004D0A69" w:rsidRDefault="004015A1" w:rsidP="00753A66">
      <w:pPr>
        <w:pStyle w:val="Heading3"/>
        <w:spacing w:before="240" w:after="240"/>
      </w:pPr>
      <w:bookmarkStart w:id="56" w:name="_Ref88232968"/>
      <w:bookmarkStart w:id="57" w:name="_Ref88232983"/>
      <w:bookmarkStart w:id="58" w:name="_Toc90025993"/>
      <w:r w:rsidRPr="004D0A69">
        <w:t xml:space="preserve">2D Computational </w:t>
      </w:r>
      <w:r w:rsidR="00B34E57" w:rsidRPr="004D0A69">
        <w:t>Mesh</w:t>
      </w:r>
      <w:r w:rsidR="003431F0" w:rsidRPr="004D0A69">
        <w:t xml:space="preserve"> and Settings</w:t>
      </w:r>
      <w:bookmarkEnd w:id="56"/>
      <w:bookmarkEnd w:id="57"/>
      <w:bookmarkEnd w:id="58"/>
    </w:p>
    <w:p w14:paraId="7A2D53A1" w14:textId="12DC7589" w:rsidR="008B1E72" w:rsidRPr="004D0A69" w:rsidRDefault="008B1E72" w:rsidP="00F15128">
      <w:pPr>
        <w:pStyle w:val="2Body-Text"/>
        <w:jc w:val="both"/>
      </w:pPr>
      <w:r w:rsidRPr="004D0A69">
        <w:t xml:space="preserve">The </w:t>
      </w:r>
      <w:r w:rsidR="002B1A8A">
        <w:t>HEC-RAS</w:t>
      </w:r>
      <w:r w:rsidRPr="004D0A69">
        <w:t xml:space="preserve"> 2D computational mesh defines the extents of the 2D flow and can affect the accuracy of the 2D calculations. </w:t>
      </w:r>
      <w:r w:rsidR="00262085">
        <w:t xml:space="preserve"> </w:t>
      </w:r>
      <w:r w:rsidRPr="004D0A69">
        <w:t xml:space="preserve">A </w:t>
      </w:r>
      <w:r w:rsidR="00440252" w:rsidRPr="004D0A69">
        <w:t>denser</w:t>
      </w:r>
      <w:r w:rsidRPr="004D0A69">
        <w:t xml:space="preserve"> mesh may provide more accurate results, but it can dramatically increase computation times. The 2D mesh for </w:t>
      </w:r>
      <w:r w:rsidR="009F7212">
        <w:t>the</w:t>
      </w:r>
      <w:r w:rsidRPr="004D0A69">
        <w:t xml:space="preserve"> model was set as evenly spaced cells at 2</w:t>
      </w:r>
      <w:r w:rsidR="00E07B7B" w:rsidRPr="004D0A69">
        <w:t>00</w:t>
      </w:r>
      <w:r w:rsidRPr="004D0A69">
        <w:t xml:space="preserve"> feet. </w:t>
      </w:r>
      <w:r w:rsidR="00B74E1E">
        <w:t xml:space="preserve"> </w:t>
      </w:r>
      <w:r w:rsidRPr="004D0A69">
        <w:t>The mesh was further refined by placing breaklines along roads, berms, ridges, and other high ground that can influence the flow.</w:t>
      </w:r>
    </w:p>
    <w:p w14:paraId="39B38ECF" w14:textId="740BC862" w:rsidR="00D47A2F" w:rsidRDefault="00E830DD" w:rsidP="00D47A2F">
      <w:pPr>
        <w:pStyle w:val="2Body-Text"/>
        <w:jc w:val="both"/>
      </w:pPr>
      <w:bookmarkStart w:id="59" w:name="_Hlk12360543"/>
      <w:r w:rsidRPr="008B658A">
        <w:t xml:space="preserve">To ensure the entire </w:t>
      </w:r>
      <w:r w:rsidR="00B01C0D">
        <w:t>San Fernando</w:t>
      </w:r>
      <w:r w:rsidR="00897839" w:rsidRPr="006F31D2">
        <w:t xml:space="preserve"> Watershed</w:t>
      </w:r>
      <w:r w:rsidRPr="000D39A3">
        <w:t xml:space="preserve"> was represented, </w:t>
      </w:r>
      <w:bookmarkEnd w:id="59"/>
      <w:r w:rsidR="001941A0" w:rsidRPr="000D39A3">
        <w:t>a</w:t>
      </w:r>
      <w:r w:rsidR="001941A0">
        <w:t>n initial</w:t>
      </w:r>
      <w:r w:rsidR="00207225">
        <w:t xml:space="preserve"> </w:t>
      </w:r>
      <w:r w:rsidR="001941A0" w:rsidRPr="000D39A3">
        <w:t>1</w:t>
      </w:r>
      <w:r w:rsidR="008C0A5F">
        <w:t>,</w:t>
      </w:r>
      <w:r w:rsidR="001941A0" w:rsidRPr="000D39A3">
        <w:t xml:space="preserve">000-foot buffer </w:t>
      </w:r>
      <w:r w:rsidR="00207225" w:rsidRPr="00207225">
        <w:t>extension was added to the HUC boundary for the model mesh limits</w:t>
      </w:r>
      <w:r w:rsidR="001941A0" w:rsidRPr="00E7318A">
        <w:t xml:space="preserve">. Further refinements of the mesh </w:t>
      </w:r>
      <w:r w:rsidRPr="000D39A3">
        <w:t xml:space="preserve">included </w:t>
      </w:r>
      <w:r w:rsidR="00C80C5C">
        <w:t xml:space="preserve">incorporating portions of </w:t>
      </w:r>
      <w:r w:rsidR="001F0396">
        <w:t>Baffin Bay</w:t>
      </w:r>
      <w:r w:rsidR="008C0A5F">
        <w:t xml:space="preserve"> and Lower Nueces</w:t>
      </w:r>
      <w:r w:rsidRPr="008B658A">
        <w:t xml:space="preserve"> watershed</w:t>
      </w:r>
      <w:r w:rsidR="008C0A5F">
        <w:t>s</w:t>
      </w:r>
      <w:r w:rsidRPr="006F31D2">
        <w:t xml:space="preserve"> </w:t>
      </w:r>
      <w:r w:rsidR="000D39A3" w:rsidRPr="000D39A3">
        <w:t xml:space="preserve">in order to </w:t>
      </w:r>
      <w:r w:rsidR="00D47A2F" w:rsidRPr="000D39A3">
        <w:t xml:space="preserve">better capture </w:t>
      </w:r>
      <w:r w:rsidR="00D47A2F">
        <w:t>several interactions between</w:t>
      </w:r>
      <w:r w:rsidR="008C0A5F">
        <w:t xml:space="preserve"> the</w:t>
      </w:r>
      <w:r w:rsidR="00D47A2F">
        <w:t xml:space="preserve"> adjacent watersheds</w:t>
      </w:r>
      <w:r w:rsidR="00D47A2F" w:rsidRPr="000D39A3">
        <w:t>.</w:t>
      </w:r>
      <w:r w:rsidR="00D47A2F">
        <w:t xml:space="preserve"> </w:t>
      </w:r>
    </w:p>
    <w:p w14:paraId="6FCD9125" w14:textId="5ECC0F99" w:rsidR="00800CCC" w:rsidRDefault="00800CCC" w:rsidP="00800CCC">
      <w:pPr>
        <w:pStyle w:val="2Body-Text"/>
        <w:jc w:val="both"/>
      </w:pPr>
      <w:r>
        <w:t xml:space="preserve">After </w:t>
      </w:r>
      <w:r w:rsidR="00360A75">
        <w:t xml:space="preserve">initial mapping </w:t>
      </w:r>
      <w:r>
        <w:t>review, it was decided the San Fernando watershed and its neighboring HUC</w:t>
      </w:r>
      <w:r w:rsidR="00FA1733">
        <w:t>8</w:t>
      </w:r>
      <w:r>
        <w:t>, Baffin Bay, would be better modeled with an updated Mesh border</w:t>
      </w:r>
      <w:r w:rsidR="00FA1733">
        <w:t>. To</w:t>
      </w:r>
      <w:r>
        <w:t xml:space="preserve"> simplify</w:t>
      </w:r>
      <w:r w:rsidR="00FA1733">
        <w:t xml:space="preserve"> </w:t>
      </w:r>
      <w:r>
        <w:t xml:space="preserve">the cross-border interactions and inflow areas between </w:t>
      </w:r>
      <w:r w:rsidR="00FA1733">
        <w:t xml:space="preserve">the two HUC8 watersheds, </w:t>
      </w:r>
      <w:r>
        <w:t xml:space="preserve">the </w:t>
      </w:r>
      <w:r w:rsidR="00DF7C18">
        <w:t>San Fernando</w:t>
      </w:r>
      <w:r>
        <w:t xml:space="preserve"> 2D mesh was split and the eastern portion merged with the Baffin Bay model</w:t>
      </w:r>
      <w:r w:rsidR="00FA1733">
        <w:t>, with the western portion being modeled independently</w:t>
      </w:r>
      <w:r>
        <w:t xml:space="preserve">. This can be seen </w:t>
      </w:r>
      <w:r w:rsidRPr="001941A0">
        <w:t xml:space="preserve">in </w:t>
      </w:r>
      <w:r w:rsidRPr="001941A0">
        <w:rPr>
          <w:b/>
          <w:bCs/>
        </w:rPr>
        <w:fldChar w:fldCharType="begin"/>
      </w:r>
      <w:r w:rsidRPr="001941A0">
        <w:rPr>
          <w:b/>
          <w:bCs/>
        </w:rPr>
        <w:instrText xml:space="preserve"> REF _Ref12015357 \h  \* MERGEFORMAT </w:instrText>
      </w:r>
      <w:r w:rsidRPr="001941A0">
        <w:rPr>
          <w:b/>
          <w:bCs/>
        </w:rPr>
      </w:r>
      <w:r w:rsidRPr="001941A0">
        <w:rPr>
          <w:b/>
          <w:bCs/>
        </w:rPr>
        <w:fldChar w:fldCharType="separate"/>
      </w:r>
      <w:r w:rsidR="00CC5722" w:rsidRPr="00CC5722">
        <w:rPr>
          <w:b/>
          <w:bCs/>
        </w:rPr>
        <w:t xml:space="preserve">Figure </w:t>
      </w:r>
      <w:r w:rsidR="00CC5722" w:rsidRPr="00CC5722">
        <w:rPr>
          <w:b/>
          <w:bCs/>
          <w:noProof/>
        </w:rPr>
        <w:t>3</w:t>
      </w:r>
      <w:r w:rsidRPr="001941A0">
        <w:rPr>
          <w:b/>
          <w:bCs/>
        </w:rPr>
        <w:fldChar w:fldCharType="end"/>
      </w:r>
      <w:r>
        <w:t xml:space="preserve">, with the updated </w:t>
      </w:r>
      <w:r w:rsidR="00DF7C18">
        <w:t>San Fernando</w:t>
      </w:r>
      <w:r>
        <w:t xml:space="preserve"> mesh in light grey and Baffin Bay East</w:t>
      </w:r>
      <w:r w:rsidR="007B7BF2">
        <w:t xml:space="preserve"> model</w:t>
      </w:r>
      <w:r>
        <w:t xml:space="preserve"> in dark grey.</w:t>
      </w:r>
      <w:r w:rsidR="00FA1733" w:rsidRPr="00FA1733">
        <w:t xml:space="preserve"> </w:t>
      </w:r>
      <w:r w:rsidR="00FA1733">
        <w:t xml:space="preserve">For more information on the Baffin Bay model and decisions to split that HUC8 into an east and west section for modeling purposes, refer to the </w:t>
      </w:r>
      <w:r w:rsidR="00FA1733" w:rsidRPr="00FA1733">
        <w:rPr>
          <w:i/>
          <w:iCs/>
        </w:rPr>
        <w:t>Baffin Bay Watershed, Texas 2D Base Level Engineering Methods and Results</w:t>
      </w:r>
      <w:r w:rsidR="00FA1733">
        <w:t xml:space="preserve"> report.</w:t>
      </w:r>
    </w:p>
    <w:p w14:paraId="37EE31BD" w14:textId="787C2C1D" w:rsidR="004015A1" w:rsidRPr="004D0A69" w:rsidRDefault="003431F0" w:rsidP="00F15128">
      <w:pPr>
        <w:pStyle w:val="2Body-Text"/>
        <w:jc w:val="both"/>
      </w:pPr>
      <w:r w:rsidRPr="004D0A69">
        <w:t xml:space="preserve">The </w:t>
      </w:r>
      <w:r w:rsidR="002B1A8A">
        <w:t>HEC-RAS</w:t>
      </w:r>
      <w:r w:rsidRPr="004D0A69">
        <w:t xml:space="preserve"> 2D computational mesh was created for </w:t>
      </w:r>
      <w:r w:rsidR="00B01C0D">
        <w:t>San Fernando</w:t>
      </w:r>
      <w:r w:rsidR="00897839">
        <w:t xml:space="preserve"> Watershed</w:t>
      </w:r>
      <w:r w:rsidR="008B1E72" w:rsidRPr="004D0A69">
        <w:t xml:space="preserve"> based on HUC boundaries</w:t>
      </w:r>
      <w:r w:rsidRPr="004D0A69">
        <w:t xml:space="preserve"> using ArcGIS toolsets, such as smoothing and simplification routines</w:t>
      </w:r>
      <w:r w:rsidR="00B74E1E">
        <w:t>;</w:t>
      </w:r>
      <w:r w:rsidRPr="004D0A69">
        <w:t xml:space="preserve"> ultimately</w:t>
      </w:r>
      <w:r w:rsidR="00B74E1E">
        <w:t>,</w:t>
      </w:r>
      <w:r w:rsidRPr="004D0A69">
        <w:t xml:space="preserve"> significantly reducing the need for manual edits to mesh cells within </w:t>
      </w:r>
      <w:r w:rsidR="002B1A8A">
        <w:t>HEC-RAS</w:t>
      </w:r>
      <w:r w:rsidRPr="004D0A69">
        <w:t xml:space="preserve"> that happen to generate errors.</w:t>
      </w:r>
      <w:r w:rsidR="007D5983">
        <w:t xml:space="preserve"> </w:t>
      </w:r>
      <w:r w:rsidRPr="004D0A69">
        <w:t>The 2D mesh</w:t>
      </w:r>
      <w:r w:rsidR="000D0A1E">
        <w:t xml:space="preserve"> for </w:t>
      </w:r>
      <w:r w:rsidR="00B01C0D">
        <w:t>San Fernando</w:t>
      </w:r>
      <w:r w:rsidRPr="004D0A69">
        <w:t xml:space="preserve"> consists of </w:t>
      </w:r>
      <w:r w:rsidR="00F44E9C">
        <w:t xml:space="preserve">around </w:t>
      </w:r>
      <w:r w:rsidR="004E6E22">
        <w:t>495,</w:t>
      </w:r>
      <w:r w:rsidR="00F44E9C">
        <w:t>000</w:t>
      </w:r>
      <w:r w:rsidR="00473753" w:rsidRPr="008B658A">
        <w:t xml:space="preserve"> </w:t>
      </w:r>
      <w:r w:rsidRPr="008B658A">
        <w:t>c</w:t>
      </w:r>
      <w:r w:rsidRPr="006F31D2">
        <w:t>ells</w:t>
      </w:r>
      <w:r w:rsidRPr="004D0A69">
        <w:t xml:space="preserve"> and</w:t>
      </w:r>
      <w:r w:rsidR="00124ED4" w:rsidRPr="004D0A69">
        <w:t xml:space="preserve"> </w:t>
      </w:r>
      <w:r w:rsidRPr="004D0A69">
        <w:t xml:space="preserve">a </w:t>
      </w:r>
      <w:r w:rsidR="00440252" w:rsidRPr="004D0A69">
        <w:t>200-foot</w:t>
      </w:r>
      <w:r w:rsidRPr="004D0A69">
        <w:t xml:space="preserve"> nominal mesh cell size</w:t>
      </w:r>
      <w:r w:rsidR="000D0A1E">
        <w:t>; t</w:t>
      </w:r>
      <w:r w:rsidR="008B1E72" w:rsidRPr="004D0A69">
        <w:t>here are factors that could result in either larger or smaller cell sizes including proximity to the edge of the 2D mesh or the presence of breaklines</w:t>
      </w:r>
      <w:r w:rsidR="00E62EA1" w:rsidRPr="004D0A69">
        <w:t>.</w:t>
      </w:r>
      <w:r w:rsidR="00262085">
        <w:t xml:space="preserve"> </w:t>
      </w:r>
      <w:r w:rsidR="00F43E11" w:rsidRPr="004D0A69">
        <w:t xml:space="preserve">A </w:t>
      </w:r>
      <w:r w:rsidR="00ED75B7">
        <w:t>30</w:t>
      </w:r>
      <w:r w:rsidR="00440252" w:rsidRPr="004D0A69">
        <w:t>-</w:t>
      </w:r>
      <w:r w:rsidR="000544A2">
        <w:t>second</w:t>
      </w:r>
      <w:r w:rsidR="00F43E11" w:rsidRPr="004D0A69">
        <w:t xml:space="preserve"> time step was used in the </w:t>
      </w:r>
      <w:r w:rsidR="002B1A8A">
        <w:t>HEC-RAS</w:t>
      </w:r>
      <w:r w:rsidR="00F43E11" w:rsidRPr="004D0A69">
        <w:t xml:space="preserve"> model, applying the Diffusion Wave (simplified Full Momentum) equations.</w:t>
      </w:r>
      <w:r w:rsidR="00ED75B7" w:rsidRPr="00ED75B7">
        <w:t xml:space="preserve"> </w:t>
      </w:r>
      <w:r w:rsidR="00ED75B7">
        <w:t>This timestep was selected to improve unstable courant values that were present at higher timestep intervals.</w:t>
      </w:r>
    </w:p>
    <w:p w14:paraId="47F6E904" w14:textId="77777777" w:rsidR="00E32B24" w:rsidRPr="004D0A69" w:rsidRDefault="00E32B24" w:rsidP="00E32B24">
      <w:pPr>
        <w:pStyle w:val="Heading3"/>
      </w:pPr>
      <w:bookmarkStart w:id="60" w:name="_Toc90025994"/>
      <w:r w:rsidRPr="004D0A69">
        <w:t>Model</w:t>
      </w:r>
      <w:r w:rsidR="00F43E11" w:rsidRPr="004D0A69">
        <w:t xml:space="preserve"> </w:t>
      </w:r>
      <w:r w:rsidR="00E675B1" w:rsidRPr="004D0A69">
        <w:t>and Boundary Condition</w:t>
      </w:r>
      <w:r w:rsidR="00F43E11" w:rsidRPr="004D0A69">
        <w:t xml:space="preserve"> Setup</w:t>
      </w:r>
      <w:bookmarkEnd w:id="60"/>
    </w:p>
    <w:p w14:paraId="6656119F" w14:textId="28E40B2C" w:rsidR="00B16547" w:rsidRPr="000A2045" w:rsidRDefault="00B16547" w:rsidP="00F15128">
      <w:pPr>
        <w:pStyle w:val="2Body-Text"/>
        <w:jc w:val="both"/>
      </w:pPr>
      <w:r w:rsidRPr="004D0A69">
        <w:t xml:space="preserve">Using </w:t>
      </w:r>
      <w:r w:rsidR="002B1A8A">
        <w:t>HEC-RAS</w:t>
      </w:r>
      <w:r w:rsidRPr="004D0A69">
        <w:t xml:space="preserve"> rain-on-grid modeling requires </w:t>
      </w:r>
      <w:r w:rsidR="000E1CEE" w:rsidRPr="004D0A69">
        <w:t xml:space="preserve">establishing a 2D computational mesh boundary, and often requires defining inflow boundary conditions in addition to excess precipitation applied to the mesh. </w:t>
      </w:r>
      <w:r w:rsidR="00411203" w:rsidRPr="004D0A69">
        <w:t xml:space="preserve">For the </w:t>
      </w:r>
      <w:r w:rsidR="00B01C0D">
        <w:t>San Fernando</w:t>
      </w:r>
      <w:r w:rsidR="00411203" w:rsidRPr="004D0A69">
        <w:t xml:space="preserve"> basin, </w:t>
      </w:r>
      <w:r w:rsidR="00796641">
        <w:t>three</w:t>
      </w:r>
      <w:r w:rsidR="00411203" w:rsidRPr="004D0A69">
        <w:t xml:space="preserve"> inflow hydrograph</w:t>
      </w:r>
      <w:r w:rsidR="00796641">
        <w:t>s</w:t>
      </w:r>
      <w:r w:rsidR="00EE2A56">
        <w:t xml:space="preserve"> </w:t>
      </w:r>
      <w:r w:rsidR="00F514C1">
        <w:t>from</w:t>
      </w:r>
      <w:r w:rsidR="009034EF">
        <w:t xml:space="preserve"> the</w:t>
      </w:r>
      <w:r w:rsidR="00F514C1">
        <w:t xml:space="preserve"> </w:t>
      </w:r>
      <w:r w:rsidR="000A2045">
        <w:t>Baffin Bay</w:t>
      </w:r>
      <w:r w:rsidR="00F514C1">
        <w:t xml:space="preserve"> </w:t>
      </w:r>
      <w:r w:rsidR="00C87D25">
        <w:t>East model</w:t>
      </w:r>
      <w:r w:rsidR="00F514C1">
        <w:t xml:space="preserve"> </w:t>
      </w:r>
      <w:r w:rsidR="00EE2A56">
        <w:t>w</w:t>
      </w:r>
      <w:r w:rsidR="00796641">
        <w:t>ere</w:t>
      </w:r>
      <w:r w:rsidR="00411203" w:rsidRPr="004D0A69">
        <w:t xml:space="preserve"> used, </w:t>
      </w:r>
      <w:r w:rsidR="00796641">
        <w:t>and</w:t>
      </w:r>
      <w:r w:rsidR="00411203" w:rsidRPr="004D0A69">
        <w:t xml:space="preserve"> excess precipitation applied to the mesh</w:t>
      </w:r>
      <w:r w:rsidR="00410305">
        <w:t>.</w:t>
      </w:r>
      <w:r w:rsidR="00411203">
        <w:t xml:space="preserve"> </w:t>
      </w:r>
      <w:r w:rsidR="005C6D9D" w:rsidRPr="000A2045">
        <w:rPr>
          <w:b/>
          <w:bCs/>
        </w:rPr>
        <w:fldChar w:fldCharType="begin"/>
      </w:r>
      <w:r w:rsidR="005C6D9D" w:rsidRPr="000A2045">
        <w:rPr>
          <w:b/>
          <w:bCs/>
        </w:rPr>
        <w:instrText xml:space="preserve"> REF _Ref12015357 \h </w:instrText>
      </w:r>
      <w:r w:rsidR="00F41948" w:rsidRPr="000A2045">
        <w:rPr>
          <w:b/>
          <w:bCs/>
        </w:rPr>
        <w:instrText xml:space="preserve"> \* MERGEFORMAT </w:instrText>
      </w:r>
      <w:r w:rsidR="005C6D9D" w:rsidRPr="000A2045">
        <w:rPr>
          <w:b/>
          <w:bCs/>
        </w:rPr>
      </w:r>
      <w:r w:rsidR="005C6D9D" w:rsidRPr="000A2045">
        <w:rPr>
          <w:b/>
          <w:bCs/>
        </w:rPr>
        <w:fldChar w:fldCharType="separate"/>
      </w:r>
      <w:r w:rsidR="00CC5722" w:rsidRPr="00CC5722">
        <w:rPr>
          <w:b/>
          <w:bCs/>
        </w:rPr>
        <w:t xml:space="preserve">Figure </w:t>
      </w:r>
      <w:r w:rsidR="00CC5722" w:rsidRPr="00CC5722">
        <w:rPr>
          <w:b/>
          <w:bCs/>
          <w:noProof/>
        </w:rPr>
        <w:t>3</w:t>
      </w:r>
      <w:r w:rsidR="005C6D9D" w:rsidRPr="000A2045">
        <w:rPr>
          <w:b/>
          <w:bCs/>
        </w:rPr>
        <w:fldChar w:fldCharType="end"/>
      </w:r>
      <w:r w:rsidRPr="004D0A69">
        <w:t xml:space="preserve"> shows the 2D computational mesh for </w:t>
      </w:r>
      <w:r w:rsidR="00E07B7B" w:rsidRPr="004D0A69">
        <w:t xml:space="preserve">the </w:t>
      </w:r>
      <w:r w:rsidR="00B01C0D">
        <w:t>San Fernando</w:t>
      </w:r>
      <w:r w:rsidR="00D273EB" w:rsidRPr="004D0A69">
        <w:t xml:space="preserve"> basin</w:t>
      </w:r>
      <w:r w:rsidR="000A2045">
        <w:t xml:space="preserve"> along with the neighboring Baffin Bay East mesh</w:t>
      </w:r>
      <w:r w:rsidRPr="008B658A">
        <w:t>.</w:t>
      </w:r>
      <w:r w:rsidR="004B51FF" w:rsidRPr="006F31D2">
        <w:t xml:space="preserve"> </w:t>
      </w:r>
      <w:bookmarkStart w:id="61" w:name="_Hlk12016687"/>
      <w:r w:rsidR="004B51FF" w:rsidRPr="000A2045">
        <w:rPr>
          <w:b/>
          <w:bCs/>
        </w:rPr>
        <w:fldChar w:fldCharType="begin"/>
      </w:r>
      <w:r w:rsidR="004B51FF" w:rsidRPr="000A2045">
        <w:rPr>
          <w:b/>
          <w:bCs/>
        </w:rPr>
        <w:instrText xml:space="preserve"> REF _Ref12016371 \h </w:instrText>
      </w:r>
      <w:r w:rsidR="00F41948" w:rsidRPr="000A2045">
        <w:rPr>
          <w:b/>
          <w:bCs/>
        </w:rPr>
        <w:instrText xml:space="preserve"> \* MERGEFORMAT </w:instrText>
      </w:r>
      <w:r w:rsidR="004B51FF" w:rsidRPr="000A2045">
        <w:rPr>
          <w:b/>
          <w:bCs/>
        </w:rPr>
      </w:r>
      <w:r w:rsidR="004B51FF" w:rsidRPr="000A2045">
        <w:rPr>
          <w:b/>
          <w:bCs/>
        </w:rPr>
        <w:fldChar w:fldCharType="separate"/>
      </w:r>
      <w:r w:rsidR="00CC5722" w:rsidRPr="00CC5722">
        <w:rPr>
          <w:b/>
          <w:bCs/>
        </w:rPr>
        <w:t xml:space="preserve">Figure </w:t>
      </w:r>
      <w:r w:rsidR="00CC5722" w:rsidRPr="00CC5722">
        <w:rPr>
          <w:b/>
          <w:bCs/>
          <w:noProof/>
        </w:rPr>
        <w:t>4</w:t>
      </w:r>
      <w:r w:rsidR="004B51FF" w:rsidRPr="000A2045">
        <w:rPr>
          <w:b/>
          <w:bCs/>
        </w:rPr>
        <w:fldChar w:fldCharType="end"/>
      </w:r>
      <w:r w:rsidR="004B51FF" w:rsidRPr="008B658A">
        <w:t xml:space="preserve"> show</w:t>
      </w:r>
      <w:r w:rsidR="000A2045">
        <w:t>s</w:t>
      </w:r>
      <w:r w:rsidR="004B51FF" w:rsidRPr="008B658A">
        <w:t xml:space="preserve"> the inflow boundary condition locations for the </w:t>
      </w:r>
      <w:r w:rsidR="00B01C0D">
        <w:t>San Fernando</w:t>
      </w:r>
      <w:r w:rsidR="00410305">
        <w:t xml:space="preserve"> basin.</w:t>
      </w:r>
      <w:r w:rsidR="000A2045">
        <w:t xml:space="preserve"> </w:t>
      </w:r>
      <w:r w:rsidR="000A2045" w:rsidRPr="000A2045">
        <w:rPr>
          <w:b/>
          <w:bCs/>
        </w:rPr>
        <w:fldChar w:fldCharType="begin"/>
      </w:r>
      <w:r w:rsidR="000A2045" w:rsidRPr="000A2045">
        <w:rPr>
          <w:b/>
          <w:bCs/>
        </w:rPr>
        <w:instrText xml:space="preserve"> REF _Ref12016377 \h </w:instrText>
      </w:r>
      <w:r w:rsidR="000A2045">
        <w:rPr>
          <w:b/>
          <w:bCs/>
        </w:rPr>
        <w:instrText xml:space="preserve"> \* MERGEFORMAT </w:instrText>
      </w:r>
      <w:r w:rsidR="000A2045" w:rsidRPr="000A2045">
        <w:rPr>
          <w:b/>
          <w:bCs/>
        </w:rPr>
      </w:r>
      <w:r w:rsidR="000A2045" w:rsidRPr="000A2045">
        <w:rPr>
          <w:b/>
          <w:bCs/>
        </w:rPr>
        <w:fldChar w:fldCharType="separate"/>
      </w:r>
      <w:r w:rsidR="00CC5722" w:rsidRPr="00CC5722">
        <w:rPr>
          <w:b/>
          <w:bCs/>
        </w:rPr>
        <w:t xml:space="preserve">Figure </w:t>
      </w:r>
      <w:r w:rsidR="00CC5722" w:rsidRPr="00CC5722">
        <w:rPr>
          <w:b/>
          <w:bCs/>
          <w:noProof/>
        </w:rPr>
        <w:t>5</w:t>
      </w:r>
      <w:r w:rsidR="000A2045" w:rsidRPr="000A2045">
        <w:rPr>
          <w:b/>
          <w:bCs/>
        </w:rPr>
        <w:fldChar w:fldCharType="end"/>
      </w:r>
      <w:r w:rsidR="000A2045">
        <w:rPr>
          <w:b/>
          <w:bCs/>
        </w:rPr>
        <w:t xml:space="preserve"> </w:t>
      </w:r>
      <w:r w:rsidR="000A2045">
        <w:t xml:space="preserve">shows the outflow </w:t>
      </w:r>
      <w:r w:rsidR="00C87D25">
        <w:t>hydrograph</w:t>
      </w:r>
      <w:r w:rsidR="000A2045">
        <w:t xml:space="preserve"> locations for San Fernando</w:t>
      </w:r>
      <w:r w:rsidR="00C87D25">
        <w:t xml:space="preserve"> to Baffin Bay West</w:t>
      </w:r>
      <w:r w:rsidR="000A2045">
        <w:t xml:space="preserve">. </w:t>
      </w:r>
    </w:p>
    <w:bookmarkEnd w:id="61"/>
    <w:p w14:paraId="61777950" w14:textId="7DCCBBBD" w:rsidR="00F919F7" w:rsidRPr="004D0A69" w:rsidRDefault="00F919F7" w:rsidP="00F15128">
      <w:pPr>
        <w:pStyle w:val="2Body-Text"/>
        <w:jc w:val="both"/>
      </w:pPr>
      <w:r w:rsidRPr="00F514C1">
        <w:lastRenderedPageBreak/>
        <w:t xml:space="preserve">The development of </w:t>
      </w:r>
      <w:r w:rsidR="00EE2A56" w:rsidRPr="00F514C1">
        <w:t xml:space="preserve">the </w:t>
      </w:r>
      <w:r w:rsidRPr="00F514C1">
        <w:t>inflow hydrograph, and excess precipitation hyetographs</w:t>
      </w:r>
      <w:r w:rsidRPr="004D0A69">
        <w:t xml:space="preserve"> for the 2D mesh, are described in the following Section </w:t>
      </w:r>
      <w:r w:rsidRPr="004D0A69">
        <w:fldChar w:fldCharType="begin"/>
      </w:r>
      <w:r w:rsidRPr="004D0A69">
        <w:instrText xml:space="preserve"> REF _Ref469039945 \r \h  \* MERGEFORMAT </w:instrText>
      </w:r>
      <w:r w:rsidRPr="004D0A69">
        <w:fldChar w:fldCharType="separate"/>
      </w:r>
      <w:r w:rsidR="00CC5722">
        <w:t>2.2.3</w:t>
      </w:r>
      <w:r w:rsidRPr="004D0A69">
        <w:fldChar w:fldCharType="end"/>
      </w:r>
      <w:r w:rsidRPr="004D0A69">
        <w:t>.</w:t>
      </w:r>
    </w:p>
    <w:p w14:paraId="3F75EB99" w14:textId="453817F5" w:rsidR="00F919F7" w:rsidRPr="004D0A69" w:rsidRDefault="00F919F7" w:rsidP="00F15128">
      <w:pPr>
        <w:pStyle w:val="2Body-Text"/>
        <w:jc w:val="both"/>
      </w:pPr>
      <w:r w:rsidRPr="004D0A69">
        <w:t>Outflow boundary conditions (from the computational 2D mesh) were utilized along basin boundaries</w:t>
      </w:r>
      <w:r>
        <w:t xml:space="preserve"> along</w:t>
      </w:r>
      <w:r w:rsidRPr="004D0A69">
        <w:t xml:space="preserve"> with inflow boundary hydrographs.</w:t>
      </w:r>
      <w:r>
        <w:t xml:space="preserve"> </w:t>
      </w:r>
      <w:r w:rsidR="00D14056">
        <w:t>For the outflow into Baffin Bay, unique</w:t>
      </w:r>
      <w:r w:rsidR="00D14056" w:rsidRPr="004D0A69">
        <w:t xml:space="preserve"> outflow boundaries </w:t>
      </w:r>
      <w:r w:rsidRPr="004D0A69">
        <w:t xml:space="preserve">were established for obvious riverine outflows, while the remaining boundaries were defined as continuous boundaries to allow drainage from adjacent basins to leave the model area freely. </w:t>
      </w:r>
      <w:r w:rsidR="00D14056">
        <w:t>The free flow outfall allows for water along boundaries to be tracked to determine if significant flow is leaving the studied watershed.</w:t>
      </w:r>
      <w:r w:rsidR="00796641" w:rsidRPr="00796641">
        <w:t xml:space="preserve"> </w:t>
      </w:r>
      <w:r w:rsidR="00796641">
        <w:t xml:space="preserve">Without boundary conditions the mesh boundary can act as a wall, forcing water to build up artificially. </w:t>
      </w:r>
      <w:r w:rsidRPr="004D0A69">
        <w:t xml:space="preserve">Normal depth was used for all non-unique outflow boundary conditions using approximate energy grade-line slopes estimated from the LiDAR terrain data. </w:t>
      </w:r>
    </w:p>
    <w:p w14:paraId="04413F19" w14:textId="77777777" w:rsidR="00F919F7" w:rsidRPr="007E53E7" w:rsidRDefault="00F919F7" w:rsidP="00753A66">
      <w:pPr>
        <w:pStyle w:val="2Body-Text"/>
      </w:pPr>
    </w:p>
    <w:p w14:paraId="7FD72E7D" w14:textId="751C447B" w:rsidR="00B16547" w:rsidRPr="00562022" w:rsidRDefault="00DF1A4F" w:rsidP="00B16547">
      <w:pPr>
        <w:pStyle w:val="2Body-Text"/>
        <w:keepNext/>
        <w:jc w:val="center"/>
      </w:pPr>
      <w:r>
        <w:rPr>
          <w:noProof/>
        </w:rPr>
        <w:drawing>
          <wp:inline distT="0" distB="0" distL="0" distR="0" wp14:anchorId="24971E52" wp14:editId="1505B90F">
            <wp:extent cx="5486400" cy="5486400"/>
            <wp:effectExtent l="19050" t="19050" r="19050" b="190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1">
                      <a:extLst>
                        <a:ext uri="{28A0092B-C50C-407E-A947-70E740481C1C}">
                          <a14:useLocalDpi xmlns:a14="http://schemas.microsoft.com/office/drawing/2010/main" val="0"/>
                        </a:ext>
                      </a:extLst>
                    </a:blip>
                    <a:stretch>
                      <a:fillRect/>
                    </a:stretch>
                  </pic:blipFill>
                  <pic:spPr>
                    <a:xfrm>
                      <a:off x="0" y="0"/>
                      <a:ext cx="5486400" cy="5486400"/>
                    </a:xfrm>
                    <a:prstGeom prst="rect">
                      <a:avLst/>
                    </a:prstGeom>
                    <a:ln w="9525">
                      <a:solidFill>
                        <a:schemeClr val="tx1"/>
                      </a:solidFill>
                    </a:ln>
                  </pic:spPr>
                </pic:pic>
              </a:graphicData>
            </a:graphic>
          </wp:inline>
        </w:drawing>
      </w:r>
    </w:p>
    <w:p w14:paraId="7D1F6B04" w14:textId="69BEDEBF" w:rsidR="00B16547" w:rsidRDefault="00B16547" w:rsidP="00B16547">
      <w:pPr>
        <w:pStyle w:val="Caption"/>
        <w:jc w:val="center"/>
      </w:pPr>
      <w:bookmarkStart w:id="62" w:name="_Ref12015357"/>
      <w:bookmarkStart w:id="63" w:name="_Toc90026032"/>
      <w:r w:rsidRPr="006A58FC">
        <w:t xml:space="preserve">Figure </w:t>
      </w:r>
      <w:r w:rsidR="006514C0" w:rsidRPr="006A58FC">
        <w:rPr>
          <w:noProof/>
        </w:rPr>
        <w:fldChar w:fldCharType="begin"/>
      </w:r>
      <w:r w:rsidR="006514C0" w:rsidRPr="006A58FC">
        <w:rPr>
          <w:noProof/>
        </w:rPr>
        <w:instrText xml:space="preserve"> SEQ Figure \* ARABIC </w:instrText>
      </w:r>
      <w:r w:rsidR="006514C0" w:rsidRPr="006A58FC">
        <w:rPr>
          <w:noProof/>
        </w:rPr>
        <w:fldChar w:fldCharType="separate"/>
      </w:r>
      <w:r w:rsidR="00CC5722">
        <w:rPr>
          <w:noProof/>
        </w:rPr>
        <w:t>3</w:t>
      </w:r>
      <w:r w:rsidR="006514C0" w:rsidRPr="006A58FC">
        <w:rPr>
          <w:noProof/>
        </w:rPr>
        <w:fldChar w:fldCharType="end"/>
      </w:r>
      <w:bookmarkEnd w:id="62"/>
      <w:r w:rsidRPr="006A58FC">
        <w:t xml:space="preserve">:  </w:t>
      </w:r>
      <w:r w:rsidR="002B1A8A" w:rsidRPr="006A58FC">
        <w:t>HEC-RAS</w:t>
      </w:r>
      <w:r w:rsidRPr="006A58FC">
        <w:t xml:space="preserve"> 2D Computational Mesh </w:t>
      </w:r>
      <w:r w:rsidR="00C830EF" w:rsidRPr="006A58FC">
        <w:t>and USGS Peak Streamflow Gages</w:t>
      </w:r>
      <w:bookmarkEnd w:id="63"/>
    </w:p>
    <w:p w14:paraId="76EFF9E4" w14:textId="438CF932" w:rsidR="004B51FF" w:rsidRPr="00562022" w:rsidRDefault="004D403C" w:rsidP="00164C90">
      <w:pPr>
        <w:pStyle w:val="2Body-Text"/>
        <w:keepNext/>
        <w:jc w:val="center"/>
      </w:pPr>
      <w:bookmarkStart w:id="64" w:name="_Hlk12016552"/>
      <w:r>
        <w:rPr>
          <w:noProof/>
        </w:rPr>
        <w:lastRenderedPageBreak/>
        <w:drawing>
          <wp:inline distT="0" distB="0" distL="0" distR="0" wp14:anchorId="27FBD58E" wp14:editId="7E5FDD2F">
            <wp:extent cx="5486400" cy="5486400"/>
            <wp:effectExtent l="19050" t="19050" r="19050" b="19050"/>
            <wp:docPr id="24" name="Picture 2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Map&#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486400" cy="5486400"/>
                    </a:xfrm>
                    <a:prstGeom prst="rect">
                      <a:avLst/>
                    </a:prstGeom>
                    <a:ln w="9525">
                      <a:solidFill>
                        <a:schemeClr val="tx1"/>
                      </a:solidFill>
                    </a:ln>
                  </pic:spPr>
                </pic:pic>
              </a:graphicData>
            </a:graphic>
          </wp:inline>
        </w:drawing>
      </w:r>
    </w:p>
    <w:p w14:paraId="6F529EE7" w14:textId="1A0723A0" w:rsidR="004B51FF" w:rsidRPr="00F919F7" w:rsidRDefault="004B51FF" w:rsidP="004B51FF">
      <w:pPr>
        <w:pStyle w:val="Caption"/>
        <w:jc w:val="center"/>
      </w:pPr>
      <w:bookmarkStart w:id="65" w:name="_Ref12016371"/>
      <w:bookmarkStart w:id="66" w:name="_Toc90026033"/>
      <w:r w:rsidRPr="00562022">
        <w:t xml:space="preserve">Figure </w:t>
      </w:r>
      <w:r w:rsidRPr="00562022">
        <w:rPr>
          <w:noProof/>
        </w:rPr>
        <w:fldChar w:fldCharType="begin"/>
      </w:r>
      <w:r w:rsidRPr="00562022">
        <w:rPr>
          <w:noProof/>
        </w:rPr>
        <w:instrText xml:space="preserve"> SEQ Figure \* ARABIC </w:instrText>
      </w:r>
      <w:r w:rsidRPr="00562022">
        <w:rPr>
          <w:noProof/>
        </w:rPr>
        <w:fldChar w:fldCharType="separate"/>
      </w:r>
      <w:r w:rsidR="00CC5722">
        <w:rPr>
          <w:noProof/>
        </w:rPr>
        <w:t>4</w:t>
      </w:r>
      <w:r w:rsidRPr="00562022">
        <w:rPr>
          <w:noProof/>
        </w:rPr>
        <w:fldChar w:fldCharType="end"/>
      </w:r>
      <w:bookmarkEnd w:id="65"/>
      <w:r w:rsidRPr="00562022">
        <w:t xml:space="preserve">:  </w:t>
      </w:r>
      <w:bookmarkStart w:id="67" w:name="_Hlk85106569"/>
      <w:r w:rsidR="002B1A8A" w:rsidRPr="00562022">
        <w:t>HEC-RAS</w:t>
      </w:r>
      <w:r w:rsidRPr="00562022">
        <w:t xml:space="preserve"> 2D Computational Mesh and Inflow Boundary Conditions</w:t>
      </w:r>
      <w:r w:rsidR="00B771D9">
        <w:t xml:space="preserve"> for </w:t>
      </w:r>
      <w:r w:rsidR="00B01C0D">
        <w:t>San Fernando</w:t>
      </w:r>
      <w:r w:rsidR="00B771D9">
        <w:t xml:space="preserve"> </w:t>
      </w:r>
      <w:r w:rsidR="00384CD7">
        <w:t>from</w:t>
      </w:r>
      <w:r w:rsidR="00B771D9">
        <w:t xml:space="preserve"> </w:t>
      </w:r>
      <w:r w:rsidR="00410305">
        <w:t xml:space="preserve">Baffin Bay </w:t>
      </w:r>
      <w:r w:rsidR="00384CD7">
        <w:t>Ea</w:t>
      </w:r>
      <w:r w:rsidR="00410305">
        <w:t>st</w:t>
      </w:r>
      <w:bookmarkEnd w:id="66"/>
      <w:r w:rsidR="00410305">
        <w:t xml:space="preserve"> </w:t>
      </w:r>
      <w:bookmarkEnd w:id="67"/>
    </w:p>
    <w:bookmarkEnd w:id="64"/>
    <w:p w14:paraId="5E034393" w14:textId="1C8202D0" w:rsidR="004B51FF" w:rsidRPr="00F919F7" w:rsidRDefault="00796641" w:rsidP="004B51FF">
      <w:pPr>
        <w:pStyle w:val="2Body-Text"/>
        <w:keepNext/>
        <w:jc w:val="center"/>
      </w:pPr>
      <w:r>
        <w:rPr>
          <w:noProof/>
        </w:rPr>
        <w:lastRenderedPageBreak/>
        <w:drawing>
          <wp:inline distT="0" distB="0" distL="0" distR="0" wp14:anchorId="42B2B97B" wp14:editId="6E0E7501">
            <wp:extent cx="5486400" cy="5486400"/>
            <wp:effectExtent l="19050" t="19050" r="19050" b="19050"/>
            <wp:docPr id="40" name="Picture 4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Map&#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486400" cy="5486400"/>
                    </a:xfrm>
                    <a:prstGeom prst="rect">
                      <a:avLst/>
                    </a:prstGeom>
                    <a:ln w="9525">
                      <a:solidFill>
                        <a:schemeClr val="tx1"/>
                      </a:solidFill>
                    </a:ln>
                  </pic:spPr>
                </pic:pic>
              </a:graphicData>
            </a:graphic>
          </wp:inline>
        </w:drawing>
      </w:r>
    </w:p>
    <w:p w14:paraId="3E4433E5" w14:textId="73DC06ED" w:rsidR="004B51FF" w:rsidRDefault="004B51FF" w:rsidP="004B51FF">
      <w:pPr>
        <w:pStyle w:val="Caption"/>
        <w:jc w:val="center"/>
      </w:pPr>
      <w:bookmarkStart w:id="68" w:name="_Ref12016377"/>
      <w:bookmarkStart w:id="69" w:name="_Toc90026034"/>
      <w:r w:rsidRPr="00F919F7">
        <w:t xml:space="preserve">Figure </w:t>
      </w:r>
      <w:r w:rsidRPr="00F919F7">
        <w:rPr>
          <w:noProof/>
        </w:rPr>
        <w:fldChar w:fldCharType="begin"/>
      </w:r>
      <w:r w:rsidRPr="00F919F7">
        <w:rPr>
          <w:noProof/>
        </w:rPr>
        <w:instrText xml:space="preserve"> SEQ Figure \* ARABIC </w:instrText>
      </w:r>
      <w:r w:rsidRPr="00F919F7">
        <w:rPr>
          <w:noProof/>
        </w:rPr>
        <w:fldChar w:fldCharType="separate"/>
      </w:r>
      <w:r w:rsidR="00CC5722">
        <w:rPr>
          <w:noProof/>
        </w:rPr>
        <w:t>5</w:t>
      </w:r>
      <w:r w:rsidRPr="00F919F7">
        <w:rPr>
          <w:noProof/>
        </w:rPr>
        <w:fldChar w:fldCharType="end"/>
      </w:r>
      <w:bookmarkEnd w:id="68"/>
      <w:r w:rsidRPr="00F919F7">
        <w:t xml:space="preserve">:  </w:t>
      </w:r>
      <w:r w:rsidR="002B1A8A">
        <w:t>HEC-RAS</w:t>
      </w:r>
      <w:r w:rsidRPr="00F919F7">
        <w:t xml:space="preserve"> 2D Computational Mesh and </w:t>
      </w:r>
      <w:r w:rsidR="007E1890">
        <w:t>Outflow</w:t>
      </w:r>
      <w:r>
        <w:t xml:space="preserve"> </w:t>
      </w:r>
      <w:r w:rsidR="007E1890">
        <w:t>Profile Lines</w:t>
      </w:r>
      <w:r>
        <w:t xml:space="preserve"> f</w:t>
      </w:r>
      <w:r w:rsidR="00C87D25">
        <w:t>rom</w:t>
      </w:r>
      <w:r>
        <w:t xml:space="preserve"> </w:t>
      </w:r>
      <w:r w:rsidR="007E1890">
        <w:t>San Fernando</w:t>
      </w:r>
      <w:r w:rsidR="00C87D25">
        <w:t xml:space="preserve"> to Baffin Bay West</w:t>
      </w:r>
      <w:bookmarkEnd w:id="69"/>
    </w:p>
    <w:p w14:paraId="394E335A" w14:textId="0814E375" w:rsidR="00B771D9" w:rsidRDefault="00B771D9">
      <w:pPr>
        <w:spacing w:after="200" w:line="276" w:lineRule="auto"/>
      </w:pPr>
      <w:r>
        <w:br w:type="page"/>
      </w:r>
    </w:p>
    <w:p w14:paraId="12AABD44" w14:textId="77777777" w:rsidR="004015A1" w:rsidRPr="004D0A69" w:rsidRDefault="00866EB8" w:rsidP="004015A1">
      <w:pPr>
        <w:pStyle w:val="Heading3"/>
      </w:pPr>
      <w:bookmarkStart w:id="70" w:name="_Toc488394905"/>
      <w:bookmarkStart w:id="71" w:name="_Toc489948969"/>
      <w:bookmarkStart w:id="72" w:name="_Toc489949537"/>
      <w:bookmarkStart w:id="73" w:name="_Toc489954219"/>
      <w:bookmarkStart w:id="74" w:name="_Toc503423869"/>
      <w:bookmarkStart w:id="75" w:name="_Toc488394906"/>
      <w:bookmarkStart w:id="76" w:name="_Toc489948970"/>
      <w:bookmarkStart w:id="77" w:name="_Toc489949538"/>
      <w:bookmarkStart w:id="78" w:name="_Toc489954220"/>
      <w:bookmarkStart w:id="79" w:name="_Toc503423870"/>
      <w:bookmarkStart w:id="80" w:name="_Ref469039945"/>
      <w:bookmarkStart w:id="81" w:name="_Toc90025995"/>
      <w:bookmarkEnd w:id="70"/>
      <w:bookmarkEnd w:id="71"/>
      <w:bookmarkEnd w:id="72"/>
      <w:bookmarkEnd w:id="73"/>
      <w:bookmarkEnd w:id="74"/>
      <w:bookmarkEnd w:id="75"/>
      <w:bookmarkEnd w:id="76"/>
      <w:bookmarkEnd w:id="77"/>
      <w:bookmarkEnd w:id="78"/>
      <w:bookmarkEnd w:id="79"/>
      <w:r w:rsidRPr="004D0A69">
        <w:lastRenderedPageBreak/>
        <w:t>Hydrology</w:t>
      </w:r>
      <w:bookmarkEnd w:id="80"/>
      <w:bookmarkEnd w:id="81"/>
    </w:p>
    <w:p w14:paraId="3B2B841D" w14:textId="329637DD" w:rsidR="0080708D" w:rsidRDefault="0080708D" w:rsidP="00F15128">
      <w:pPr>
        <w:jc w:val="both"/>
      </w:pPr>
      <w:r w:rsidRPr="004D0A69">
        <w:t>Precipitation data for this study were referenced from NOAA’s Precipitation Frequency Data Server, and appropriate values for all sub-basin elements were determined considering spatial variation and a representative total for each particular sub-basin.</w:t>
      </w:r>
      <w:r w:rsidR="007E53E7">
        <w:t xml:space="preserve"> </w:t>
      </w:r>
      <w:r w:rsidRPr="004D0A69">
        <w:t xml:space="preserve"> Excess precipitation for the 2D mesh was developed as described in Section </w:t>
      </w:r>
      <w:r w:rsidRPr="004D0A69">
        <w:fldChar w:fldCharType="begin"/>
      </w:r>
      <w:r w:rsidRPr="004D0A69">
        <w:instrText xml:space="preserve"> REF _Ref489950969 \r \h </w:instrText>
      </w:r>
      <w:r w:rsidR="006514C0" w:rsidRPr="004D0A69">
        <w:instrText xml:space="preserve"> \* MERGEFORMAT </w:instrText>
      </w:r>
      <w:r w:rsidRPr="004D0A69">
        <w:fldChar w:fldCharType="separate"/>
      </w:r>
      <w:r w:rsidR="00CC5722">
        <w:t>2.2.3.1</w:t>
      </w:r>
      <w:r w:rsidRPr="004D0A69">
        <w:fldChar w:fldCharType="end"/>
      </w:r>
      <w:r w:rsidRPr="004D0A69">
        <w:t>.</w:t>
      </w:r>
      <w:r w:rsidR="007E53E7">
        <w:t xml:space="preserve"> </w:t>
      </w:r>
      <w:r w:rsidRPr="004D0A69">
        <w:t xml:space="preserve"> Inflow hydrograph boundary conditions to the 2D mesh were developed using a combination of HEC-HMS rainfall-runoff modeling and USGS peak streamflow gage analyses. USGS streamflow gage data were leveraged to develop</w:t>
      </w:r>
      <w:r w:rsidR="00682D0E">
        <w:t xml:space="preserve"> the</w:t>
      </w:r>
      <w:r w:rsidRPr="004D0A69">
        <w:t xml:space="preserve"> inflow hydrograph and to estimate peak flows for downstream gages within each work area for calibration purposes, as discussed in Section </w:t>
      </w:r>
      <w:r w:rsidRPr="004D0A69">
        <w:fldChar w:fldCharType="begin"/>
      </w:r>
      <w:r w:rsidRPr="004D0A69">
        <w:instrText xml:space="preserve"> REF _Ref470776172 \r \h </w:instrText>
      </w:r>
      <w:r w:rsidR="006514C0" w:rsidRPr="004D0A69">
        <w:instrText xml:space="preserve"> \* MERGEFORMAT </w:instrText>
      </w:r>
      <w:r w:rsidRPr="004D0A69">
        <w:fldChar w:fldCharType="separate"/>
      </w:r>
      <w:r w:rsidR="00CC5722">
        <w:t>2.3.1.1</w:t>
      </w:r>
      <w:r w:rsidRPr="004D0A69">
        <w:fldChar w:fldCharType="end"/>
      </w:r>
      <w:r w:rsidRPr="004D0A69">
        <w:t xml:space="preserve">. </w:t>
      </w:r>
      <w:r w:rsidR="00E925D3">
        <w:t xml:space="preserve">Due to there being no USGS peak streamflow gages </w:t>
      </w:r>
      <w:r w:rsidR="00B835B7">
        <w:t xml:space="preserve">with adequate periods of record </w:t>
      </w:r>
      <w:r w:rsidR="00E925D3">
        <w:t>in the modeled mesh</w:t>
      </w:r>
      <w:r w:rsidR="00F91CCD">
        <w:t xml:space="preserve"> boundary</w:t>
      </w:r>
      <w:r w:rsidR="00E925D3">
        <w:t xml:space="preserve">, discharges were </w:t>
      </w:r>
      <w:r w:rsidR="00B835B7">
        <w:t>validated</w:t>
      </w:r>
      <w:r w:rsidR="00E925D3">
        <w:t xml:space="preserve"> for Baffin Bay </w:t>
      </w:r>
      <w:r w:rsidR="00B835B7">
        <w:t>Ea</w:t>
      </w:r>
      <w:r w:rsidR="00E925D3">
        <w:t>st model</w:t>
      </w:r>
      <w:r w:rsidR="002D54D6">
        <w:t xml:space="preserve"> </w:t>
      </w:r>
      <w:bookmarkStart w:id="82" w:name="_Hlk85023183"/>
      <w:r w:rsidR="002D54D6">
        <w:t>and chosen parameters applied to the San Fernando model</w:t>
      </w:r>
      <w:bookmarkEnd w:id="82"/>
      <w:r w:rsidR="00E925D3">
        <w:t>.</w:t>
      </w:r>
      <w:r w:rsidR="007523AC">
        <w:t xml:space="preserve"> Since </w:t>
      </w:r>
      <w:r w:rsidR="007523AC" w:rsidRPr="007523AC">
        <w:t>t</w:t>
      </w:r>
      <w:r w:rsidR="00E925D3" w:rsidRPr="007523AC">
        <w:t>he watershed boundary mesh was divided, and the o</w:t>
      </w:r>
      <w:r w:rsidR="00F91CCD">
        <w:t>fficial</w:t>
      </w:r>
      <w:r w:rsidR="00E925D3" w:rsidRPr="007523AC">
        <w:t xml:space="preserve"> </w:t>
      </w:r>
      <w:r w:rsidR="001153FD" w:rsidRPr="007523AC">
        <w:t xml:space="preserve">San Fernando </w:t>
      </w:r>
      <w:r w:rsidR="00F91CCD">
        <w:t>boundary</w:t>
      </w:r>
      <w:r w:rsidR="00E925D3" w:rsidRPr="007523AC">
        <w:t xml:space="preserve"> ha</w:t>
      </w:r>
      <w:r w:rsidR="00F91CCD">
        <w:t>s</w:t>
      </w:r>
      <w:r w:rsidR="00E925D3" w:rsidRPr="007523AC">
        <w:t xml:space="preserve"> the USGS gage</w:t>
      </w:r>
      <w:r w:rsidR="00FF7ECE" w:rsidRPr="007523AC">
        <w:t>s</w:t>
      </w:r>
      <w:r w:rsidR="00E925D3" w:rsidRPr="007523AC">
        <w:t>, the gage</w:t>
      </w:r>
      <w:r w:rsidR="00FF7ECE" w:rsidRPr="007523AC">
        <w:t>s are</w:t>
      </w:r>
      <w:r w:rsidR="00E925D3" w:rsidRPr="007523AC">
        <w:t xml:space="preserve"> included in this report in</w:t>
      </w:r>
      <w:r w:rsidR="00292008" w:rsidRPr="007523AC">
        <w:t xml:space="preserve"> </w:t>
      </w:r>
      <w:r w:rsidR="00292008" w:rsidRPr="007523AC">
        <w:rPr>
          <w:b/>
          <w:bCs/>
        </w:rPr>
        <w:fldChar w:fldCharType="begin"/>
      </w:r>
      <w:r w:rsidR="00292008" w:rsidRPr="007523AC">
        <w:rPr>
          <w:b/>
          <w:bCs/>
        </w:rPr>
        <w:instrText xml:space="preserve"> REF _Ref489951403 \h  \* MERGEFORMAT </w:instrText>
      </w:r>
      <w:r w:rsidR="00292008" w:rsidRPr="007523AC">
        <w:rPr>
          <w:b/>
          <w:bCs/>
        </w:rPr>
      </w:r>
      <w:r w:rsidR="00292008" w:rsidRPr="007523AC">
        <w:rPr>
          <w:b/>
          <w:bCs/>
        </w:rPr>
        <w:fldChar w:fldCharType="separate"/>
      </w:r>
      <w:r w:rsidR="00CC5722" w:rsidRPr="00CC5722">
        <w:rPr>
          <w:b/>
          <w:bCs/>
        </w:rPr>
        <w:t xml:space="preserve">Table </w:t>
      </w:r>
      <w:r w:rsidR="00CC5722" w:rsidRPr="00CC5722">
        <w:rPr>
          <w:b/>
          <w:bCs/>
          <w:noProof/>
        </w:rPr>
        <w:t>3</w:t>
      </w:r>
      <w:r w:rsidR="00292008" w:rsidRPr="007523AC">
        <w:rPr>
          <w:b/>
          <w:bCs/>
        </w:rPr>
        <w:fldChar w:fldCharType="end"/>
      </w:r>
      <w:r w:rsidR="00E925D3" w:rsidRPr="007523AC">
        <w:t>.</w:t>
      </w:r>
      <w:r w:rsidR="001153FD">
        <w:t xml:space="preserve"> </w:t>
      </w:r>
    </w:p>
    <w:p w14:paraId="47EAB378" w14:textId="3EF69C4C" w:rsidR="001153FD" w:rsidRDefault="001153FD" w:rsidP="00F15128">
      <w:pPr>
        <w:jc w:val="both"/>
      </w:pPr>
    </w:p>
    <w:p w14:paraId="727B9ECA" w14:textId="24A33367" w:rsidR="00796641" w:rsidRDefault="00796641" w:rsidP="00796641">
      <w:pPr>
        <w:pStyle w:val="Caption"/>
        <w:keepNext/>
        <w:jc w:val="center"/>
      </w:pPr>
      <w:bookmarkStart w:id="83" w:name="_Ref489951403"/>
      <w:bookmarkStart w:id="84" w:name="_Toc83842706"/>
      <w:bookmarkStart w:id="85" w:name="_Toc90026016"/>
      <w:r>
        <w:t xml:space="preserve">Table </w:t>
      </w:r>
      <w:r>
        <w:fldChar w:fldCharType="begin"/>
      </w:r>
      <w:r>
        <w:rPr>
          <w:noProof/>
        </w:rPr>
        <w:instrText xml:space="preserve"> SEQ Table \* ARABIC </w:instrText>
      </w:r>
      <w:r>
        <w:fldChar w:fldCharType="separate"/>
      </w:r>
      <w:r w:rsidR="00CC5722">
        <w:rPr>
          <w:noProof/>
        </w:rPr>
        <w:t>3</w:t>
      </w:r>
      <w:r>
        <w:fldChar w:fldCharType="end"/>
      </w:r>
      <w:bookmarkEnd w:id="83"/>
      <w:r>
        <w:t>:  USGS Peak Streamflow Gages</w:t>
      </w:r>
      <w:bookmarkEnd w:id="84"/>
      <w:bookmarkEnd w:id="85"/>
    </w:p>
    <w:tbl>
      <w:tblPr>
        <w:tblStyle w:val="CompassTable1"/>
        <w:tblW w:w="9437" w:type="dxa"/>
        <w:jc w:val="center"/>
        <w:tblLook w:val="04A0" w:firstRow="1" w:lastRow="0" w:firstColumn="1" w:lastColumn="0" w:noHBand="0" w:noVBand="1"/>
      </w:tblPr>
      <w:tblGrid>
        <w:gridCol w:w="1906"/>
        <w:gridCol w:w="3805"/>
        <w:gridCol w:w="1956"/>
        <w:gridCol w:w="1770"/>
      </w:tblGrid>
      <w:tr w:rsidR="00796641" w14:paraId="6FDAAC27" w14:textId="77777777" w:rsidTr="00F64236">
        <w:trPr>
          <w:cnfStyle w:val="100000000000" w:firstRow="1" w:lastRow="0" w:firstColumn="0" w:lastColumn="0" w:oddVBand="0" w:evenVBand="0" w:oddHBand="0" w:evenHBand="0" w:firstRowFirstColumn="0" w:firstRowLastColumn="0" w:lastRowFirstColumn="0" w:lastRowLastColumn="0"/>
          <w:trHeight w:val="229"/>
          <w:jc w:val="center"/>
        </w:trPr>
        <w:tc>
          <w:tcPr>
            <w:tcW w:w="1906"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hideMark/>
          </w:tcPr>
          <w:p w14:paraId="0B879E8D" w14:textId="77777777" w:rsidR="00796641" w:rsidRDefault="00796641" w:rsidP="00F64236">
            <w:pPr>
              <w:pStyle w:val="3TableHeading"/>
              <w:keepNext/>
              <w:keepLines/>
              <w:rPr>
                <w:b/>
                <w:szCs w:val="20"/>
              </w:rPr>
            </w:pPr>
            <w:r>
              <w:rPr>
                <w:szCs w:val="20"/>
              </w:rPr>
              <w:t>Gage ID</w:t>
            </w:r>
          </w:p>
        </w:tc>
        <w:tc>
          <w:tcPr>
            <w:tcW w:w="3805"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hideMark/>
          </w:tcPr>
          <w:p w14:paraId="6CDA41BD" w14:textId="77777777" w:rsidR="00796641" w:rsidRDefault="00796641" w:rsidP="00F64236">
            <w:pPr>
              <w:pStyle w:val="3TableHeading"/>
              <w:keepNext/>
              <w:keepLines/>
              <w:rPr>
                <w:b/>
                <w:szCs w:val="20"/>
              </w:rPr>
            </w:pPr>
            <w:r>
              <w:rPr>
                <w:szCs w:val="20"/>
              </w:rPr>
              <w:t>Flooding Source and Location</w:t>
            </w:r>
          </w:p>
        </w:tc>
        <w:tc>
          <w:tcPr>
            <w:tcW w:w="1956"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hideMark/>
          </w:tcPr>
          <w:p w14:paraId="0C18EA8C" w14:textId="77777777" w:rsidR="00796641" w:rsidRDefault="00796641" w:rsidP="00F64236">
            <w:pPr>
              <w:pStyle w:val="3TableHeading"/>
              <w:keepNext/>
              <w:keepLines/>
              <w:rPr>
                <w:b/>
                <w:szCs w:val="20"/>
              </w:rPr>
            </w:pPr>
            <w:r>
              <w:rPr>
                <w:szCs w:val="20"/>
              </w:rPr>
              <w:t>Published Drainage Area (mi</w:t>
            </w:r>
            <w:r>
              <w:rPr>
                <w:szCs w:val="20"/>
                <w:vertAlign w:val="superscript"/>
              </w:rPr>
              <w:t>2</w:t>
            </w:r>
            <w:r>
              <w:rPr>
                <w:szCs w:val="20"/>
              </w:rPr>
              <w:t>)</w:t>
            </w:r>
          </w:p>
        </w:tc>
        <w:tc>
          <w:tcPr>
            <w:tcW w:w="177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hideMark/>
          </w:tcPr>
          <w:p w14:paraId="32EAAC24" w14:textId="77777777" w:rsidR="00796641" w:rsidRDefault="00796641" w:rsidP="00F64236">
            <w:pPr>
              <w:pStyle w:val="3TableHeading"/>
              <w:keepNext/>
              <w:keepLines/>
              <w:rPr>
                <w:b/>
                <w:szCs w:val="20"/>
              </w:rPr>
            </w:pPr>
            <w:r>
              <w:rPr>
                <w:szCs w:val="20"/>
              </w:rPr>
              <w:t>Period of Record</w:t>
            </w:r>
          </w:p>
        </w:tc>
      </w:tr>
      <w:tr w:rsidR="00693EA0" w14:paraId="0F746846" w14:textId="77777777" w:rsidTr="00177426">
        <w:trPr>
          <w:cnfStyle w:val="000000100000" w:firstRow="0" w:lastRow="0" w:firstColumn="0" w:lastColumn="0" w:oddVBand="0" w:evenVBand="0" w:oddHBand="1" w:evenHBand="0" w:firstRowFirstColumn="0" w:firstRowLastColumn="0" w:lastRowFirstColumn="0" w:lastRowLastColumn="0"/>
          <w:trHeight w:val="75"/>
          <w:jc w:val="center"/>
        </w:trPr>
        <w:tc>
          <w:tcPr>
            <w:tcW w:w="0" w:type="dxa"/>
            <w:vAlign w:val="top"/>
            <w:hideMark/>
          </w:tcPr>
          <w:p w14:paraId="330B5485" w14:textId="1BC3D56F" w:rsidR="00693EA0" w:rsidRDefault="00693EA0" w:rsidP="00693EA0">
            <w:pPr>
              <w:pStyle w:val="3TableText"/>
              <w:jc w:val="center"/>
              <w:rPr>
                <w:szCs w:val="20"/>
              </w:rPr>
            </w:pPr>
            <w:r w:rsidRPr="00C209A2">
              <w:t>08211800</w:t>
            </w:r>
          </w:p>
        </w:tc>
        <w:tc>
          <w:tcPr>
            <w:tcW w:w="0" w:type="dxa"/>
            <w:vAlign w:val="top"/>
            <w:hideMark/>
          </w:tcPr>
          <w:p w14:paraId="54B65200" w14:textId="77777777" w:rsidR="00693EA0" w:rsidRDefault="00693EA0" w:rsidP="00693EA0">
            <w:pPr>
              <w:pStyle w:val="3TableText"/>
              <w:rPr>
                <w:szCs w:val="20"/>
              </w:rPr>
            </w:pPr>
            <w:r w:rsidRPr="00C209A2">
              <w:t>San Diego Ck at Alice, TX</w:t>
            </w:r>
          </w:p>
        </w:tc>
        <w:tc>
          <w:tcPr>
            <w:tcW w:w="1956" w:type="dxa"/>
            <w:vAlign w:val="top"/>
          </w:tcPr>
          <w:p w14:paraId="7174A21D" w14:textId="4C6A2E1B" w:rsidR="00693EA0" w:rsidRPr="0062591E" w:rsidRDefault="00693EA0" w:rsidP="00693EA0">
            <w:pPr>
              <w:pStyle w:val="3TableText"/>
              <w:jc w:val="center"/>
            </w:pPr>
            <w:r w:rsidRPr="00182CB9">
              <w:t>319</w:t>
            </w:r>
          </w:p>
        </w:tc>
        <w:tc>
          <w:tcPr>
            <w:tcW w:w="1770" w:type="dxa"/>
          </w:tcPr>
          <w:p w14:paraId="227C23C1" w14:textId="77777777" w:rsidR="00693EA0" w:rsidRPr="0062591E" w:rsidRDefault="00693EA0" w:rsidP="00693EA0">
            <w:pPr>
              <w:pStyle w:val="3TableText"/>
              <w:jc w:val="center"/>
            </w:pPr>
            <w:r w:rsidRPr="00F91CCD">
              <w:rPr>
                <w:color w:val="auto"/>
              </w:rPr>
              <w:t>1964-1989</w:t>
            </w:r>
          </w:p>
        </w:tc>
      </w:tr>
      <w:tr w:rsidR="00693EA0" w14:paraId="79D51A9B" w14:textId="77777777" w:rsidTr="00177426">
        <w:trPr>
          <w:cnfStyle w:val="000000010000" w:firstRow="0" w:lastRow="0" w:firstColumn="0" w:lastColumn="0" w:oddVBand="0" w:evenVBand="0" w:oddHBand="0" w:evenHBand="1" w:firstRowFirstColumn="0" w:firstRowLastColumn="0" w:lastRowFirstColumn="0" w:lastRowLastColumn="0"/>
          <w:trHeight w:val="75"/>
          <w:jc w:val="center"/>
        </w:trPr>
        <w:tc>
          <w:tcPr>
            <w:tcW w:w="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vAlign w:val="top"/>
            <w:hideMark/>
          </w:tcPr>
          <w:p w14:paraId="7FD11201" w14:textId="42DFCAF5" w:rsidR="00693EA0" w:rsidRDefault="00693EA0" w:rsidP="00693EA0">
            <w:pPr>
              <w:pStyle w:val="3TableText"/>
              <w:jc w:val="center"/>
              <w:rPr>
                <w:szCs w:val="20"/>
              </w:rPr>
            </w:pPr>
            <w:r w:rsidRPr="00C209A2">
              <w:t>08211900</w:t>
            </w:r>
          </w:p>
        </w:tc>
        <w:tc>
          <w:tcPr>
            <w:tcW w:w="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vAlign w:val="top"/>
            <w:hideMark/>
          </w:tcPr>
          <w:p w14:paraId="12ACA2A2" w14:textId="77777777" w:rsidR="00693EA0" w:rsidRDefault="00693EA0" w:rsidP="00693EA0">
            <w:pPr>
              <w:pStyle w:val="3TableText"/>
              <w:rPr>
                <w:szCs w:val="20"/>
              </w:rPr>
            </w:pPr>
            <w:r w:rsidRPr="00C209A2">
              <w:t>San Fernando Ck at Alice, TX</w:t>
            </w:r>
          </w:p>
        </w:tc>
        <w:tc>
          <w:tcPr>
            <w:tcW w:w="1956"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vAlign w:val="top"/>
          </w:tcPr>
          <w:p w14:paraId="03E7D47B" w14:textId="2077AAA3" w:rsidR="00693EA0" w:rsidRPr="0062591E" w:rsidRDefault="00693EA0" w:rsidP="00693EA0">
            <w:pPr>
              <w:pStyle w:val="3TableText"/>
              <w:jc w:val="center"/>
            </w:pPr>
            <w:r w:rsidRPr="00182CB9">
              <w:t>507</w:t>
            </w:r>
          </w:p>
        </w:tc>
        <w:tc>
          <w:tcPr>
            <w:tcW w:w="1770"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tcPr>
          <w:p w14:paraId="6FCF2BED" w14:textId="77777777" w:rsidR="00693EA0" w:rsidRPr="0062591E" w:rsidRDefault="00693EA0" w:rsidP="00693EA0">
            <w:pPr>
              <w:pStyle w:val="3TableText"/>
              <w:jc w:val="center"/>
            </w:pPr>
            <w:r w:rsidRPr="00F91CCD">
              <w:rPr>
                <w:color w:val="auto"/>
              </w:rPr>
              <w:t>1962-2020</w:t>
            </w:r>
          </w:p>
        </w:tc>
      </w:tr>
      <w:tr w:rsidR="00693EA0" w14:paraId="62CD6F9A" w14:textId="77777777" w:rsidTr="00177426">
        <w:trPr>
          <w:cnfStyle w:val="000000100000" w:firstRow="0" w:lastRow="0" w:firstColumn="0" w:lastColumn="0" w:oddVBand="0" w:evenVBand="0" w:oddHBand="1" w:evenHBand="0" w:firstRowFirstColumn="0" w:firstRowLastColumn="0" w:lastRowFirstColumn="0" w:lastRowLastColumn="0"/>
          <w:trHeight w:val="75"/>
          <w:jc w:val="center"/>
        </w:trPr>
        <w:tc>
          <w:tcPr>
            <w:tcW w:w="0" w:type="dxa"/>
            <w:vAlign w:val="top"/>
            <w:hideMark/>
          </w:tcPr>
          <w:p w14:paraId="7F6AA1B8" w14:textId="1E79E55C" w:rsidR="00693EA0" w:rsidRDefault="00693EA0" w:rsidP="00693EA0">
            <w:pPr>
              <w:pStyle w:val="3TableText"/>
              <w:jc w:val="center"/>
              <w:rPr>
                <w:szCs w:val="20"/>
              </w:rPr>
            </w:pPr>
            <w:r w:rsidRPr="00C209A2">
              <w:t>08212300</w:t>
            </w:r>
            <w:r>
              <w:rPr>
                <w:vertAlign w:val="superscript"/>
              </w:rPr>
              <w:t>1</w:t>
            </w:r>
          </w:p>
        </w:tc>
        <w:tc>
          <w:tcPr>
            <w:tcW w:w="0" w:type="dxa"/>
            <w:vAlign w:val="top"/>
            <w:hideMark/>
          </w:tcPr>
          <w:p w14:paraId="38CB01F6" w14:textId="77777777" w:rsidR="00693EA0" w:rsidRDefault="00693EA0" w:rsidP="00693EA0">
            <w:pPr>
              <w:pStyle w:val="3TableText"/>
              <w:rPr>
                <w:szCs w:val="20"/>
              </w:rPr>
            </w:pPr>
            <w:r w:rsidRPr="00C209A2">
              <w:t>Tranquitas Ck at Kingsville, TX</w:t>
            </w:r>
          </w:p>
        </w:tc>
        <w:tc>
          <w:tcPr>
            <w:tcW w:w="1956" w:type="dxa"/>
            <w:vAlign w:val="top"/>
          </w:tcPr>
          <w:p w14:paraId="5F17066B" w14:textId="29D9E71D" w:rsidR="00693EA0" w:rsidRPr="0062591E" w:rsidRDefault="00693EA0" w:rsidP="00693EA0">
            <w:pPr>
              <w:pStyle w:val="3TableText"/>
              <w:jc w:val="center"/>
            </w:pPr>
            <w:r w:rsidRPr="00182CB9">
              <w:t>48.5</w:t>
            </w:r>
          </w:p>
        </w:tc>
        <w:tc>
          <w:tcPr>
            <w:tcW w:w="1770" w:type="dxa"/>
          </w:tcPr>
          <w:p w14:paraId="115E1EBA" w14:textId="77777777" w:rsidR="00693EA0" w:rsidRPr="0062591E" w:rsidRDefault="00693EA0" w:rsidP="00693EA0">
            <w:pPr>
              <w:pStyle w:val="3TableText"/>
              <w:jc w:val="center"/>
            </w:pPr>
            <w:r w:rsidRPr="00F91CCD">
              <w:rPr>
                <w:color w:val="auto"/>
              </w:rPr>
              <w:t>1965-2020</w:t>
            </w:r>
          </w:p>
        </w:tc>
      </w:tr>
    </w:tbl>
    <w:p w14:paraId="7E3F6353" w14:textId="77777777" w:rsidR="00796641" w:rsidRPr="00861909" w:rsidRDefault="00796641" w:rsidP="00796641">
      <w:pPr>
        <w:ind w:left="180"/>
        <w:jc w:val="both"/>
        <w:rPr>
          <w:sz w:val="18"/>
          <w:szCs w:val="18"/>
          <w:vertAlign w:val="superscript"/>
        </w:rPr>
      </w:pPr>
      <w:r w:rsidRPr="00861909">
        <w:rPr>
          <w:sz w:val="18"/>
          <w:szCs w:val="18"/>
          <w:vertAlign w:val="superscript"/>
        </w:rPr>
        <w:t>1</w:t>
      </w:r>
      <w:r w:rsidRPr="00861909">
        <w:rPr>
          <w:sz w:val="18"/>
          <w:szCs w:val="18"/>
        </w:rPr>
        <w:t xml:space="preserve"> </w:t>
      </w:r>
      <w:r>
        <w:rPr>
          <w:sz w:val="18"/>
          <w:szCs w:val="18"/>
        </w:rPr>
        <w:t>Missing sufficient peak streamflow data</w:t>
      </w:r>
    </w:p>
    <w:p w14:paraId="15D6F4D7" w14:textId="77777777" w:rsidR="00796641" w:rsidRPr="004D0A69" w:rsidRDefault="00796641" w:rsidP="00F15128">
      <w:pPr>
        <w:jc w:val="both"/>
      </w:pPr>
    </w:p>
    <w:p w14:paraId="43826213" w14:textId="682C7512" w:rsidR="002B40DC" w:rsidRPr="00240B49" w:rsidRDefault="001153FD" w:rsidP="00F15128">
      <w:pPr>
        <w:pStyle w:val="2Body-Text"/>
        <w:jc w:val="both"/>
      </w:pPr>
      <w:r>
        <w:t>Th</w:t>
      </w:r>
      <w:r w:rsidR="00F91CCD">
        <w:t>e</w:t>
      </w:r>
      <w:r>
        <w:t xml:space="preserve"> </w:t>
      </w:r>
      <w:r w:rsidR="002B40DC">
        <w:t>HEC-HMS version 4.</w:t>
      </w:r>
      <w:r w:rsidR="00C87D49">
        <w:t>6</w:t>
      </w:r>
      <w:r w:rsidR="002B40DC">
        <w:t xml:space="preserve"> model was used solely for the development of excess precipitation hyetographs which were applied to the 2D mesh.</w:t>
      </w:r>
    </w:p>
    <w:p w14:paraId="5F6A479A" w14:textId="30C87179" w:rsidR="00D81EE1" w:rsidRPr="004D0A69" w:rsidRDefault="00D81EE1" w:rsidP="00F15128">
      <w:pPr>
        <w:jc w:val="both"/>
      </w:pPr>
      <w:r w:rsidRPr="004D0A69">
        <w:t>Precipitation frequency data published in NOAA Atlas 14,</w:t>
      </w:r>
      <w:r w:rsidR="00305842" w:rsidRPr="00851C09">
        <w:t xml:space="preserve"> Volume </w:t>
      </w:r>
      <w:r w:rsidR="005725C2">
        <w:t>11</w:t>
      </w:r>
      <w:r w:rsidR="00305842" w:rsidRPr="00851C09">
        <w:t xml:space="preserve"> Version 2.0 (NOAA, 201</w:t>
      </w:r>
      <w:r w:rsidR="005725C2">
        <w:t>8</w:t>
      </w:r>
      <w:r w:rsidR="00305842" w:rsidRPr="00851C09">
        <w:t>)</w:t>
      </w:r>
      <w:r w:rsidR="00305842" w:rsidRPr="004D0A69">
        <w:t xml:space="preserve"> </w:t>
      </w:r>
      <w:r w:rsidRPr="004D0A69">
        <w:t xml:space="preserve">were used for this Study. </w:t>
      </w:r>
      <w:r w:rsidR="00086417">
        <w:t xml:space="preserve"> </w:t>
      </w:r>
      <w:r w:rsidRPr="004D0A69">
        <w:t>These data were obtained from NOAA’s Precipitation Frequency Data Server (PFDS) (</w:t>
      </w:r>
      <w:hyperlink r:id="rId24" w:history="1">
        <w:r w:rsidRPr="004D0A69">
          <w:rPr>
            <w:rStyle w:val="Hyperlink"/>
          </w:rPr>
          <w:t>http://hdsc.nws.noaa.gov/hdsc/pfds/index.html</w:t>
        </w:r>
      </w:hyperlink>
      <w:r w:rsidRPr="004D0A69">
        <w:t>).</w:t>
      </w:r>
      <w:r w:rsidR="00086417">
        <w:t xml:space="preserve">  </w:t>
      </w:r>
      <w:r w:rsidRPr="004D0A69">
        <w:t xml:space="preserve">The 10-, 4-, 2-, 1-, and 0.2-percent annual chance 24-hour precipitation depths for all sub-basin elements were determined by area-weighted intersection of gridded PFDS data with sub-basins. Excess precipitation for the 2D mesh was developed as described in Section </w:t>
      </w:r>
      <w:r w:rsidRPr="004D0A69">
        <w:fldChar w:fldCharType="begin"/>
      </w:r>
      <w:r w:rsidRPr="004D0A69">
        <w:instrText xml:space="preserve"> REF _Ref489950969 \r \h  \* MERGEFORMAT </w:instrText>
      </w:r>
      <w:r w:rsidRPr="004D0A69">
        <w:fldChar w:fldCharType="separate"/>
      </w:r>
      <w:r w:rsidR="00CC5722">
        <w:t>2.2.3.1</w:t>
      </w:r>
      <w:r w:rsidRPr="004D0A69">
        <w:fldChar w:fldCharType="end"/>
      </w:r>
      <w:r w:rsidRPr="004D0A69">
        <w:t xml:space="preserve">. </w:t>
      </w:r>
      <w:r w:rsidR="002739C6">
        <w:t xml:space="preserve"> </w:t>
      </w:r>
    </w:p>
    <w:p w14:paraId="7D0C065C" w14:textId="3CE73734" w:rsidR="001153FD" w:rsidRDefault="001153FD" w:rsidP="001153FD">
      <w:r>
        <w:t xml:space="preserve">Annual chance peak flows were calculated at each gage using USGS Bulletin 17B methodology.  The 84% confidence interval was used to determine the 1% plus and minus chance events.  Calculated discharges for the 1%, 1% plus, and 1% minus events are presented in </w:t>
      </w:r>
      <w:r w:rsidRPr="00F91CCD">
        <w:rPr>
          <w:b/>
          <w:bCs/>
        </w:rPr>
        <w:fldChar w:fldCharType="begin"/>
      </w:r>
      <w:r w:rsidRPr="00292008">
        <w:rPr>
          <w:b/>
          <w:bCs/>
        </w:rPr>
        <w:instrText xml:space="preserve"> REF _Ref476653112 \h </w:instrText>
      </w:r>
      <w:r>
        <w:rPr>
          <w:b/>
          <w:bCs/>
        </w:rPr>
        <w:instrText xml:space="preserve"> \* MERGEFORMAT </w:instrText>
      </w:r>
      <w:r w:rsidRPr="00F91CCD">
        <w:rPr>
          <w:b/>
          <w:bCs/>
        </w:rPr>
      </w:r>
      <w:r w:rsidRPr="00F91CCD">
        <w:rPr>
          <w:b/>
          <w:bCs/>
        </w:rPr>
        <w:fldChar w:fldCharType="separate"/>
      </w:r>
      <w:r w:rsidR="00CC5722" w:rsidRPr="00CC5722">
        <w:rPr>
          <w:b/>
          <w:bCs/>
        </w:rPr>
        <w:t xml:space="preserve">Table </w:t>
      </w:r>
      <w:r w:rsidR="00CC5722" w:rsidRPr="00CC5722">
        <w:rPr>
          <w:b/>
          <w:bCs/>
          <w:noProof/>
        </w:rPr>
        <w:t>4</w:t>
      </w:r>
      <w:r w:rsidRPr="00F91CCD">
        <w:rPr>
          <w:b/>
          <w:bCs/>
        </w:rPr>
        <w:fldChar w:fldCharType="end"/>
      </w:r>
      <w:r>
        <w:t xml:space="preserve"> for each gage utilized in this study.</w:t>
      </w:r>
    </w:p>
    <w:p w14:paraId="5619BC75" w14:textId="77777777" w:rsidR="006F6680" w:rsidRPr="00F91CCD" w:rsidRDefault="006F6680" w:rsidP="00B96AFB">
      <w:pPr>
        <w:rPr>
          <w:b/>
          <w:bCs/>
          <w:highlight w:val="yellow"/>
        </w:rPr>
      </w:pPr>
    </w:p>
    <w:p w14:paraId="10618027" w14:textId="6D1DFA96" w:rsidR="006F6680" w:rsidRPr="00B01C0D" w:rsidRDefault="006F6680" w:rsidP="00FA43D2">
      <w:pPr>
        <w:pStyle w:val="Caption"/>
        <w:keepNext/>
        <w:jc w:val="center"/>
        <w:rPr>
          <w:color w:val="auto"/>
        </w:rPr>
      </w:pPr>
      <w:bookmarkStart w:id="86" w:name="_Ref476653112"/>
      <w:bookmarkStart w:id="87" w:name="_Toc456176119"/>
      <w:bookmarkStart w:id="88" w:name="_Toc478118582"/>
      <w:bookmarkStart w:id="89" w:name="_Toc90026017"/>
      <w:r w:rsidRPr="00B01C0D">
        <w:rPr>
          <w:color w:val="auto"/>
        </w:rPr>
        <w:t xml:space="preserve">Table </w:t>
      </w:r>
      <w:r w:rsidR="001D3CB2" w:rsidRPr="00B01C0D">
        <w:rPr>
          <w:color w:val="auto"/>
        </w:rPr>
        <w:fldChar w:fldCharType="begin"/>
      </w:r>
      <w:r w:rsidR="001D3CB2" w:rsidRPr="00B01C0D">
        <w:rPr>
          <w:color w:val="auto"/>
        </w:rPr>
        <w:instrText xml:space="preserve"> SEQ Table \* ARABIC </w:instrText>
      </w:r>
      <w:r w:rsidR="001D3CB2" w:rsidRPr="00B01C0D">
        <w:rPr>
          <w:color w:val="auto"/>
        </w:rPr>
        <w:fldChar w:fldCharType="separate"/>
      </w:r>
      <w:r w:rsidR="00CC5722">
        <w:rPr>
          <w:noProof/>
          <w:color w:val="auto"/>
        </w:rPr>
        <w:t>4</w:t>
      </w:r>
      <w:r w:rsidR="001D3CB2" w:rsidRPr="00B01C0D">
        <w:rPr>
          <w:noProof/>
          <w:color w:val="auto"/>
        </w:rPr>
        <w:fldChar w:fldCharType="end"/>
      </w:r>
      <w:bookmarkEnd w:id="86"/>
      <w:r w:rsidRPr="00B01C0D">
        <w:rPr>
          <w:color w:val="auto"/>
        </w:rPr>
        <w:t>:  USGS Peak Streamflow Gage Analysis Results</w:t>
      </w:r>
      <w:bookmarkEnd w:id="87"/>
      <w:bookmarkEnd w:id="88"/>
      <w:bookmarkEnd w:id="89"/>
    </w:p>
    <w:tbl>
      <w:tblPr>
        <w:tblStyle w:val="CompassTable1"/>
        <w:tblW w:w="8956" w:type="dxa"/>
        <w:jc w:val="center"/>
        <w:tblLayout w:type="fixed"/>
        <w:tblLook w:val="04A0" w:firstRow="1" w:lastRow="0" w:firstColumn="1" w:lastColumn="0" w:noHBand="0" w:noVBand="1"/>
      </w:tblPr>
      <w:tblGrid>
        <w:gridCol w:w="1838"/>
        <w:gridCol w:w="2927"/>
        <w:gridCol w:w="1350"/>
        <w:gridCol w:w="1440"/>
        <w:gridCol w:w="1401"/>
      </w:tblGrid>
      <w:tr w:rsidR="00B01C0D" w:rsidRPr="00B01C0D" w14:paraId="04D0A923" w14:textId="77777777" w:rsidTr="00F15128">
        <w:trPr>
          <w:cnfStyle w:val="100000000000" w:firstRow="1" w:lastRow="0" w:firstColumn="0" w:lastColumn="0" w:oddVBand="0" w:evenVBand="0" w:oddHBand="0" w:evenHBand="0" w:firstRowFirstColumn="0" w:firstRowLastColumn="0" w:lastRowFirstColumn="0" w:lastRowLastColumn="0"/>
          <w:trHeight w:val="625"/>
          <w:jc w:val="center"/>
        </w:trPr>
        <w:tc>
          <w:tcPr>
            <w:tcW w:w="1838" w:type="dxa"/>
            <w:hideMark/>
          </w:tcPr>
          <w:p w14:paraId="077E10D1" w14:textId="77777777" w:rsidR="006F6680" w:rsidRPr="00B01C0D" w:rsidRDefault="006F6680" w:rsidP="0049516B">
            <w:pPr>
              <w:jc w:val="center"/>
              <w:rPr>
                <w:rFonts w:eastAsia="Times New Roman" w:cs="Times New Roman"/>
                <w:b w:val="0"/>
                <w:bCs/>
                <w:color w:val="auto"/>
                <w:sz w:val="20"/>
                <w:szCs w:val="20"/>
              </w:rPr>
            </w:pPr>
            <w:r w:rsidRPr="00B01C0D">
              <w:rPr>
                <w:rFonts w:eastAsia="Times New Roman" w:cs="Times New Roman"/>
                <w:bCs/>
                <w:color w:val="auto"/>
                <w:sz w:val="20"/>
                <w:szCs w:val="20"/>
              </w:rPr>
              <w:t>Gage ID</w:t>
            </w:r>
          </w:p>
        </w:tc>
        <w:tc>
          <w:tcPr>
            <w:tcW w:w="2927" w:type="dxa"/>
            <w:hideMark/>
          </w:tcPr>
          <w:p w14:paraId="0A57E1B2" w14:textId="77777777" w:rsidR="006F6680" w:rsidRPr="00B01C0D" w:rsidRDefault="006F6680" w:rsidP="0049516B">
            <w:pPr>
              <w:jc w:val="center"/>
              <w:rPr>
                <w:rFonts w:eastAsia="Times New Roman" w:cs="Times New Roman"/>
                <w:b w:val="0"/>
                <w:bCs/>
                <w:color w:val="auto"/>
                <w:sz w:val="20"/>
                <w:szCs w:val="20"/>
              </w:rPr>
            </w:pPr>
            <w:r w:rsidRPr="00B01C0D">
              <w:rPr>
                <w:rFonts w:eastAsia="Times New Roman" w:cs="Times New Roman"/>
                <w:bCs/>
                <w:color w:val="auto"/>
                <w:sz w:val="20"/>
                <w:szCs w:val="20"/>
              </w:rPr>
              <w:t>Flooding Source and Location</w:t>
            </w:r>
          </w:p>
        </w:tc>
        <w:tc>
          <w:tcPr>
            <w:tcW w:w="1350" w:type="dxa"/>
            <w:hideMark/>
          </w:tcPr>
          <w:p w14:paraId="687A0CE1" w14:textId="77777777" w:rsidR="006F6680" w:rsidRPr="00B01C0D" w:rsidRDefault="006F6680" w:rsidP="0049516B">
            <w:pPr>
              <w:jc w:val="center"/>
              <w:rPr>
                <w:rFonts w:eastAsia="Times New Roman" w:cs="Times New Roman"/>
                <w:b w:val="0"/>
                <w:bCs/>
                <w:color w:val="auto"/>
                <w:sz w:val="20"/>
                <w:szCs w:val="20"/>
              </w:rPr>
            </w:pPr>
            <w:r w:rsidRPr="00B01C0D">
              <w:rPr>
                <w:rFonts w:eastAsia="Times New Roman" w:cs="Times New Roman"/>
                <w:bCs/>
                <w:color w:val="auto"/>
                <w:sz w:val="20"/>
                <w:szCs w:val="20"/>
              </w:rPr>
              <w:t>1% Peak Q</w:t>
            </w:r>
          </w:p>
          <w:p w14:paraId="2D4CFBD1" w14:textId="77777777" w:rsidR="006F6680" w:rsidRPr="00B01C0D" w:rsidRDefault="006F6680" w:rsidP="0049516B">
            <w:pPr>
              <w:jc w:val="center"/>
              <w:rPr>
                <w:rFonts w:eastAsia="Times New Roman" w:cs="Times New Roman"/>
                <w:b w:val="0"/>
                <w:bCs/>
                <w:color w:val="auto"/>
                <w:sz w:val="20"/>
                <w:szCs w:val="20"/>
              </w:rPr>
            </w:pPr>
            <w:r w:rsidRPr="00B01C0D">
              <w:rPr>
                <w:rFonts w:eastAsia="Times New Roman" w:cs="Times New Roman"/>
                <w:bCs/>
                <w:color w:val="auto"/>
                <w:sz w:val="20"/>
                <w:szCs w:val="20"/>
              </w:rPr>
              <w:t>(cfs)</w:t>
            </w:r>
          </w:p>
        </w:tc>
        <w:tc>
          <w:tcPr>
            <w:tcW w:w="1440" w:type="dxa"/>
            <w:hideMark/>
          </w:tcPr>
          <w:p w14:paraId="7D653FDD" w14:textId="77777777" w:rsidR="006F6680" w:rsidRPr="00B01C0D" w:rsidRDefault="006F6680" w:rsidP="0049516B">
            <w:pPr>
              <w:jc w:val="center"/>
              <w:rPr>
                <w:rFonts w:eastAsia="Times New Roman" w:cs="Times New Roman"/>
                <w:b w:val="0"/>
                <w:bCs/>
                <w:color w:val="auto"/>
                <w:sz w:val="20"/>
                <w:szCs w:val="20"/>
              </w:rPr>
            </w:pPr>
            <w:r w:rsidRPr="00B01C0D">
              <w:rPr>
                <w:rFonts w:eastAsia="Times New Roman" w:cs="Times New Roman"/>
                <w:bCs/>
                <w:color w:val="auto"/>
                <w:sz w:val="20"/>
                <w:szCs w:val="20"/>
              </w:rPr>
              <w:t>1%- Peak Q</w:t>
            </w:r>
          </w:p>
          <w:p w14:paraId="304FF14E" w14:textId="77777777" w:rsidR="006F6680" w:rsidRPr="00B01C0D" w:rsidRDefault="006F6680" w:rsidP="0049516B">
            <w:pPr>
              <w:jc w:val="center"/>
              <w:rPr>
                <w:rFonts w:eastAsia="Times New Roman" w:cs="Times New Roman"/>
                <w:b w:val="0"/>
                <w:bCs/>
                <w:color w:val="auto"/>
                <w:sz w:val="20"/>
                <w:szCs w:val="20"/>
              </w:rPr>
            </w:pPr>
            <w:r w:rsidRPr="00B01C0D">
              <w:rPr>
                <w:rFonts w:eastAsia="Times New Roman" w:cs="Times New Roman"/>
                <w:bCs/>
                <w:color w:val="auto"/>
                <w:sz w:val="20"/>
                <w:szCs w:val="20"/>
              </w:rPr>
              <w:t>(cfs)</w:t>
            </w:r>
          </w:p>
        </w:tc>
        <w:tc>
          <w:tcPr>
            <w:tcW w:w="1401" w:type="dxa"/>
            <w:hideMark/>
          </w:tcPr>
          <w:p w14:paraId="05E90618" w14:textId="77777777" w:rsidR="006F6680" w:rsidRPr="00B01C0D" w:rsidRDefault="006F6680" w:rsidP="0049516B">
            <w:pPr>
              <w:jc w:val="center"/>
              <w:rPr>
                <w:rFonts w:eastAsia="Times New Roman" w:cs="Times New Roman"/>
                <w:b w:val="0"/>
                <w:bCs/>
                <w:color w:val="auto"/>
                <w:sz w:val="20"/>
                <w:szCs w:val="20"/>
              </w:rPr>
            </w:pPr>
            <w:r w:rsidRPr="00B01C0D">
              <w:rPr>
                <w:rFonts w:eastAsia="Times New Roman" w:cs="Times New Roman"/>
                <w:bCs/>
                <w:color w:val="auto"/>
                <w:sz w:val="20"/>
                <w:szCs w:val="20"/>
              </w:rPr>
              <w:t>1%+ Peak Q</w:t>
            </w:r>
          </w:p>
          <w:p w14:paraId="579B8881" w14:textId="77777777" w:rsidR="006F6680" w:rsidRPr="00B01C0D" w:rsidRDefault="006F6680" w:rsidP="0049516B">
            <w:pPr>
              <w:jc w:val="center"/>
              <w:rPr>
                <w:rFonts w:eastAsia="Times New Roman" w:cs="Times New Roman"/>
                <w:b w:val="0"/>
                <w:bCs/>
                <w:color w:val="auto"/>
                <w:sz w:val="20"/>
                <w:szCs w:val="20"/>
              </w:rPr>
            </w:pPr>
            <w:r w:rsidRPr="00B01C0D">
              <w:rPr>
                <w:rFonts w:eastAsia="Times New Roman" w:cs="Times New Roman"/>
                <w:bCs/>
                <w:color w:val="auto"/>
                <w:sz w:val="20"/>
                <w:szCs w:val="20"/>
              </w:rPr>
              <w:t>(cfs)</w:t>
            </w:r>
          </w:p>
        </w:tc>
      </w:tr>
      <w:tr w:rsidR="00B01C0D" w:rsidRPr="00B01C0D" w14:paraId="2018A5D3" w14:textId="77777777" w:rsidTr="00F15128">
        <w:trPr>
          <w:cnfStyle w:val="000000100000" w:firstRow="0" w:lastRow="0" w:firstColumn="0" w:lastColumn="0" w:oddVBand="0" w:evenVBand="0" w:oddHBand="1" w:evenHBand="0" w:firstRowFirstColumn="0" w:firstRowLastColumn="0" w:lastRowFirstColumn="0" w:lastRowLastColumn="0"/>
          <w:trHeight w:val="277"/>
          <w:jc w:val="center"/>
        </w:trPr>
        <w:tc>
          <w:tcPr>
            <w:tcW w:w="1838" w:type="dxa"/>
            <w:hideMark/>
          </w:tcPr>
          <w:p w14:paraId="53F5693F" w14:textId="3FD63D49" w:rsidR="002344E2" w:rsidRPr="00B01C0D" w:rsidRDefault="002C2AE8" w:rsidP="00F15128">
            <w:pPr>
              <w:jc w:val="center"/>
              <w:rPr>
                <w:rFonts w:eastAsia="Times New Roman" w:cs="Times New Roman"/>
                <w:color w:val="auto"/>
                <w:szCs w:val="20"/>
              </w:rPr>
            </w:pPr>
            <w:r w:rsidRPr="00B01C0D">
              <w:rPr>
                <w:color w:val="auto"/>
                <w:szCs w:val="20"/>
              </w:rPr>
              <w:t>0</w:t>
            </w:r>
            <w:r w:rsidR="00AC101E" w:rsidRPr="00B01C0D">
              <w:rPr>
                <w:color w:val="auto"/>
                <w:szCs w:val="20"/>
              </w:rPr>
              <w:t>821</w:t>
            </w:r>
            <w:r w:rsidR="00DD21E0">
              <w:rPr>
                <w:color w:val="auto"/>
                <w:szCs w:val="20"/>
              </w:rPr>
              <w:t>1800</w:t>
            </w:r>
            <w:r w:rsidR="00E925D3" w:rsidRPr="00E925D3">
              <w:rPr>
                <w:color w:val="auto"/>
                <w:szCs w:val="20"/>
                <w:vertAlign w:val="superscript"/>
              </w:rPr>
              <w:t>1</w:t>
            </w:r>
          </w:p>
        </w:tc>
        <w:tc>
          <w:tcPr>
            <w:tcW w:w="2927" w:type="dxa"/>
            <w:hideMark/>
          </w:tcPr>
          <w:p w14:paraId="08D3854F" w14:textId="25ACB073" w:rsidR="002344E2" w:rsidRPr="00B01C0D" w:rsidRDefault="00DD21E0" w:rsidP="002344E2">
            <w:pPr>
              <w:rPr>
                <w:rFonts w:eastAsia="Times New Roman" w:cs="Times New Roman"/>
                <w:color w:val="auto"/>
                <w:szCs w:val="20"/>
              </w:rPr>
            </w:pPr>
            <w:r>
              <w:rPr>
                <w:color w:val="auto"/>
                <w:szCs w:val="20"/>
              </w:rPr>
              <w:t>San Diego Ck at Alice, TX</w:t>
            </w:r>
          </w:p>
        </w:tc>
        <w:tc>
          <w:tcPr>
            <w:tcW w:w="1350" w:type="dxa"/>
          </w:tcPr>
          <w:p w14:paraId="35ADDEFF" w14:textId="5C9BE1E4" w:rsidR="002344E2" w:rsidRPr="00B01C0D" w:rsidRDefault="00DD21E0" w:rsidP="002344E2">
            <w:pPr>
              <w:jc w:val="center"/>
              <w:rPr>
                <w:rFonts w:eastAsia="Times New Roman" w:cs="Times New Roman"/>
                <w:color w:val="auto"/>
                <w:szCs w:val="20"/>
              </w:rPr>
            </w:pPr>
            <w:r>
              <w:rPr>
                <w:rFonts w:eastAsia="Times New Roman" w:cs="Times New Roman"/>
                <w:color w:val="auto"/>
                <w:szCs w:val="20"/>
              </w:rPr>
              <w:t>22,500</w:t>
            </w:r>
          </w:p>
        </w:tc>
        <w:tc>
          <w:tcPr>
            <w:tcW w:w="1440" w:type="dxa"/>
          </w:tcPr>
          <w:p w14:paraId="6A50B86C" w14:textId="5218CB28" w:rsidR="002344E2" w:rsidRPr="00B01C0D" w:rsidRDefault="00DD21E0" w:rsidP="002344E2">
            <w:pPr>
              <w:jc w:val="center"/>
              <w:rPr>
                <w:rFonts w:eastAsia="Times New Roman" w:cs="Times New Roman"/>
                <w:color w:val="auto"/>
                <w:szCs w:val="20"/>
              </w:rPr>
            </w:pPr>
            <w:r>
              <w:rPr>
                <w:rFonts w:eastAsia="Times New Roman" w:cs="Times New Roman"/>
                <w:color w:val="auto"/>
                <w:szCs w:val="20"/>
              </w:rPr>
              <w:t>10,740</w:t>
            </w:r>
          </w:p>
        </w:tc>
        <w:tc>
          <w:tcPr>
            <w:tcW w:w="1401" w:type="dxa"/>
          </w:tcPr>
          <w:p w14:paraId="35BFF4A1" w14:textId="4E688122" w:rsidR="002344E2" w:rsidRPr="00B01C0D" w:rsidRDefault="00DD21E0" w:rsidP="002344E2">
            <w:pPr>
              <w:jc w:val="center"/>
              <w:rPr>
                <w:rFonts w:eastAsia="Times New Roman" w:cs="Times New Roman"/>
                <w:color w:val="auto"/>
                <w:szCs w:val="20"/>
              </w:rPr>
            </w:pPr>
            <w:r>
              <w:rPr>
                <w:rFonts w:eastAsia="Times New Roman" w:cs="Times New Roman"/>
                <w:color w:val="auto"/>
                <w:szCs w:val="20"/>
              </w:rPr>
              <w:t>63,450</w:t>
            </w:r>
          </w:p>
        </w:tc>
      </w:tr>
      <w:tr w:rsidR="00DD21E0" w:rsidRPr="00B01C0D" w14:paraId="3B5D6082" w14:textId="77777777" w:rsidTr="00F15128">
        <w:trPr>
          <w:cnfStyle w:val="000000010000" w:firstRow="0" w:lastRow="0" w:firstColumn="0" w:lastColumn="0" w:oddVBand="0" w:evenVBand="0" w:oddHBand="0" w:evenHBand="1" w:firstRowFirstColumn="0" w:firstRowLastColumn="0" w:lastRowFirstColumn="0" w:lastRowLastColumn="0"/>
          <w:trHeight w:val="277"/>
          <w:jc w:val="center"/>
        </w:trPr>
        <w:tc>
          <w:tcPr>
            <w:tcW w:w="1838" w:type="dxa"/>
          </w:tcPr>
          <w:p w14:paraId="128DB3D8" w14:textId="2B282548" w:rsidR="00DD21E0" w:rsidRPr="00B01C0D" w:rsidRDefault="00DD21E0" w:rsidP="00F15128">
            <w:pPr>
              <w:jc w:val="center"/>
              <w:rPr>
                <w:szCs w:val="20"/>
              </w:rPr>
            </w:pPr>
            <w:r>
              <w:rPr>
                <w:szCs w:val="20"/>
              </w:rPr>
              <w:t>08211900</w:t>
            </w:r>
            <w:r w:rsidR="00E925D3" w:rsidRPr="00E925D3">
              <w:rPr>
                <w:szCs w:val="20"/>
                <w:vertAlign w:val="superscript"/>
              </w:rPr>
              <w:t>1</w:t>
            </w:r>
          </w:p>
        </w:tc>
        <w:tc>
          <w:tcPr>
            <w:tcW w:w="2927" w:type="dxa"/>
          </w:tcPr>
          <w:p w14:paraId="61392A40" w14:textId="66C598F8" w:rsidR="00DD21E0" w:rsidRPr="00B01C0D" w:rsidRDefault="00DD21E0" w:rsidP="002344E2">
            <w:pPr>
              <w:rPr>
                <w:szCs w:val="20"/>
              </w:rPr>
            </w:pPr>
            <w:r>
              <w:rPr>
                <w:szCs w:val="20"/>
              </w:rPr>
              <w:t>San Fernando Ck at Alice, TX</w:t>
            </w:r>
          </w:p>
        </w:tc>
        <w:tc>
          <w:tcPr>
            <w:tcW w:w="1350" w:type="dxa"/>
          </w:tcPr>
          <w:p w14:paraId="6916CFB6" w14:textId="0C5E45BA" w:rsidR="00DD21E0" w:rsidRPr="00B01C0D" w:rsidRDefault="00DD21E0" w:rsidP="002344E2">
            <w:pPr>
              <w:jc w:val="center"/>
              <w:rPr>
                <w:rFonts w:eastAsia="Times New Roman" w:cs="Times New Roman"/>
                <w:szCs w:val="20"/>
              </w:rPr>
            </w:pPr>
            <w:r>
              <w:rPr>
                <w:rFonts w:eastAsia="Times New Roman" w:cs="Times New Roman"/>
                <w:szCs w:val="20"/>
              </w:rPr>
              <w:t>41,900</w:t>
            </w:r>
          </w:p>
        </w:tc>
        <w:tc>
          <w:tcPr>
            <w:tcW w:w="1440" w:type="dxa"/>
          </w:tcPr>
          <w:p w14:paraId="2B2B59A0" w14:textId="126A7BDA" w:rsidR="00DD21E0" w:rsidRPr="00B01C0D" w:rsidRDefault="00DD21E0" w:rsidP="002344E2">
            <w:pPr>
              <w:jc w:val="center"/>
              <w:rPr>
                <w:rFonts w:eastAsia="Times New Roman" w:cs="Times New Roman"/>
                <w:szCs w:val="20"/>
              </w:rPr>
            </w:pPr>
            <w:r>
              <w:rPr>
                <w:rFonts w:eastAsia="Times New Roman" w:cs="Times New Roman"/>
                <w:szCs w:val="20"/>
              </w:rPr>
              <w:t>23,140</w:t>
            </w:r>
          </w:p>
        </w:tc>
        <w:tc>
          <w:tcPr>
            <w:tcW w:w="1401" w:type="dxa"/>
          </w:tcPr>
          <w:p w14:paraId="391A272B" w14:textId="49CEC4E6" w:rsidR="00DD21E0" w:rsidRPr="00B01C0D" w:rsidRDefault="00DD21E0" w:rsidP="002344E2">
            <w:pPr>
              <w:jc w:val="center"/>
              <w:rPr>
                <w:rFonts w:eastAsia="Times New Roman" w:cs="Times New Roman"/>
                <w:szCs w:val="20"/>
              </w:rPr>
            </w:pPr>
            <w:r>
              <w:rPr>
                <w:rFonts w:eastAsia="Times New Roman" w:cs="Times New Roman"/>
                <w:szCs w:val="20"/>
              </w:rPr>
              <w:t>90,180</w:t>
            </w:r>
          </w:p>
        </w:tc>
      </w:tr>
      <w:tr w:rsidR="00DD21E0" w:rsidRPr="00B01C0D" w14:paraId="0FE4AF5F" w14:textId="77777777" w:rsidTr="00F15128">
        <w:trPr>
          <w:cnfStyle w:val="000000100000" w:firstRow="0" w:lastRow="0" w:firstColumn="0" w:lastColumn="0" w:oddVBand="0" w:evenVBand="0" w:oddHBand="1" w:evenHBand="0" w:firstRowFirstColumn="0" w:firstRowLastColumn="0" w:lastRowFirstColumn="0" w:lastRowLastColumn="0"/>
          <w:trHeight w:val="277"/>
          <w:jc w:val="center"/>
        </w:trPr>
        <w:tc>
          <w:tcPr>
            <w:tcW w:w="1838" w:type="dxa"/>
          </w:tcPr>
          <w:p w14:paraId="0B07F668" w14:textId="1358E8C3" w:rsidR="00DD21E0" w:rsidRPr="00B01C0D" w:rsidRDefault="00DD21E0" w:rsidP="00F15128">
            <w:pPr>
              <w:jc w:val="center"/>
              <w:rPr>
                <w:szCs w:val="20"/>
              </w:rPr>
            </w:pPr>
            <w:r>
              <w:rPr>
                <w:szCs w:val="20"/>
              </w:rPr>
              <w:t>08212300</w:t>
            </w:r>
            <w:r w:rsidR="00E925D3" w:rsidRPr="00E925D3">
              <w:rPr>
                <w:szCs w:val="20"/>
                <w:vertAlign w:val="superscript"/>
              </w:rPr>
              <w:t>2</w:t>
            </w:r>
          </w:p>
        </w:tc>
        <w:tc>
          <w:tcPr>
            <w:tcW w:w="2927" w:type="dxa"/>
          </w:tcPr>
          <w:p w14:paraId="4B84B4D2" w14:textId="306EF638" w:rsidR="00DD21E0" w:rsidRPr="00B01C0D" w:rsidRDefault="00DD21E0" w:rsidP="002344E2">
            <w:pPr>
              <w:rPr>
                <w:szCs w:val="20"/>
              </w:rPr>
            </w:pPr>
            <w:r>
              <w:rPr>
                <w:szCs w:val="20"/>
              </w:rPr>
              <w:t>Tranquitas Ck at Kingsville, TX</w:t>
            </w:r>
          </w:p>
        </w:tc>
        <w:tc>
          <w:tcPr>
            <w:tcW w:w="1350" w:type="dxa"/>
          </w:tcPr>
          <w:p w14:paraId="3D19A93E" w14:textId="6975F413" w:rsidR="00DD21E0" w:rsidRPr="00B01C0D" w:rsidRDefault="00DD21E0" w:rsidP="002344E2">
            <w:pPr>
              <w:jc w:val="center"/>
              <w:rPr>
                <w:rFonts w:eastAsia="Times New Roman" w:cs="Times New Roman"/>
                <w:szCs w:val="20"/>
              </w:rPr>
            </w:pPr>
            <w:r>
              <w:rPr>
                <w:rFonts w:eastAsia="Times New Roman" w:cs="Times New Roman"/>
                <w:szCs w:val="20"/>
              </w:rPr>
              <w:t>3,347</w:t>
            </w:r>
          </w:p>
        </w:tc>
        <w:tc>
          <w:tcPr>
            <w:tcW w:w="1440" w:type="dxa"/>
          </w:tcPr>
          <w:p w14:paraId="1C7E77E8" w14:textId="5DC7034E" w:rsidR="00DD21E0" w:rsidRPr="00B01C0D" w:rsidRDefault="00DD21E0" w:rsidP="002344E2">
            <w:pPr>
              <w:jc w:val="center"/>
              <w:rPr>
                <w:rFonts w:eastAsia="Times New Roman" w:cs="Times New Roman"/>
                <w:szCs w:val="20"/>
              </w:rPr>
            </w:pPr>
            <w:r>
              <w:rPr>
                <w:rFonts w:eastAsia="Times New Roman" w:cs="Times New Roman"/>
                <w:szCs w:val="20"/>
              </w:rPr>
              <w:t>1,323</w:t>
            </w:r>
          </w:p>
        </w:tc>
        <w:tc>
          <w:tcPr>
            <w:tcW w:w="1401" w:type="dxa"/>
          </w:tcPr>
          <w:p w14:paraId="3ACAC497" w14:textId="3207F15C" w:rsidR="00DD21E0" w:rsidRPr="00B01C0D" w:rsidRDefault="00DD21E0" w:rsidP="002344E2">
            <w:pPr>
              <w:jc w:val="center"/>
              <w:rPr>
                <w:rFonts w:eastAsia="Times New Roman" w:cs="Times New Roman"/>
                <w:szCs w:val="20"/>
              </w:rPr>
            </w:pPr>
            <w:r>
              <w:rPr>
                <w:rFonts w:eastAsia="Times New Roman" w:cs="Times New Roman"/>
                <w:szCs w:val="20"/>
              </w:rPr>
              <w:t>36,670</w:t>
            </w:r>
          </w:p>
        </w:tc>
      </w:tr>
    </w:tbl>
    <w:p w14:paraId="0B9179FB" w14:textId="698F369B" w:rsidR="00D81EE1" w:rsidRPr="00F91CCD" w:rsidRDefault="00E925D3" w:rsidP="00F91CCD">
      <w:pPr>
        <w:ind w:left="180"/>
        <w:jc w:val="both"/>
        <w:rPr>
          <w:sz w:val="18"/>
          <w:szCs w:val="18"/>
          <w:vertAlign w:val="superscript"/>
        </w:rPr>
      </w:pPr>
      <w:r w:rsidRPr="00F91CCD">
        <w:rPr>
          <w:sz w:val="18"/>
          <w:szCs w:val="18"/>
          <w:vertAlign w:val="superscript"/>
        </w:rPr>
        <w:t>1</w:t>
      </w:r>
      <w:r w:rsidRPr="00F91CCD">
        <w:rPr>
          <w:sz w:val="18"/>
          <w:szCs w:val="18"/>
        </w:rPr>
        <w:t xml:space="preserve"> Gages are included in the original San Fernando HUC </w:t>
      </w:r>
      <w:r w:rsidR="00B835B7" w:rsidRPr="00F91CCD">
        <w:rPr>
          <w:sz w:val="18"/>
          <w:szCs w:val="18"/>
        </w:rPr>
        <w:t>but not the updated mesh, Validation was done in the Baffin Bay East model</w:t>
      </w:r>
    </w:p>
    <w:p w14:paraId="5E44B431" w14:textId="77777777" w:rsidR="0056731C" w:rsidRPr="00861909" w:rsidRDefault="00E925D3" w:rsidP="0056731C">
      <w:pPr>
        <w:ind w:left="180"/>
        <w:jc w:val="both"/>
        <w:rPr>
          <w:sz w:val="18"/>
          <w:szCs w:val="18"/>
          <w:vertAlign w:val="superscript"/>
        </w:rPr>
      </w:pPr>
      <w:r w:rsidRPr="00F91CCD">
        <w:rPr>
          <w:sz w:val="18"/>
          <w:szCs w:val="18"/>
          <w:vertAlign w:val="superscript"/>
        </w:rPr>
        <w:t>2</w:t>
      </w:r>
      <w:r w:rsidRPr="00F91CCD">
        <w:rPr>
          <w:sz w:val="18"/>
          <w:szCs w:val="18"/>
        </w:rPr>
        <w:t xml:space="preserve"> </w:t>
      </w:r>
      <w:r w:rsidR="0056731C">
        <w:rPr>
          <w:sz w:val="18"/>
          <w:szCs w:val="18"/>
        </w:rPr>
        <w:t>Missing sufficient peak streamflow data</w:t>
      </w:r>
    </w:p>
    <w:p w14:paraId="75407FE3" w14:textId="77777777" w:rsidR="00EF6AE3" w:rsidRPr="004D0A69" w:rsidRDefault="00EF6AE3" w:rsidP="00EF6AE3">
      <w:pPr>
        <w:pStyle w:val="Heading4"/>
      </w:pPr>
      <w:bookmarkStart w:id="90" w:name="_Ref489950969"/>
      <w:r w:rsidRPr="004D0A69">
        <w:lastRenderedPageBreak/>
        <w:t>Excess Precipitation for 2D Computational Mesh</w:t>
      </w:r>
      <w:bookmarkEnd w:id="90"/>
    </w:p>
    <w:p w14:paraId="46772B7D" w14:textId="70810A9F" w:rsidR="007C5B25" w:rsidRPr="004D0A69" w:rsidRDefault="007C5B25" w:rsidP="007C5B25">
      <w:pPr>
        <w:pStyle w:val="2Body-Text"/>
        <w:spacing w:before="0" w:after="0"/>
        <w:jc w:val="both"/>
      </w:pPr>
      <w:r w:rsidRPr="004D0A69">
        <w:t>HEC-HMS version 4.</w:t>
      </w:r>
      <w:r w:rsidR="00822A78">
        <w:t>6</w:t>
      </w:r>
      <w:r w:rsidR="00822A78" w:rsidRPr="004D0A69">
        <w:t xml:space="preserve"> </w:t>
      </w:r>
      <w:r w:rsidRPr="004D0A69">
        <w:t xml:space="preserve">was used to apply the SCS Curve Number method to calculate losses and define excess precipitation for each </w:t>
      </w:r>
      <w:r w:rsidR="00D81EE1" w:rsidRPr="004D0A69">
        <w:t>watershed</w:t>
      </w:r>
      <w:r w:rsidRPr="004D0A69">
        <w:t xml:space="preserve">. </w:t>
      </w:r>
      <w:r w:rsidR="00C66D59">
        <w:t xml:space="preserve"> </w:t>
      </w:r>
      <w:r w:rsidRPr="004D0A69">
        <w:t xml:space="preserve">Temporal distributions of point rainfall totals were defined using 24-hour, SCS Type II storm distributions.  The plus and minus standard error for the 1-percent annual chance precipitation depths were determined as the upper and lower </w:t>
      </w:r>
      <w:r w:rsidR="00DD21E0">
        <w:t>92</w:t>
      </w:r>
      <w:r w:rsidRPr="004D0A69">
        <w:t>% confidence limits on the nominal 1-percent depth, assuming a normal distribution of the logarithms for the precipitation depths.</w:t>
      </w:r>
    </w:p>
    <w:p w14:paraId="64CC3658" w14:textId="77777777" w:rsidR="007C5B25" w:rsidRPr="004D0A69" w:rsidRDefault="007C5B25">
      <w:pPr>
        <w:pStyle w:val="2Body-Text"/>
        <w:spacing w:before="0" w:after="0"/>
        <w:jc w:val="both"/>
      </w:pPr>
    </w:p>
    <w:p w14:paraId="094DC94E" w14:textId="06AEFA90" w:rsidR="007C5B25" w:rsidRPr="004D0A69" w:rsidRDefault="007C5B25">
      <w:pPr>
        <w:pStyle w:val="2Body-Text"/>
        <w:spacing w:before="0" w:after="0"/>
        <w:jc w:val="both"/>
      </w:pPr>
      <w:r w:rsidRPr="00D14056">
        <w:t xml:space="preserve">In addition to recurrence interval precipitation estimates, NOAA Atlas 14 provides 90% confidence intervals of reported precipitation values. </w:t>
      </w:r>
      <w:r w:rsidR="00C66D59" w:rsidRPr="00D14056">
        <w:t xml:space="preserve"> </w:t>
      </w:r>
      <w:r w:rsidRPr="00D14056">
        <w:t>On a normal distribution curve, 90% confidence intervals (</w:t>
      </w:r>
      <w:r w:rsidR="008C2260" w:rsidRPr="00D14056">
        <w:t>i.e.,</w:t>
      </w:r>
      <w:r w:rsidRPr="00D14056">
        <w:t xml:space="preserve"> the upper and lower 95% confidence limits) correspond to +/- 1.645 standard deviations. </w:t>
      </w:r>
      <w:r w:rsidR="00C66D59" w:rsidRPr="00D14056">
        <w:t xml:space="preserve"> </w:t>
      </w:r>
      <w:r w:rsidRPr="00D14056">
        <w:t>The</w:t>
      </w:r>
      <w:r w:rsidRPr="004D0A69">
        <w:t xml:space="preserve"> 1% plus and minus events are defined to be one standard deviation above and below the 1% event. </w:t>
      </w:r>
      <w:r w:rsidR="00C017D1">
        <w:t xml:space="preserve"> </w:t>
      </w:r>
      <w:r w:rsidRPr="004D0A69">
        <w:t>It should be noted that the standard errors for the 1% rainfall depth were based on the depth used post-areal reduction.</w:t>
      </w:r>
    </w:p>
    <w:p w14:paraId="08306811" w14:textId="77777777" w:rsidR="007C5B25" w:rsidRPr="004D0A69" w:rsidRDefault="007C5B25">
      <w:pPr>
        <w:pStyle w:val="2Body-Text"/>
        <w:spacing w:before="0" w:after="0"/>
        <w:jc w:val="both"/>
      </w:pPr>
    </w:p>
    <w:p w14:paraId="5A482E6D" w14:textId="77777777" w:rsidR="00CC5722" w:rsidRDefault="00D81EE1" w:rsidP="00CC5722">
      <w:pPr>
        <w:jc w:val="both"/>
      </w:pPr>
      <w:r w:rsidRPr="004D0A69">
        <w:t>C</w:t>
      </w:r>
      <w:r w:rsidR="00695E31" w:rsidRPr="004D0A69">
        <w:t>urve Numbers</w:t>
      </w:r>
      <w:r w:rsidR="007C5B25" w:rsidRPr="004D0A69">
        <w:t xml:space="preserve"> </w:t>
      </w:r>
      <w:r w:rsidR="00695E31" w:rsidRPr="004D0A69">
        <w:t xml:space="preserve">were computed </w:t>
      </w:r>
      <w:r w:rsidR="007C5B25" w:rsidRPr="004D0A69">
        <w:t xml:space="preserve">by intersecting the </w:t>
      </w:r>
      <w:r w:rsidR="00695E31" w:rsidRPr="004D0A69">
        <w:t>National Land Cover Dataset (NLCD) 201</w:t>
      </w:r>
      <w:r w:rsidR="008B658A">
        <w:t>6</w:t>
      </w:r>
      <w:r w:rsidR="00695E31" w:rsidRPr="004D0A69">
        <w:t xml:space="preserve"> coverage</w:t>
      </w:r>
      <w:r w:rsidR="007C5B25" w:rsidRPr="004D0A69">
        <w:t xml:space="preserve"> and </w:t>
      </w:r>
      <w:r w:rsidR="00695E31" w:rsidRPr="004D0A69">
        <w:t>NRCS soils data</w:t>
      </w:r>
      <w:r w:rsidR="007C5B25" w:rsidRPr="004D0A69">
        <w:t xml:space="preserve"> based on the</w:t>
      </w:r>
      <w:r w:rsidR="00695E31" w:rsidRPr="004D0A69">
        <w:t xml:space="preserve"> matrix.</w:t>
      </w:r>
      <w:bookmarkStart w:id="91" w:name="_Hlk71641988"/>
      <w:r w:rsidR="007523AC">
        <w:t xml:space="preserve"> The CN Matrix was developed from the United States Department of Agriculture (USDA) </w:t>
      </w:r>
      <w:r w:rsidR="007523AC" w:rsidRPr="0082799D">
        <w:rPr>
          <w:i/>
          <w:iCs/>
        </w:rPr>
        <w:t>Urban Hydrology for Small Watershed T</w:t>
      </w:r>
      <w:r w:rsidR="007523AC">
        <w:rPr>
          <w:i/>
          <w:iCs/>
        </w:rPr>
        <w:t xml:space="preserve">echnical </w:t>
      </w:r>
      <w:r w:rsidR="007523AC" w:rsidRPr="0082799D">
        <w:rPr>
          <w:i/>
          <w:iCs/>
        </w:rPr>
        <w:t>R</w:t>
      </w:r>
      <w:r w:rsidR="007523AC">
        <w:rPr>
          <w:i/>
          <w:iCs/>
        </w:rPr>
        <w:t>elease</w:t>
      </w:r>
      <w:r w:rsidR="007523AC" w:rsidRPr="0082799D">
        <w:rPr>
          <w:i/>
          <w:iCs/>
        </w:rPr>
        <w:t>-55</w:t>
      </w:r>
      <w:r w:rsidR="007523AC">
        <w:t xml:space="preserve"> (1986) procedures.</w:t>
      </w:r>
      <w:bookmarkEnd w:id="91"/>
      <w:r w:rsidR="007523AC">
        <w:t xml:space="preserve"> A range of CN values were developed based on Good (minimum), Fair (mean), and Poor (maximum) values obtained from Table 2-2a – 2-2d of the TR-55 document. These matrices were then used to develop Minimum, Median, and Maximum CN values to be input into HEC-HMS, along with the Original CN values shown below. The excess precipitation was obtained from HMS for each CN value and input into the hydraulic model for an iterative validation analysis. The validation process is described more in Section 2.3.1.1.</w:t>
      </w:r>
      <w:r w:rsidR="00796641" w:rsidRPr="00796641">
        <w:t xml:space="preserve"> </w:t>
      </w:r>
      <w:r w:rsidR="00796641">
        <w:t xml:space="preserve">The Validated CN matrix is presented in </w:t>
      </w:r>
      <w:r w:rsidR="008D12A1" w:rsidRPr="00AB0E6A">
        <w:rPr>
          <w:b/>
          <w:bCs/>
        </w:rPr>
        <w:fldChar w:fldCharType="begin"/>
      </w:r>
      <w:r w:rsidR="008D12A1" w:rsidRPr="00AB0E6A">
        <w:rPr>
          <w:b/>
          <w:bCs/>
        </w:rPr>
        <w:instrText xml:space="preserve"> REF _Ref86853816 \h </w:instrText>
      </w:r>
      <w:r w:rsidR="008D12A1">
        <w:rPr>
          <w:b/>
          <w:bCs/>
        </w:rPr>
        <w:instrText xml:space="preserve"> \* MERGEFORMAT </w:instrText>
      </w:r>
      <w:r w:rsidR="008D12A1" w:rsidRPr="00AB0E6A">
        <w:rPr>
          <w:b/>
          <w:bCs/>
        </w:rPr>
      </w:r>
      <w:r w:rsidR="008D12A1" w:rsidRPr="00AB0E6A">
        <w:rPr>
          <w:b/>
          <w:bCs/>
        </w:rPr>
        <w:fldChar w:fldCharType="separate"/>
      </w:r>
      <w:r w:rsidR="00CC5722" w:rsidRPr="00CC5722">
        <w:rPr>
          <w:b/>
          <w:bCs/>
        </w:rPr>
        <w:t xml:space="preserve">Table </w:t>
      </w:r>
      <w:r w:rsidR="00CC5722" w:rsidRPr="00CC5722">
        <w:rPr>
          <w:b/>
          <w:bCs/>
          <w:noProof/>
        </w:rPr>
        <w:t>5</w:t>
      </w:r>
      <w:r w:rsidR="00CC5722" w:rsidRPr="005A178D">
        <w:t>:  Validated Land Use-Soils-CN Matrix for Computing Minimum Curve Numbers</w:t>
      </w:r>
    </w:p>
    <w:p w14:paraId="297046E7" w14:textId="1AB3FB9A" w:rsidR="00B771D9" w:rsidRDefault="008D12A1" w:rsidP="00836CFC">
      <w:pPr>
        <w:jc w:val="both"/>
      </w:pPr>
      <w:r w:rsidRPr="00AB0E6A">
        <w:rPr>
          <w:b/>
          <w:bCs/>
        </w:rPr>
        <w:fldChar w:fldCharType="end"/>
      </w:r>
      <w:r w:rsidR="00796641">
        <w:t>.</w:t>
      </w:r>
    </w:p>
    <w:p w14:paraId="57E67E2A" w14:textId="77777777" w:rsidR="008B658A" w:rsidRDefault="008B658A" w:rsidP="00B771D9">
      <w:pPr>
        <w:rPr>
          <w:highlight w:val="yellow"/>
        </w:rPr>
      </w:pPr>
    </w:p>
    <w:p w14:paraId="416DC292" w14:textId="783BB009" w:rsidR="009F0017" w:rsidRDefault="009F0017" w:rsidP="00753A66">
      <w:pPr>
        <w:rPr>
          <w:highlight w:val="yellow"/>
        </w:rPr>
      </w:pPr>
    </w:p>
    <w:p w14:paraId="2CACEFDF" w14:textId="6BC23AEF" w:rsidR="008D12A1" w:rsidRDefault="008D12A1" w:rsidP="008D12A1">
      <w:pPr>
        <w:pStyle w:val="Caption"/>
        <w:keepNext/>
        <w:jc w:val="center"/>
      </w:pPr>
      <w:bookmarkStart w:id="92" w:name="_Toc90026018"/>
      <w:bookmarkStart w:id="93" w:name="_Ref86853816"/>
      <w:bookmarkStart w:id="94" w:name="_Toc86906086"/>
      <w:r>
        <w:t xml:space="preserve">Table </w:t>
      </w:r>
      <w:r w:rsidR="00CC5722">
        <w:fldChar w:fldCharType="begin"/>
      </w:r>
      <w:r w:rsidR="00CC5722">
        <w:instrText xml:space="preserve"> SEQ Table \* ARABIC </w:instrText>
      </w:r>
      <w:r w:rsidR="00CC5722">
        <w:fldChar w:fldCharType="separate"/>
      </w:r>
      <w:r w:rsidR="00CC5722">
        <w:rPr>
          <w:noProof/>
        </w:rPr>
        <w:t>5</w:t>
      </w:r>
      <w:r w:rsidR="00CC5722">
        <w:rPr>
          <w:noProof/>
        </w:rPr>
        <w:fldChar w:fldCharType="end"/>
      </w:r>
      <w:r w:rsidRPr="005A178D">
        <w:t>:  Validated Land Use-Soils-CN Matrix for Computing Minimum Curve Numbers</w:t>
      </w:r>
      <w:bookmarkEnd w:id="92"/>
    </w:p>
    <w:tbl>
      <w:tblPr>
        <w:tblStyle w:val="CompassTable1"/>
        <w:tblW w:w="8805" w:type="dxa"/>
        <w:jc w:val="center"/>
        <w:tblLook w:val="04A0" w:firstRow="1" w:lastRow="0" w:firstColumn="1" w:lastColumn="0" w:noHBand="0" w:noVBand="1"/>
      </w:tblPr>
      <w:tblGrid>
        <w:gridCol w:w="1345"/>
        <w:gridCol w:w="3600"/>
        <w:gridCol w:w="965"/>
        <w:gridCol w:w="965"/>
        <w:gridCol w:w="965"/>
        <w:gridCol w:w="965"/>
      </w:tblGrid>
      <w:tr w:rsidR="00796641" w:rsidRPr="00C017D1" w14:paraId="600736C1" w14:textId="77777777" w:rsidTr="00F64236">
        <w:trPr>
          <w:cnfStyle w:val="100000000000" w:firstRow="1" w:lastRow="0" w:firstColumn="0" w:lastColumn="0" w:oddVBand="0" w:evenVBand="0" w:oddHBand="0" w:evenHBand="0" w:firstRowFirstColumn="0" w:firstRowLastColumn="0" w:lastRowFirstColumn="0" w:lastRowLastColumn="0"/>
          <w:trHeight w:val="525"/>
          <w:jc w:val="center"/>
        </w:trPr>
        <w:tc>
          <w:tcPr>
            <w:tcW w:w="1345" w:type="dxa"/>
            <w:vMerge w:val="restart"/>
            <w:hideMark/>
          </w:tcPr>
          <w:bookmarkEnd w:id="93"/>
          <w:bookmarkEnd w:id="94"/>
          <w:p w14:paraId="02EDBDE9" w14:textId="77777777" w:rsidR="00796641" w:rsidRPr="00C017D1" w:rsidRDefault="00796641" w:rsidP="00F64236">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LU_GridCode</w:t>
            </w:r>
          </w:p>
        </w:tc>
        <w:tc>
          <w:tcPr>
            <w:tcW w:w="3600" w:type="dxa"/>
            <w:vMerge w:val="restart"/>
            <w:hideMark/>
          </w:tcPr>
          <w:p w14:paraId="759B3E93" w14:textId="77777777" w:rsidR="00796641" w:rsidRPr="00C017D1" w:rsidRDefault="00796641" w:rsidP="00F64236">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NLCD LU Description</w:t>
            </w:r>
          </w:p>
        </w:tc>
        <w:tc>
          <w:tcPr>
            <w:tcW w:w="3860" w:type="dxa"/>
            <w:gridSpan w:val="4"/>
            <w:hideMark/>
          </w:tcPr>
          <w:p w14:paraId="5FBC90AD" w14:textId="77777777" w:rsidR="00796641" w:rsidRPr="00C017D1" w:rsidRDefault="00796641" w:rsidP="00F64236">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Hydrologic Soil Group</w:t>
            </w:r>
          </w:p>
        </w:tc>
      </w:tr>
      <w:tr w:rsidR="00796641" w:rsidRPr="00C017D1" w14:paraId="70BA74EE" w14:textId="77777777" w:rsidTr="00F64236">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vMerge/>
            <w:hideMark/>
          </w:tcPr>
          <w:p w14:paraId="0FCC7843" w14:textId="77777777" w:rsidR="00796641" w:rsidRPr="00C017D1" w:rsidRDefault="00796641" w:rsidP="00F64236">
            <w:pPr>
              <w:rPr>
                <w:rFonts w:asciiTheme="minorHAnsi" w:eastAsia="Times New Roman" w:hAnsiTheme="minorHAnsi" w:cstheme="minorHAnsi"/>
                <w:b/>
                <w:bCs/>
                <w:color w:val="FFFFFF"/>
                <w:szCs w:val="20"/>
              </w:rPr>
            </w:pPr>
          </w:p>
        </w:tc>
        <w:tc>
          <w:tcPr>
            <w:tcW w:w="3600" w:type="dxa"/>
            <w:vMerge/>
            <w:hideMark/>
          </w:tcPr>
          <w:p w14:paraId="322E5644" w14:textId="77777777" w:rsidR="00796641" w:rsidRPr="00C017D1" w:rsidRDefault="00796641" w:rsidP="00F64236">
            <w:pPr>
              <w:rPr>
                <w:rFonts w:asciiTheme="minorHAnsi" w:eastAsia="Times New Roman" w:hAnsiTheme="minorHAnsi" w:cstheme="minorHAnsi"/>
                <w:b/>
                <w:bCs/>
                <w:color w:val="FFFFFF"/>
                <w:szCs w:val="20"/>
              </w:rPr>
            </w:pPr>
          </w:p>
        </w:tc>
        <w:tc>
          <w:tcPr>
            <w:tcW w:w="965" w:type="dxa"/>
            <w:shd w:val="clear" w:color="auto" w:fill="233972" w:themeFill="accent1"/>
            <w:hideMark/>
          </w:tcPr>
          <w:p w14:paraId="36B043D3" w14:textId="77777777" w:rsidR="00796641" w:rsidRPr="00C017D1" w:rsidRDefault="00796641" w:rsidP="00F64236">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A</w:t>
            </w:r>
          </w:p>
        </w:tc>
        <w:tc>
          <w:tcPr>
            <w:tcW w:w="965" w:type="dxa"/>
            <w:shd w:val="clear" w:color="auto" w:fill="233972" w:themeFill="accent1"/>
            <w:hideMark/>
          </w:tcPr>
          <w:p w14:paraId="2326B651" w14:textId="77777777" w:rsidR="00796641" w:rsidRPr="00C017D1" w:rsidRDefault="00796641" w:rsidP="00F64236">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B</w:t>
            </w:r>
          </w:p>
        </w:tc>
        <w:tc>
          <w:tcPr>
            <w:tcW w:w="965" w:type="dxa"/>
            <w:shd w:val="clear" w:color="auto" w:fill="233972" w:themeFill="accent1"/>
            <w:hideMark/>
          </w:tcPr>
          <w:p w14:paraId="1F2D11E7" w14:textId="77777777" w:rsidR="00796641" w:rsidRPr="00C017D1" w:rsidRDefault="00796641" w:rsidP="00F64236">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C</w:t>
            </w:r>
          </w:p>
        </w:tc>
        <w:tc>
          <w:tcPr>
            <w:tcW w:w="965" w:type="dxa"/>
            <w:shd w:val="clear" w:color="auto" w:fill="233972" w:themeFill="accent1"/>
            <w:hideMark/>
          </w:tcPr>
          <w:p w14:paraId="1F14818B" w14:textId="77777777" w:rsidR="00796641" w:rsidRPr="00C017D1" w:rsidRDefault="00796641" w:rsidP="00F64236">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D</w:t>
            </w:r>
          </w:p>
        </w:tc>
      </w:tr>
      <w:tr w:rsidR="00796641" w:rsidRPr="00C017D1" w14:paraId="3854705C" w14:textId="77777777" w:rsidTr="00F64236">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3C24BA95" w14:textId="77777777" w:rsidR="00796641" w:rsidRPr="00C017D1" w:rsidRDefault="00796641" w:rsidP="00F6423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11</w:t>
            </w:r>
          </w:p>
        </w:tc>
        <w:tc>
          <w:tcPr>
            <w:tcW w:w="3600" w:type="dxa"/>
            <w:shd w:val="clear" w:color="auto" w:fill="DFE3E5" w:themeFill="text2"/>
            <w:hideMark/>
          </w:tcPr>
          <w:p w14:paraId="6816C429" w14:textId="77777777" w:rsidR="00796641" w:rsidRPr="00C017D1" w:rsidRDefault="00796641" w:rsidP="00F6423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Open Water</w:t>
            </w:r>
          </w:p>
        </w:tc>
        <w:tc>
          <w:tcPr>
            <w:tcW w:w="965" w:type="dxa"/>
            <w:shd w:val="clear" w:color="auto" w:fill="DFE3E5" w:themeFill="text2"/>
            <w:vAlign w:val="top"/>
            <w:hideMark/>
          </w:tcPr>
          <w:p w14:paraId="4C705786" w14:textId="77777777" w:rsidR="00796641" w:rsidRPr="00C017D1" w:rsidRDefault="00796641" w:rsidP="00F64236">
            <w:pPr>
              <w:jc w:val="center"/>
              <w:rPr>
                <w:rFonts w:asciiTheme="minorHAnsi" w:eastAsia="Times New Roman" w:hAnsiTheme="minorHAnsi" w:cstheme="minorHAnsi"/>
                <w:color w:val="000000"/>
                <w:szCs w:val="20"/>
              </w:rPr>
            </w:pPr>
            <w:r w:rsidRPr="00FC43E9">
              <w:t>99</w:t>
            </w:r>
          </w:p>
        </w:tc>
        <w:tc>
          <w:tcPr>
            <w:tcW w:w="965" w:type="dxa"/>
            <w:shd w:val="clear" w:color="auto" w:fill="DFE3E5" w:themeFill="text2"/>
            <w:vAlign w:val="top"/>
            <w:hideMark/>
          </w:tcPr>
          <w:p w14:paraId="0CDA8879" w14:textId="77777777" w:rsidR="00796641" w:rsidRPr="00C017D1" w:rsidRDefault="00796641" w:rsidP="00F64236">
            <w:pPr>
              <w:jc w:val="center"/>
              <w:rPr>
                <w:rFonts w:asciiTheme="minorHAnsi" w:eastAsia="Times New Roman" w:hAnsiTheme="minorHAnsi" w:cstheme="minorHAnsi"/>
                <w:color w:val="000000"/>
                <w:szCs w:val="20"/>
              </w:rPr>
            </w:pPr>
            <w:r w:rsidRPr="00FC43E9">
              <w:t>99</w:t>
            </w:r>
          </w:p>
        </w:tc>
        <w:tc>
          <w:tcPr>
            <w:tcW w:w="965" w:type="dxa"/>
            <w:shd w:val="clear" w:color="auto" w:fill="DFE3E5" w:themeFill="text2"/>
            <w:vAlign w:val="top"/>
            <w:hideMark/>
          </w:tcPr>
          <w:p w14:paraId="36B246CD" w14:textId="77777777" w:rsidR="00796641" w:rsidRPr="00C017D1" w:rsidRDefault="00796641" w:rsidP="00F64236">
            <w:pPr>
              <w:jc w:val="center"/>
              <w:rPr>
                <w:rFonts w:asciiTheme="minorHAnsi" w:eastAsia="Times New Roman" w:hAnsiTheme="minorHAnsi" w:cstheme="minorHAnsi"/>
                <w:color w:val="000000"/>
                <w:szCs w:val="20"/>
              </w:rPr>
            </w:pPr>
            <w:r w:rsidRPr="00FC43E9">
              <w:t>99</w:t>
            </w:r>
          </w:p>
        </w:tc>
        <w:tc>
          <w:tcPr>
            <w:tcW w:w="965" w:type="dxa"/>
            <w:shd w:val="clear" w:color="auto" w:fill="DFE3E5" w:themeFill="text2"/>
            <w:vAlign w:val="top"/>
            <w:hideMark/>
          </w:tcPr>
          <w:p w14:paraId="7052ECD4" w14:textId="77777777" w:rsidR="00796641" w:rsidRPr="00C017D1" w:rsidRDefault="00796641" w:rsidP="00F64236">
            <w:pPr>
              <w:jc w:val="center"/>
              <w:rPr>
                <w:rFonts w:asciiTheme="minorHAnsi" w:eastAsia="Times New Roman" w:hAnsiTheme="minorHAnsi" w:cstheme="minorHAnsi"/>
                <w:color w:val="000000"/>
                <w:szCs w:val="20"/>
              </w:rPr>
            </w:pPr>
            <w:r w:rsidRPr="00FC43E9">
              <w:t>99</w:t>
            </w:r>
          </w:p>
        </w:tc>
      </w:tr>
      <w:tr w:rsidR="00796641" w:rsidRPr="00C017D1" w14:paraId="1E21939D" w14:textId="77777777" w:rsidTr="00F64236">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1A675044" w14:textId="77777777" w:rsidR="00796641" w:rsidRPr="00C017D1" w:rsidRDefault="00796641" w:rsidP="00F6423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21</w:t>
            </w:r>
          </w:p>
        </w:tc>
        <w:tc>
          <w:tcPr>
            <w:tcW w:w="3600" w:type="dxa"/>
            <w:shd w:val="clear" w:color="auto" w:fill="FFFFFF" w:themeFill="background1"/>
            <w:hideMark/>
          </w:tcPr>
          <w:p w14:paraId="087F0830" w14:textId="77777777" w:rsidR="00796641" w:rsidRPr="00C017D1" w:rsidRDefault="00796641" w:rsidP="00F6423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Open Space</w:t>
            </w:r>
          </w:p>
        </w:tc>
        <w:tc>
          <w:tcPr>
            <w:tcW w:w="965" w:type="dxa"/>
            <w:shd w:val="clear" w:color="auto" w:fill="FFFFFF" w:themeFill="background1"/>
            <w:vAlign w:val="top"/>
            <w:hideMark/>
          </w:tcPr>
          <w:p w14:paraId="0C69D7DB" w14:textId="77777777" w:rsidR="00796641" w:rsidRPr="00C017D1" w:rsidRDefault="00796641" w:rsidP="00F64236">
            <w:pPr>
              <w:jc w:val="center"/>
              <w:rPr>
                <w:rFonts w:asciiTheme="minorHAnsi" w:eastAsia="Times New Roman" w:hAnsiTheme="minorHAnsi" w:cstheme="minorHAnsi"/>
                <w:color w:val="000000"/>
                <w:szCs w:val="20"/>
              </w:rPr>
            </w:pPr>
            <w:r w:rsidRPr="00FC43E9">
              <w:t>39</w:t>
            </w:r>
          </w:p>
        </w:tc>
        <w:tc>
          <w:tcPr>
            <w:tcW w:w="965" w:type="dxa"/>
            <w:shd w:val="clear" w:color="auto" w:fill="FFFFFF" w:themeFill="background1"/>
            <w:vAlign w:val="top"/>
            <w:hideMark/>
          </w:tcPr>
          <w:p w14:paraId="538AABCC" w14:textId="77777777" w:rsidR="00796641" w:rsidRPr="00C017D1" w:rsidRDefault="00796641" w:rsidP="00F64236">
            <w:pPr>
              <w:jc w:val="center"/>
              <w:rPr>
                <w:rFonts w:asciiTheme="minorHAnsi" w:eastAsia="Times New Roman" w:hAnsiTheme="minorHAnsi" w:cstheme="minorHAnsi"/>
                <w:color w:val="000000"/>
                <w:szCs w:val="20"/>
              </w:rPr>
            </w:pPr>
            <w:r w:rsidRPr="00FC43E9">
              <w:t>61</w:t>
            </w:r>
          </w:p>
        </w:tc>
        <w:tc>
          <w:tcPr>
            <w:tcW w:w="965" w:type="dxa"/>
            <w:shd w:val="clear" w:color="auto" w:fill="FFFFFF" w:themeFill="background1"/>
            <w:vAlign w:val="top"/>
            <w:hideMark/>
          </w:tcPr>
          <w:p w14:paraId="09ED96A4" w14:textId="77777777" w:rsidR="00796641" w:rsidRPr="00C017D1" w:rsidRDefault="00796641" w:rsidP="00F64236">
            <w:pPr>
              <w:jc w:val="center"/>
              <w:rPr>
                <w:rFonts w:asciiTheme="minorHAnsi" w:eastAsia="Times New Roman" w:hAnsiTheme="minorHAnsi" w:cstheme="minorHAnsi"/>
                <w:color w:val="000000"/>
                <w:szCs w:val="20"/>
              </w:rPr>
            </w:pPr>
            <w:r w:rsidRPr="00FC43E9">
              <w:t>74</w:t>
            </w:r>
          </w:p>
        </w:tc>
        <w:tc>
          <w:tcPr>
            <w:tcW w:w="965" w:type="dxa"/>
            <w:shd w:val="clear" w:color="auto" w:fill="FFFFFF" w:themeFill="background1"/>
            <w:vAlign w:val="top"/>
            <w:hideMark/>
          </w:tcPr>
          <w:p w14:paraId="7AB8C9C5" w14:textId="77777777" w:rsidR="00796641" w:rsidRPr="00C017D1" w:rsidRDefault="00796641" w:rsidP="00F64236">
            <w:pPr>
              <w:jc w:val="center"/>
              <w:rPr>
                <w:rFonts w:asciiTheme="minorHAnsi" w:eastAsia="Times New Roman" w:hAnsiTheme="minorHAnsi" w:cstheme="minorHAnsi"/>
                <w:color w:val="000000"/>
                <w:szCs w:val="20"/>
              </w:rPr>
            </w:pPr>
            <w:r w:rsidRPr="00FC43E9">
              <w:t>80</w:t>
            </w:r>
          </w:p>
        </w:tc>
      </w:tr>
      <w:tr w:rsidR="00796641" w:rsidRPr="00C017D1" w14:paraId="33A3DF98" w14:textId="77777777" w:rsidTr="00F64236">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0928AA0E" w14:textId="77777777" w:rsidR="00796641" w:rsidRPr="00C017D1" w:rsidRDefault="00796641" w:rsidP="00F6423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22</w:t>
            </w:r>
          </w:p>
        </w:tc>
        <w:tc>
          <w:tcPr>
            <w:tcW w:w="3600" w:type="dxa"/>
            <w:shd w:val="clear" w:color="auto" w:fill="DFE3E5" w:themeFill="text2"/>
            <w:hideMark/>
          </w:tcPr>
          <w:p w14:paraId="7810A184" w14:textId="77777777" w:rsidR="00796641" w:rsidRPr="00C017D1" w:rsidRDefault="00796641" w:rsidP="00F6423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Low Intensity</w:t>
            </w:r>
          </w:p>
        </w:tc>
        <w:tc>
          <w:tcPr>
            <w:tcW w:w="965" w:type="dxa"/>
            <w:shd w:val="clear" w:color="auto" w:fill="DFE3E5" w:themeFill="text2"/>
            <w:vAlign w:val="top"/>
            <w:hideMark/>
          </w:tcPr>
          <w:p w14:paraId="31113B44" w14:textId="77777777" w:rsidR="00796641" w:rsidRPr="00C017D1" w:rsidRDefault="00796641" w:rsidP="00F64236">
            <w:pPr>
              <w:jc w:val="center"/>
              <w:rPr>
                <w:rFonts w:asciiTheme="minorHAnsi" w:eastAsia="Times New Roman" w:hAnsiTheme="minorHAnsi" w:cstheme="minorHAnsi"/>
                <w:color w:val="000000"/>
                <w:szCs w:val="20"/>
              </w:rPr>
            </w:pPr>
            <w:r w:rsidRPr="00FC43E9">
              <w:t>54</w:t>
            </w:r>
          </w:p>
        </w:tc>
        <w:tc>
          <w:tcPr>
            <w:tcW w:w="965" w:type="dxa"/>
            <w:shd w:val="clear" w:color="auto" w:fill="DFE3E5" w:themeFill="text2"/>
            <w:vAlign w:val="top"/>
            <w:hideMark/>
          </w:tcPr>
          <w:p w14:paraId="7D1B7258" w14:textId="77777777" w:rsidR="00796641" w:rsidRPr="00C017D1" w:rsidRDefault="00796641" w:rsidP="00F64236">
            <w:pPr>
              <w:jc w:val="center"/>
              <w:rPr>
                <w:rFonts w:asciiTheme="minorHAnsi" w:eastAsia="Times New Roman" w:hAnsiTheme="minorHAnsi" w:cstheme="minorHAnsi"/>
                <w:color w:val="000000"/>
                <w:szCs w:val="20"/>
              </w:rPr>
            </w:pPr>
            <w:r w:rsidRPr="00FC43E9">
              <w:t>70</w:t>
            </w:r>
          </w:p>
        </w:tc>
        <w:tc>
          <w:tcPr>
            <w:tcW w:w="965" w:type="dxa"/>
            <w:shd w:val="clear" w:color="auto" w:fill="DFE3E5" w:themeFill="text2"/>
            <w:vAlign w:val="top"/>
            <w:hideMark/>
          </w:tcPr>
          <w:p w14:paraId="20FEA796" w14:textId="77777777" w:rsidR="00796641" w:rsidRPr="00C017D1" w:rsidRDefault="00796641" w:rsidP="00F64236">
            <w:pPr>
              <w:jc w:val="center"/>
              <w:rPr>
                <w:rFonts w:asciiTheme="minorHAnsi" w:eastAsia="Times New Roman" w:hAnsiTheme="minorHAnsi" w:cstheme="minorHAnsi"/>
                <w:color w:val="000000"/>
                <w:szCs w:val="20"/>
              </w:rPr>
            </w:pPr>
            <w:r w:rsidRPr="00FC43E9">
              <w:t>80</w:t>
            </w:r>
          </w:p>
        </w:tc>
        <w:tc>
          <w:tcPr>
            <w:tcW w:w="965" w:type="dxa"/>
            <w:shd w:val="clear" w:color="auto" w:fill="DFE3E5" w:themeFill="text2"/>
            <w:vAlign w:val="top"/>
            <w:hideMark/>
          </w:tcPr>
          <w:p w14:paraId="646FE4A8" w14:textId="77777777" w:rsidR="00796641" w:rsidRPr="00C017D1" w:rsidRDefault="00796641" w:rsidP="00F64236">
            <w:pPr>
              <w:jc w:val="center"/>
              <w:rPr>
                <w:rFonts w:asciiTheme="minorHAnsi" w:eastAsia="Times New Roman" w:hAnsiTheme="minorHAnsi" w:cstheme="minorHAnsi"/>
                <w:color w:val="000000"/>
                <w:szCs w:val="20"/>
              </w:rPr>
            </w:pPr>
            <w:r w:rsidRPr="00FC43E9">
              <w:t>85</w:t>
            </w:r>
          </w:p>
        </w:tc>
      </w:tr>
      <w:tr w:rsidR="00796641" w:rsidRPr="00C017D1" w14:paraId="464780DB" w14:textId="77777777" w:rsidTr="00F64236">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30C5868A" w14:textId="77777777" w:rsidR="00796641" w:rsidRPr="00C017D1" w:rsidRDefault="00796641" w:rsidP="00F6423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23</w:t>
            </w:r>
          </w:p>
        </w:tc>
        <w:tc>
          <w:tcPr>
            <w:tcW w:w="3600" w:type="dxa"/>
            <w:shd w:val="clear" w:color="auto" w:fill="FFFFFF" w:themeFill="background1"/>
            <w:hideMark/>
          </w:tcPr>
          <w:p w14:paraId="24C71814" w14:textId="77777777" w:rsidR="00796641" w:rsidRPr="00C017D1" w:rsidRDefault="00796641" w:rsidP="00F6423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Medium Intensity</w:t>
            </w:r>
          </w:p>
        </w:tc>
        <w:tc>
          <w:tcPr>
            <w:tcW w:w="965" w:type="dxa"/>
            <w:shd w:val="clear" w:color="auto" w:fill="FFFFFF" w:themeFill="background1"/>
            <w:vAlign w:val="top"/>
            <w:hideMark/>
          </w:tcPr>
          <w:p w14:paraId="04F376BC" w14:textId="77777777" w:rsidR="00796641" w:rsidRPr="00C017D1" w:rsidRDefault="00796641" w:rsidP="00F64236">
            <w:pPr>
              <w:jc w:val="center"/>
              <w:rPr>
                <w:rFonts w:asciiTheme="minorHAnsi" w:eastAsia="Times New Roman" w:hAnsiTheme="minorHAnsi" w:cstheme="minorHAnsi"/>
                <w:color w:val="000000"/>
                <w:szCs w:val="20"/>
              </w:rPr>
            </w:pPr>
            <w:r w:rsidRPr="00FC43E9">
              <w:t>81</w:t>
            </w:r>
          </w:p>
        </w:tc>
        <w:tc>
          <w:tcPr>
            <w:tcW w:w="965" w:type="dxa"/>
            <w:shd w:val="clear" w:color="auto" w:fill="FFFFFF" w:themeFill="background1"/>
            <w:vAlign w:val="top"/>
            <w:hideMark/>
          </w:tcPr>
          <w:p w14:paraId="0B1EB802" w14:textId="77777777" w:rsidR="00796641" w:rsidRPr="00C017D1" w:rsidRDefault="00796641" w:rsidP="00F64236">
            <w:pPr>
              <w:jc w:val="center"/>
              <w:rPr>
                <w:rFonts w:asciiTheme="minorHAnsi" w:eastAsia="Times New Roman" w:hAnsiTheme="minorHAnsi" w:cstheme="minorHAnsi"/>
                <w:color w:val="000000"/>
                <w:szCs w:val="20"/>
              </w:rPr>
            </w:pPr>
            <w:r w:rsidRPr="00FC43E9">
              <w:t>88</w:t>
            </w:r>
          </w:p>
        </w:tc>
        <w:tc>
          <w:tcPr>
            <w:tcW w:w="965" w:type="dxa"/>
            <w:shd w:val="clear" w:color="auto" w:fill="FFFFFF" w:themeFill="background1"/>
            <w:vAlign w:val="top"/>
            <w:hideMark/>
          </w:tcPr>
          <w:p w14:paraId="3485D090" w14:textId="77777777" w:rsidR="00796641" w:rsidRPr="00C017D1" w:rsidRDefault="00796641" w:rsidP="00F64236">
            <w:pPr>
              <w:jc w:val="center"/>
              <w:rPr>
                <w:rFonts w:asciiTheme="minorHAnsi" w:eastAsia="Times New Roman" w:hAnsiTheme="minorHAnsi" w:cstheme="minorHAnsi"/>
                <w:color w:val="000000"/>
                <w:szCs w:val="20"/>
              </w:rPr>
            </w:pPr>
            <w:r w:rsidRPr="00FC43E9">
              <w:t>91</w:t>
            </w:r>
          </w:p>
        </w:tc>
        <w:tc>
          <w:tcPr>
            <w:tcW w:w="965" w:type="dxa"/>
            <w:shd w:val="clear" w:color="auto" w:fill="FFFFFF" w:themeFill="background1"/>
            <w:vAlign w:val="top"/>
            <w:hideMark/>
          </w:tcPr>
          <w:p w14:paraId="0C9EE1C2" w14:textId="77777777" w:rsidR="00796641" w:rsidRPr="00C017D1" w:rsidRDefault="00796641" w:rsidP="00F64236">
            <w:pPr>
              <w:jc w:val="center"/>
              <w:rPr>
                <w:rFonts w:asciiTheme="minorHAnsi" w:eastAsia="Times New Roman" w:hAnsiTheme="minorHAnsi" w:cstheme="minorHAnsi"/>
                <w:color w:val="000000"/>
                <w:szCs w:val="20"/>
              </w:rPr>
            </w:pPr>
            <w:r w:rsidRPr="00FC43E9">
              <w:t>93</w:t>
            </w:r>
          </w:p>
        </w:tc>
      </w:tr>
      <w:tr w:rsidR="00796641" w:rsidRPr="00C017D1" w14:paraId="07804DA7" w14:textId="77777777" w:rsidTr="00F64236">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0271FEF" w14:textId="77777777" w:rsidR="00796641" w:rsidRPr="00C017D1" w:rsidRDefault="00796641" w:rsidP="00F6423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24</w:t>
            </w:r>
          </w:p>
        </w:tc>
        <w:tc>
          <w:tcPr>
            <w:tcW w:w="3600" w:type="dxa"/>
            <w:shd w:val="clear" w:color="auto" w:fill="DFE3E5" w:themeFill="text2"/>
            <w:hideMark/>
          </w:tcPr>
          <w:p w14:paraId="3800ED84" w14:textId="77777777" w:rsidR="00796641" w:rsidRPr="00C017D1" w:rsidRDefault="00796641" w:rsidP="00F6423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High Intensity</w:t>
            </w:r>
          </w:p>
        </w:tc>
        <w:tc>
          <w:tcPr>
            <w:tcW w:w="965" w:type="dxa"/>
            <w:shd w:val="clear" w:color="auto" w:fill="DFE3E5" w:themeFill="text2"/>
            <w:vAlign w:val="top"/>
            <w:hideMark/>
          </w:tcPr>
          <w:p w14:paraId="16A4A4B1" w14:textId="77777777" w:rsidR="00796641" w:rsidRPr="00C017D1" w:rsidRDefault="00796641" w:rsidP="00F64236">
            <w:pPr>
              <w:jc w:val="center"/>
              <w:rPr>
                <w:rFonts w:asciiTheme="minorHAnsi" w:eastAsia="Times New Roman" w:hAnsiTheme="minorHAnsi" w:cstheme="minorHAnsi"/>
                <w:color w:val="000000"/>
                <w:szCs w:val="20"/>
              </w:rPr>
            </w:pPr>
            <w:r w:rsidRPr="00FC43E9">
              <w:t>89</w:t>
            </w:r>
          </w:p>
        </w:tc>
        <w:tc>
          <w:tcPr>
            <w:tcW w:w="965" w:type="dxa"/>
            <w:shd w:val="clear" w:color="auto" w:fill="DFE3E5" w:themeFill="text2"/>
            <w:vAlign w:val="top"/>
            <w:hideMark/>
          </w:tcPr>
          <w:p w14:paraId="454ED592" w14:textId="77777777" w:rsidR="00796641" w:rsidRPr="00C017D1" w:rsidRDefault="00796641" w:rsidP="00F64236">
            <w:pPr>
              <w:jc w:val="center"/>
              <w:rPr>
                <w:rFonts w:asciiTheme="minorHAnsi" w:eastAsia="Times New Roman" w:hAnsiTheme="minorHAnsi" w:cstheme="minorHAnsi"/>
                <w:color w:val="000000"/>
                <w:szCs w:val="20"/>
              </w:rPr>
            </w:pPr>
            <w:r w:rsidRPr="00FC43E9">
              <w:t>92</w:t>
            </w:r>
          </w:p>
        </w:tc>
        <w:tc>
          <w:tcPr>
            <w:tcW w:w="965" w:type="dxa"/>
            <w:shd w:val="clear" w:color="auto" w:fill="DFE3E5" w:themeFill="text2"/>
            <w:vAlign w:val="top"/>
            <w:hideMark/>
          </w:tcPr>
          <w:p w14:paraId="7C640F83" w14:textId="77777777" w:rsidR="00796641" w:rsidRPr="00C017D1" w:rsidRDefault="00796641" w:rsidP="00F64236">
            <w:pPr>
              <w:jc w:val="center"/>
              <w:rPr>
                <w:rFonts w:asciiTheme="minorHAnsi" w:eastAsia="Times New Roman" w:hAnsiTheme="minorHAnsi" w:cstheme="minorHAnsi"/>
                <w:color w:val="000000"/>
                <w:szCs w:val="20"/>
              </w:rPr>
            </w:pPr>
            <w:r w:rsidRPr="00FC43E9">
              <w:t>94</w:t>
            </w:r>
          </w:p>
        </w:tc>
        <w:tc>
          <w:tcPr>
            <w:tcW w:w="965" w:type="dxa"/>
            <w:shd w:val="clear" w:color="auto" w:fill="DFE3E5" w:themeFill="text2"/>
            <w:vAlign w:val="top"/>
            <w:hideMark/>
          </w:tcPr>
          <w:p w14:paraId="25B40DC0" w14:textId="77777777" w:rsidR="00796641" w:rsidRPr="00C017D1" w:rsidRDefault="00796641" w:rsidP="00F64236">
            <w:pPr>
              <w:jc w:val="center"/>
              <w:rPr>
                <w:rFonts w:asciiTheme="minorHAnsi" w:eastAsia="Times New Roman" w:hAnsiTheme="minorHAnsi" w:cstheme="minorHAnsi"/>
                <w:color w:val="000000"/>
                <w:szCs w:val="20"/>
              </w:rPr>
            </w:pPr>
            <w:r w:rsidRPr="00FC43E9">
              <w:t>95</w:t>
            </w:r>
          </w:p>
        </w:tc>
      </w:tr>
      <w:tr w:rsidR="00796641" w:rsidRPr="00C017D1" w14:paraId="2CA3D5E9" w14:textId="77777777" w:rsidTr="00F64236">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602FBD68" w14:textId="77777777" w:rsidR="00796641" w:rsidRPr="00C017D1" w:rsidRDefault="00796641" w:rsidP="00F6423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31</w:t>
            </w:r>
          </w:p>
        </w:tc>
        <w:tc>
          <w:tcPr>
            <w:tcW w:w="3600" w:type="dxa"/>
            <w:shd w:val="clear" w:color="auto" w:fill="FFFFFF" w:themeFill="background1"/>
            <w:hideMark/>
          </w:tcPr>
          <w:p w14:paraId="22823266" w14:textId="77777777" w:rsidR="00796641" w:rsidRPr="00C017D1" w:rsidRDefault="00796641" w:rsidP="00F6423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Barren Land</w:t>
            </w:r>
          </w:p>
        </w:tc>
        <w:tc>
          <w:tcPr>
            <w:tcW w:w="965" w:type="dxa"/>
            <w:shd w:val="clear" w:color="auto" w:fill="FFFFFF" w:themeFill="background1"/>
            <w:vAlign w:val="top"/>
            <w:hideMark/>
          </w:tcPr>
          <w:p w14:paraId="77D430F1" w14:textId="77777777" w:rsidR="00796641" w:rsidRPr="00C017D1" w:rsidRDefault="00796641" w:rsidP="00F64236">
            <w:pPr>
              <w:jc w:val="center"/>
              <w:rPr>
                <w:rFonts w:asciiTheme="minorHAnsi" w:eastAsia="Times New Roman" w:hAnsiTheme="minorHAnsi" w:cstheme="minorHAnsi"/>
                <w:color w:val="000000"/>
                <w:szCs w:val="20"/>
              </w:rPr>
            </w:pPr>
            <w:r w:rsidRPr="00FC43E9">
              <w:t>39</w:t>
            </w:r>
          </w:p>
        </w:tc>
        <w:tc>
          <w:tcPr>
            <w:tcW w:w="965" w:type="dxa"/>
            <w:shd w:val="clear" w:color="auto" w:fill="FFFFFF" w:themeFill="background1"/>
            <w:vAlign w:val="top"/>
            <w:hideMark/>
          </w:tcPr>
          <w:p w14:paraId="22668F1B" w14:textId="77777777" w:rsidR="00796641" w:rsidRPr="00C017D1" w:rsidRDefault="00796641" w:rsidP="00F64236">
            <w:pPr>
              <w:jc w:val="center"/>
              <w:rPr>
                <w:rFonts w:asciiTheme="minorHAnsi" w:eastAsia="Times New Roman" w:hAnsiTheme="minorHAnsi" w:cstheme="minorHAnsi"/>
                <w:color w:val="000000"/>
                <w:szCs w:val="20"/>
              </w:rPr>
            </w:pPr>
            <w:r w:rsidRPr="00FC43E9">
              <w:t>61</w:t>
            </w:r>
          </w:p>
        </w:tc>
        <w:tc>
          <w:tcPr>
            <w:tcW w:w="965" w:type="dxa"/>
            <w:shd w:val="clear" w:color="auto" w:fill="FFFFFF" w:themeFill="background1"/>
            <w:vAlign w:val="top"/>
            <w:hideMark/>
          </w:tcPr>
          <w:p w14:paraId="538CB488" w14:textId="77777777" w:rsidR="00796641" w:rsidRPr="00C017D1" w:rsidRDefault="00796641" w:rsidP="00F64236">
            <w:pPr>
              <w:jc w:val="center"/>
              <w:rPr>
                <w:rFonts w:asciiTheme="minorHAnsi" w:eastAsia="Times New Roman" w:hAnsiTheme="minorHAnsi" w:cstheme="minorHAnsi"/>
                <w:color w:val="000000"/>
                <w:szCs w:val="20"/>
              </w:rPr>
            </w:pPr>
            <w:r w:rsidRPr="00FC43E9">
              <w:t>74</w:t>
            </w:r>
          </w:p>
        </w:tc>
        <w:tc>
          <w:tcPr>
            <w:tcW w:w="965" w:type="dxa"/>
            <w:shd w:val="clear" w:color="auto" w:fill="FFFFFF" w:themeFill="background1"/>
            <w:vAlign w:val="top"/>
            <w:hideMark/>
          </w:tcPr>
          <w:p w14:paraId="57F6A84F" w14:textId="77777777" w:rsidR="00796641" w:rsidRPr="00C017D1" w:rsidRDefault="00796641" w:rsidP="00F64236">
            <w:pPr>
              <w:jc w:val="center"/>
              <w:rPr>
                <w:rFonts w:asciiTheme="minorHAnsi" w:eastAsia="Times New Roman" w:hAnsiTheme="minorHAnsi" w:cstheme="minorHAnsi"/>
                <w:color w:val="000000"/>
                <w:szCs w:val="20"/>
              </w:rPr>
            </w:pPr>
            <w:r w:rsidRPr="00FC43E9">
              <w:t>80</w:t>
            </w:r>
          </w:p>
        </w:tc>
      </w:tr>
      <w:tr w:rsidR="00796641" w:rsidRPr="00C017D1" w14:paraId="5851B095" w14:textId="77777777" w:rsidTr="00F64236">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452251C" w14:textId="77777777" w:rsidR="00796641" w:rsidRPr="00C017D1" w:rsidRDefault="00796641" w:rsidP="00F6423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41</w:t>
            </w:r>
          </w:p>
        </w:tc>
        <w:tc>
          <w:tcPr>
            <w:tcW w:w="3600" w:type="dxa"/>
            <w:shd w:val="clear" w:color="auto" w:fill="DFE3E5" w:themeFill="text2"/>
            <w:hideMark/>
          </w:tcPr>
          <w:p w14:paraId="7E66785D" w14:textId="77777777" w:rsidR="00796641" w:rsidRPr="00C017D1" w:rsidRDefault="00796641" w:rsidP="00F6423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Deciduous Forest</w:t>
            </w:r>
          </w:p>
        </w:tc>
        <w:tc>
          <w:tcPr>
            <w:tcW w:w="965" w:type="dxa"/>
            <w:shd w:val="clear" w:color="auto" w:fill="DFE3E5" w:themeFill="text2"/>
            <w:vAlign w:val="top"/>
            <w:hideMark/>
          </w:tcPr>
          <w:p w14:paraId="3C2475C8" w14:textId="77777777" w:rsidR="00796641" w:rsidRPr="00C017D1" w:rsidRDefault="00796641" w:rsidP="00F64236">
            <w:pPr>
              <w:jc w:val="center"/>
              <w:rPr>
                <w:rFonts w:asciiTheme="minorHAnsi" w:eastAsia="Times New Roman" w:hAnsiTheme="minorHAnsi" w:cstheme="minorHAnsi"/>
                <w:color w:val="000000"/>
                <w:szCs w:val="20"/>
              </w:rPr>
            </w:pPr>
            <w:r w:rsidRPr="00FC43E9">
              <w:t>30</w:t>
            </w:r>
          </w:p>
        </w:tc>
        <w:tc>
          <w:tcPr>
            <w:tcW w:w="965" w:type="dxa"/>
            <w:shd w:val="clear" w:color="auto" w:fill="DFE3E5" w:themeFill="text2"/>
            <w:vAlign w:val="top"/>
            <w:hideMark/>
          </w:tcPr>
          <w:p w14:paraId="5DC74602" w14:textId="77777777" w:rsidR="00796641" w:rsidRPr="00C017D1" w:rsidRDefault="00796641" w:rsidP="00F64236">
            <w:pPr>
              <w:jc w:val="center"/>
              <w:rPr>
                <w:rFonts w:asciiTheme="minorHAnsi" w:eastAsia="Times New Roman" w:hAnsiTheme="minorHAnsi" w:cstheme="minorHAnsi"/>
                <w:color w:val="000000"/>
                <w:szCs w:val="20"/>
              </w:rPr>
            </w:pPr>
            <w:r w:rsidRPr="00FC43E9">
              <w:t>55</w:t>
            </w:r>
          </w:p>
        </w:tc>
        <w:tc>
          <w:tcPr>
            <w:tcW w:w="965" w:type="dxa"/>
            <w:shd w:val="clear" w:color="auto" w:fill="DFE3E5" w:themeFill="text2"/>
            <w:vAlign w:val="top"/>
            <w:hideMark/>
          </w:tcPr>
          <w:p w14:paraId="40D59816" w14:textId="77777777" w:rsidR="00796641" w:rsidRPr="00C017D1" w:rsidRDefault="00796641" w:rsidP="00F64236">
            <w:pPr>
              <w:jc w:val="center"/>
              <w:rPr>
                <w:rFonts w:asciiTheme="minorHAnsi" w:eastAsia="Times New Roman" w:hAnsiTheme="minorHAnsi" w:cstheme="minorHAnsi"/>
                <w:color w:val="000000"/>
                <w:szCs w:val="20"/>
              </w:rPr>
            </w:pPr>
            <w:r w:rsidRPr="00FC43E9">
              <w:t>70</w:t>
            </w:r>
          </w:p>
        </w:tc>
        <w:tc>
          <w:tcPr>
            <w:tcW w:w="965" w:type="dxa"/>
            <w:shd w:val="clear" w:color="auto" w:fill="DFE3E5" w:themeFill="text2"/>
            <w:vAlign w:val="top"/>
            <w:hideMark/>
          </w:tcPr>
          <w:p w14:paraId="5D386A45" w14:textId="77777777" w:rsidR="00796641" w:rsidRPr="00C017D1" w:rsidRDefault="00796641" w:rsidP="00F64236">
            <w:pPr>
              <w:jc w:val="center"/>
              <w:rPr>
                <w:rFonts w:asciiTheme="minorHAnsi" w:eastAsia="Times New Roman" w:hAnsiTheme="minorHAnsi" w:cstheme="minorHAnsi"/>
                <w:color w:val="000000"/>
                <w:szCs w:val="20"/>
              </w:rPr>
            </w:pPr>
            <w:r w:rsidRPr="00FC43E9">
              <w:t>77</w:t>
            </w:r>
          </w:p>
        </w:tc>
      </w:tr>
      <w:tr w:rsidR="00796641" w:rsidRPr="00C017D1" w14:paraId="53F381D2" w14:textId="77777777" w:rsidTr="00F64236">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50F023F6" w14:textId="77777777" w:rsidR="00796641" w:rsidRPr="00C017D1" w:rsidRDefault="00796641" w:rsidP="00F6423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42</w:t>
            </w:r>
          </w:p>
        </w:tc>
        <w:tc>
          <w:tcPr>
            <w:tcW w:w="3600" w:type="dxa"/>
            <w:shd w:val="clear" w:color="auto" w:fill="FFFFFF" w:themeFill="background1"/>
            <w:hideMark/>
          </w:tcPr>
          <w:p w14:paraId="27A07A6C" w14:textId="77777777" w:rsidR="00796641" w:rsidRPr="00C017D1" w:rsidRDefault="00796641" w:rsidP="00F6423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Evergreen Forest</w:t>
            </w:r>
          </w:p>
        </w:tc>
        <w:tc>
          <w:tcPr>
            <w:tcW w:w="965" w:type="dxa"/>
            <w:shd w:val="clear" w:color="auto" w:fill="FFFFFF" w:themeFill="background1"/>
            <w:vAlign w:val="top"/>
            <w:hideMark/>
          </w:tcPr>
          <w:p w14:paraId="528543D8" w14:textId="77777777" w:rsidR="00796641" w:rsidRPr="00C017D1" w:rsidRDefault="00796641" w:rsidP="00F64236">
            <w:pPr>
              <w:jc w:val="center"/>
              <w:rPr>
                <w:rFonts w:asciiTheme="minorHAnsi" w:eastAsia="Times New Roman" w:hAnsiTheme="minorHAnsi" w:cstheme="minorHAnsi"/>
                <w:color w:val="000000"/>
                <w:szCs w:val="20"/>
              </w:rPr>
            </w:pPr>
            <w:r w:rsidRPr="00FC43E9">
              <w:t>30</w:t>
            </w:r>
          </w:p>
        </w:tc>
        <w:tc>
          <w:tcPr>
            <w:tcW w:w="965" w:type="dxa"/>
            <w:shd w:val="clear" w:color="auto" w:fill="FFFFFF" w:themeFill="background1"/>
            <w:vAlign w:val="top"/>
            <w:hideMark/>
          </w:tcPr>
          <w:p w14:paraId="5D88A1AA" w14:textId="77777777" w:rsidR="00796641" w:rsidRPr="00C017D1" w:rsidRDefault="00796641" w:rsidP="00F64236">
            <w:pPr>
              <w:jc w:val="center"/>
              <w:rPr>
                <w:rFonts w:asciiTheme="minorHAnsi" w:eastAsia="Times New Roman" w:hAnsiTheme="minorHAnsi" w:cstheme="minorHAnsi"/>
                <w:color w:val="000000"/>
                <w:szCs w:val="20"/>
              </w:rPr>
            </w:pPr>
            <w:r w:rsidRPr="00FC43E9">
              <w:t>55</w:t>
            </w:r>
          </w:p>
        </w:tc>
        <w:tc>
          <w:tcPr>
            <w:tcW w:w="965" w:type="dxa"/>
            <w:shd w:val="clear" w:color="auto" w:fill="FFFFFF" w:themeFill="background1"/>
            <w:vAlign w:val="top"/>
            <w:hideMark/>
          </w:tcPr>
          <w:p w14:paraId="5DAEDBAF" w14:textId="77777777" w:rsidR="00796641" w:rsidRPr="00C017D1" w:rsidRDefault="00796641" w:rsidP="00F64236">
            <w:pPr>
              <w:jc w:val="center"/>
              <w:rPr>
                <w:rFonts w:asciiTheme="minorHAnsi" w:eastAsia="Times New Roman" w:hAnsiTheme="minorHAnsi" w:cstheme="minorHAnsi"/>
                <w:color w:val="000000"/>
                <w:szCs w:val="20"/>
              </w:rPr>
            </w:pPr>
            <w:r w:rsidRPr="00FC43E9">
              <w:t>70</w:t>
            </w:r>
          </w:p>
        </w:tc>
        <w:tc>
          <w:tcPr>
            <w:tcW w:w="965" w:type="dxa"/>
            <w:shd w:val="clear" w:color="auto" w:fill="FFFFFF" w:themeFill="background1"/>
            <w:vAlign w:val="top"/>
            <w:hideMark/>
          </w:tcPr>
          <w:p w14:paraId="182EBC1E" w14:textId="77777777" w:rsidR="00796641" w:rsidRPr="00C017D1" w:rsidRDefault="00796641" w:rsidP="00F64236">
            <w:pPr>
              <w:jc w:val="center"/>
              <w:rPr>
                <w:rFonts w:asciiTheme="minorHAnsi" w:eastAsia="Times New Roman" w:hAnsiTheme="minorHAnsi" w:cstheme="minorHAnsi"/>
                <w:color w:val="000000"/>
                <w:szCs w:val="20"/>
              </w:rPr>
            </w:pPr>
            <w:r w:rsidRPr="00FC43E9">
              <w:t>77</w:t>
            </w:r>
          </w:p>
        </w:tc>
      </w:tr>
      <w:tr w:rsidR="00796641" w:rsidRPr="00C017D1" w14:paraId="6299480A" w14:textId="77777777" w:rsidTr="00F64236">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3FC83499" w14:textId="77777777" w:rsidR="00796641" w:rsidRPr="00C017D1" w:rsidRDefault="00796641" w:rsidP="00F6423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43</w:t>
            </w:r>
          </w:p>
        </w:tc>
        <w:tc>
          <w:tcPr>
            <w:tcW w:w="3600" w:type="dxa"/>
            <w:shd w:val="clear" w:color="auto" w:fill="DFE3E5" w:themeFill="text2"/>
            <w:hideMark/>
          </w:tcPr>
          <w:p w14:paraId="7E96AD37" w14:textId="77777777" w:rsidR="00796641" w:rsidRPr="00C017D1" w:rsidRDefault="00796641" w:rsidP="00F6423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Mixed Forest</w:t>
            </w:r>
          </w:p>
        </w:tc>
        <w:tc>
          <w:tcPr>
            <w:tcW w:w="965" w:type="dxa"/>
            <w:shd w:val="clear" w:color="auto" w:fill="DFE3E5" w:themeFill="text2"/>
            <w:vAlign w:val="top"/>
            <w:hideMark/>
          </w:tcPr>
          <w:p w14:paraId="75801CCD" w14:textId="77777777" w:rsidR="00796641" w:rsidRPr="00C017D1" w:rsidRDefault="00796641" w:rsidP="00F64236">
            <w:pPr>
              <w:jc w:val="center"/>
              <w:rPr>
                <w:rFonts w:asciiTheme="minorHAnsi" w:eastAsia="Times New Roman" w:hAnsiTheme="minorHAnsi" w:cstheme="minorHAnsi"/>
                <w:color w:val="000000"/>
                <w:szCs w:val="20"/>
              </w:rPr>
            </w:pPr>
            <w:r w:rsidRPr="00FC43E9">
              <w:t>30</w:t>
            </w:r>
          </w:p>
        </w:tc>
        <w:tc>
          <w:tcPr>
            <w:tcW w:w="965" w:type="dxa"/>
            <w:shd w:val="clear" w:color="auto" w:fill="DFE3E5" w:themeFill="text2"/>
            <w:vAlign w:val="top"/>
            <w:hideMark/>
          </w:tcPr>
          <w:p w14:paraId="4EDDCE32" w14:textId="77777777" w:rsidR="00796641" w:rsidRPr="00C017D1" w:rsidRDefault="00796641" w:rsidP="00F64236">
            <w:pPr>
              <w:jc w:val="center"/>
              <w:rPr>
                <w:rFonts w:asciiTheme="minorHAnsi" w:eastAsia="Times New Roman" w:hAnsiTheme="minorHAnsi" w:cstheme="minorHAnsi"/>
                <w:color w:val="000000"/>
                <w:szCs w:val="20"/>
              </w:rPr>
            </w:pPr>
            <w:r w:rsidRPr="00FC43E9">
              <w:t>55</w:t>
            </w:r>
          </w:p>
        </w:tc>
        <w:tc>
          <w:tcPr>
            <w:tcW w:w="965" w:type="dxa"/>
            <w:shd w:val="clear" w:color="auto" w:fill="DFE3E5" w:themeFill="text2"/>
            <w:vAlign w:val="top"/>
            <w:hideMark/>
          </w:tcPr>
          <w:p w14:paraId="2E3C3965" w14:textId="77777777" w:rsidR="00796641" w:rsidRPr="00C017D1" w:rsidRDefault="00796641" w:rsidP="00F64236">
            <w:pPr>
              <w:jc w:val="center"/>
              <w:rPr>
                <w:rFonts w:asciiTheme="minorHAnsi" w:eastAsia="Times New Roman" w:hAnsiTheme="minorHAnsi" w:cstheme="minorHAnsi"/>
                <w:color w:val="000000"/>
                <w:szCs w:val="20"/>
              </w:rPr>
            </w:pPr>
            <w:r w:rsidRPr="00FC43E9">
              <w:t>70</w:t>
            </w:r>
          </w:p>
        </w:tc>
        <w:tc>
          <w:tcPr>
            <w:tcW w:w="965" w:type="dxa"/>
            <w:shd w:val="clear" w:color="auto" w:fill="DFE3E5" w:themeFill="text2"/>
            <w:vAlign w:val="top"/>
            <w:hideMark/>
          </w:tcPr>
          <w:p w14:paraId="57729A60" w14:textId="77777777" w:rsidR="00796641" w:rsidRPr="00C017D1" w:rsidRDefault="00796641" w:rsidP="00F64236">
            <w:pPr>
              <w:jc w:val="center"/>
              <w:rPr>
                <w:rFonts w:asciiTheme="minorHAnsi" w:eastAsia="Times New Roman" w:hAnsiTheme="minorHAnsi" w:cstheme="minorHAnsi"/>
                <w:color w:val="000000"/>
                <w:szCs w:val="20"/>
              </w:rPr>
            </w:pPr>
            <w:r w:rsidRPr="00FC43E9">
              <w:t>77</w:t>
            </w:r>
          </w:p>
        </w:tc>
      </w:tr>
      <w:tr w:rsidR="00796641" w:rsidRPr="00C017D1" w14:paraId="7B1DCB80" w14:textId="77777777" w:rsidTr="00F64236">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D6D8871" w14:textId="77777777" w:rsidR="00796641" w:rsidRPr="00C017D1" w:rsidRDefault="00796641" w:rsidP="00F6423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52</w:t>
            </w:r>
          </w:p>
        </w:tc>
        <w:tc>
          <w:tcPr>
            <w:tcW w:w="3600" w:type="dxa"/>
            <w:shd w:val="clear" w:color="auto" w:fill="FFFFFF" w:themeFill="background1"/>
            <w:hideMark/>
          </w:tcPr>
          <w:p w14:paraId="5E18249A" w14:textId="77777777" w:rsidR="00796641" w:rsidRPr="00C017D1" w:rsidRDefault="00796641" w:rsidP="00F6423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Shrub Scrub</w:t>
            </w:r>
          </w:p>
        </w:tc>
        <w:tc>
          <w:tcPr>
            <w:tcW w:w="965" w:type="dxa"/>
            <w:shd w:val="clear" w:color="auto" w:fill="FFFFFF" w:themeFill="background1"/>
            <w:vAlign w:val="top"/>
            <w:hideMark/>
          </w:tcPr>
          <w:p w14:paraId="5F4101B5" w14:textId="77777777" w:rsidR="00796641" w:rsidRPr="00C017D1" w:rsidRDefault="00796641" w:rsidP="00F64236">
            <w:pPr>
              <w:jc w:val="center"/>
              <w:rPr>
                <w:rFonts w:asciiTheme="minorHAnsi" w:eastAsia="Times New Roman" w:hAnsiTheme="minorHAnsi" w:cstheme="minorHAnsi"/>
                <w:color w:val="000000"/>
                <w:szCs w:val="20"/>
              </w:rPr>
            </w:pPr>
            <w:r w:rsidRPr="00FC43E9">
              <w:t>30</w:t>
            </w:r>
          </w:p>
        </w:tc>
        <w:tc>
          <w:tcPr>
            <w:tcW w:w="965" w:type="dxa"/>
            <w:shd w:val="clear" w:color="auto" w:fill="FFFFFF" w:themeFill="background1"/>
            <w:vAlign w:val="top"/>
            <w:hideMark/>
          </w:tcPr>
          <w:p w14:paraId="5BEB6DD2" w14:textId="77777777" w:rsidR="00796641" w:rsidRPr="00C017D1" w:rsidRDefault="00796641" w:rsidP="00F64236">
            <w:pPr>
              <w:jc w:val="center"/>
              <w:rPr>
                <w:rFonts w:asciiTheme="minorHAnsi" w:eastAsia="Times New Roman" w:hAnsiTheme="minorHAnsi" w:cstheme="minorHAnsi"/>
                <w:color w:val="000000"/>
                <w:szCs w:val="20"/>
              </w:rPr>
            </w:pPr>
            <w:r w:rsidRPr="00FC43E9">
              <w:t>48</w:t>
            </w:r>
          </w:p>
        </w:tc>
        <w:tc>
          <w:tcPr>
            <w:tcW w:w="965" w:type="dxa"/>
            <w:shd w:val="clear" w:color="auto" w:fill="FFFFFF" w:themeFill="background1"/>
            <w:vAlign w:val="top"/>
            <w:hideMark/>
          </w:tcPr>
          <w:p w14:paraId="71E0EECC" w14:textId="77777777" w:rsidR="00796641" w:rsidRPr="00C017D1" w:rsidRDefault="00796641" w:rsidP="00F64236">
            <w:pPr>
              <w:jc w:val="center"/>
              <w:rPr>
                <w:rFonts w:asciiTheme="minorHAnsi" w:eastAsia="Times New Roman" w:hAnsiTheme="minorHAnsi" w:cstheme="minorHAnsi"/>
                <w:color w:val="000000"/>
                <w:szCs w:val="20"/>
              </w:rPr>
            </w:pPr>
            <w:r w:rsidRPr="00FC43E9">
              <w:t>65</w:t>
            </w:r>
          </w:p>
        </w:tc>
        <w:tc>
          <w:tcPr>
            <w:tcW w:w="965" w:type="dxa"/>
            <w:shd w:val="clear" w:color="auto" w:fill="FFFFFF" w:themeFill="background1"/>
            <w:vAlign w:val="top"/>
            <w:hideMark/>
          </w:tcPr>
          <w:p w14:paraId="5D35FC52" w14:textId="77777777" w:rsidR="00796641" w:rsidRPr="00C017D1" w:rsidRDefault="00796641" w:rsidP="00F64236">
            <w:pPr>
              <w:jc w:val="center"/>
              <w:rPr>
                <w:rFonts w:asciiTheme="minorHAnsi" w:eastAsia="Times New Roman" w:hAnsiTheme="minorHAnsi" w:cstheme="minorHAnsi"/>
                <w:color w:val="000000"/>
                <w:szCs w:val="20"/>
              </w:rPr>
            </w:pPr>
            <w:r w:rsidRPr="00FC43E9">
              <w:t>73</w:t>
            </w:r>
          </w:p>
        </w:tc>
      </w:tr>
      <w:tr w:rsidR="00796641" w:rsidRPr="00C017D1" w14:paraId="59A611D2" w14:textId="77777777" w:rsidTr="00F64236">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114D50D" w14:textId="77777777" w:rsidR="00796641" w:rsidRPr="00C017D1" w:rsidRDefault="00796641" w:rsidP="00F6423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71</w:t>
            </w:r>
          </w:p>
        </w:tc>
        <w:tc>
          <w:tcPr>
            <w:tcW w:w="3600" w:type="dxa"/>
            <w:shd w:val="clear" w:color="auto" w:fill="DFE3E5" w:themeFill="text2"/>
            <w:hideMark/>
          </w:tcPr>
          <w:p w14:paraId="573E2EC2" w14:textId="77777777" w:rsidR="00796641" w:rsidRPr="00C017D1" w:rsidRDefault="00796641" w:rsidP="00F6423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Herbaceous</w:t>
            </w:r>
          </w:p>
        </w:tc>
        <w:tc>
          <w:tcPr>
            <w:tcW w:w="965" w:type="dxa"/>
            <w:shd w:val="clear" w:color="auto" w:fill="DFE3E5" w:themeFill="text2"/>
            <w:vAlign w:val="top"/>
            <w:hideMark/>
          </w:tcPr>
          <w:p w14:paraId="0794BCEB" w14:textId="77777777" w:rsidR="00796641" w:rsidRPr="00C017D1" w:rsidRDefault="00796641" w:rsidP="00F64236">
            <w:pPr>
              <w:jc w:val="center"/>
              <w:rPr>
                <w:rFonts w:asciiTheme="minorHAnsi" w:eastAsia="Times New Roman" w:hAnsiTheme="minorHAnsi" w:cstheme="minorHAnsi"/>
                <w:color w:val="000000"/>
                <w:szCs w:val="20"/>
              </w:rPr>
            </w:pPr>
            <w:r w:rsidRPr="00FC43E9">
              <w:t>49</w:t>
            </w:r>
          </w:p>
        </w:tc>
        <w:tc>
          <w:tcPr>
            <w:tcW w:w="965" w:type="dxa"/>
            <w:shd w:val="clear" w:color="auto" w:fill="DFE3E5" w:themeFill="text2"/>
            <w:vAlign w:val="top"/>
            <w:hideMark/>
          </w:tcPr>
          <w:p w14:paraId="7020412F" w14:textId="77777777" w:rsidR="00796641" w:rsidRPr="00C017D1" w:rsidRDefault="00796641" w:rsidP="00F64236">
            <w:pPr>
              <w:jc w:val="center"/>
              <w:rPr>
                <w:rFonts w:asciiTheme="minorHAnsi" w:eastAsia="Times New Roman" w:hAnsiTheme="minorHAnsi" w:cstheme="minorHAnsi"/>
                <w:color w:val="000000"/>
                <w:szCs w:val="20"/>
              </w:rPr>
            </w:pPr>
            <w:r w:rsidRPr="00FC43E9">
              <w:t>62</w:t>
            </w:r>
          </w:p>
        </w:tc>
        <w:tc>
          <w:tcPr>
            <w:tcW w:w="965" w:type="dxa"/>
            <w:shd w:val="clear" w:color="auto" w:fill="DFE3E5" w:themeFill="text2"/>
            <w:vAlign w:val="top"/>
            <w:hideMark/>
          </w:tcPr>
          <w:p w14:paraId="2071A2A9" w14:textId="77777777" w:rsidR="00796641" w:rsidRPr="00C017D1" w:rsidRDefault="00796641" w:rsidP="00F64236">
            <w:pPr>
              <w:jc w:val="center"/>
              <w:rPr>
                <w:rFonts w:asciiTheme="minorHAnsi" w:eastAsia="Times New Roman" w:hAnsiTheme="minorHAnsi" w:cstheme="minorHAnsi"/>
                <w:color w:val="000000"/>
                <w:szCs w:val="20"/>
              </w:rPr>
            </w:pPr>
            <w:r w:rsidRPr="00FC43E9">
              <w:t>74</w:t>
            </w:r>
          </w:p>
        </w:tc>
        <w:tc>
          <w:tcPr>
            <w:tcW w:w="965" w:type="dxa"/>
            <w:shd w:val="clear" w:color="auto" w:fill="DFE3E5" w:themeFill="text2"/>
            <w:vAlign w:val="top"/>
            <w:hideMark/>
          </w:tcPr>
          <w:p w14:paraId="4279E72A" w14:textId="77777777" w:rsidR="00796641" w:rsidRPr="00C017D1" w:rsidRDefault="00796641" w:rsidP="00F64236">
            <w:pPr>
              <w:jc w:val="center"/>
              <w:rPr>
                <w:rFonts w:asciiTheme="minorHAnsi" w:eastAsia="Times New Roman" w:hAnsiTheme="minorHAnsi" w:cstheme="minorHAnsi"/>
                <w:color w:val="000000"/>
                <w:szCs w:val="20"/>
              </w:rPr>
            </w:pPr>
            <w:r w:rsidRPr="00FC43E9">
              <w:t>85</w:t>
            </w:r>
          </w:p>
        </w:tc>
      </w:tr>
      <w:tr w:rsidR="00796641" w:rsidRPr="00C017D1" w14:paraId="3F6FBFB0" w14:textId="77777777" w:rsidTr="00F64236">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53067DC7" w14:textId="77777777" w:rsidR="00796641" w:rsidRPr="00C017D1" w:rsidRDefault="00796641" w:rsidP="00F6423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81</w:t>
            </w:r>
          </w:p>
        </w:tc>
        <w:tc>
          <w:tcPr>
            <w:tcW w:w="3600" w:type="dxa"/>
            <w:shd w:val="clear" w:color="auto" w:fill="FFFFFF" w:themeFill="background1"/>
            <w:hideMark/>
          </w:tcPr>
          <w:p w14:paraId="3B1428FD" w14:textId="77777777" w:rsidR="00796641" w:rsidRPr="00C017D1" w:rsidRDefault="00796641" w:rsidP="00F6423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Hay Pasture</w:t>
            </w:r>
          </w:p>
        </w:tc>
        <w:tc>
          <w:tcPr>
            <w:tcW w:w="965" w:type="dxa"/>
            <w:shd w:val="clear" w:color="auto" w:fill="FFFFFF" w:themeFill="background1"/>
            <w:vAlign w:val="top"/>
            <w:hideMark/>
          </w:tcPr>
          <w:p w14:paraId="0F7548C1" w14:textId="77777777" w:rsidR="00796641" w:rsidRPr="00C017D1" w:rsidRDefault="00796641" w:rsidP="00F64236">
            <w:pPr>
              <w:jc w:val="center"/>
              <w:rPr>
                <w:rFonts w:asciiTheme="minorHAnsi" w:eastAsia="Times New Roman" w:hAnsiTheme="minorHAnsi" w:cstheme="minorHAnsi"/>
                <w:color w:val="000000"/>
                <w:szCs w:val="20"/>
              </w:rPr>
            </w:pPr>
            <w:r w:rsidRPr="00FC43E9">
              <w:t>39</w:t>
            </w:r>
          </w:p>
        </w:tc>
        <w:tc>
          <w:tcPr>
            <w:tcW w:w="965" w:type="dxa"/>
            <w:shd w:val="clear" w:color="auto" w:fill="FFFFFF" w:themeFill="background1"/>
            <w:vAlign w:val="top"/>
            <w:hideMark/>
          </w:tcPr>
          <w:p w14:paraId="2174DB99" w14:textId="77777777" w:rsidR="00796641" w:rsidRPr="00C017D1" w:rsidRDefault="00796641" w:rsidP="00F64236">
            <w:pPr>
              <w:jc w:val="center"/>
              <w:rPr>
                <w:rFonts w:asciiTheme="minorHAnsi" w:eastAsia="Times New Roman" w:hAnsiTheme="minorHAnsi" w:cstheme="minorHAnsi"/>
                <w:color w:val="000000"/>
                <w:szCs w:val="20"/>
              </w:rPr>
            </w:pPr>
            <w:r w:rsidRPr="00FC43E9">
              <w:t>61</w:t>
            </w:r>
          </w:p>
        </w:tc>
        <w:tc>
          <w:tcPr>
            <w:tcW w:w="965" w:type="dxa"/>
            <w:shd w:val="clear" w:color="auto" w:fill="FFFFFF" w:themeFill="background1"/>
            <w:vAlign w:val="top"/>
            <w:hideMark/>
          </w:tcPr>
          <w:p w14:paraId="1B193B00" w14:textId="77777777" w:rsidR="00796641" w:rsidRPr="00C017D1" w:rsidRDefault="00796641" w:rsidP="00F64236">
            <w:pPr>
              <w:jc w:val="center"/>
              <w:rPr>
                <w:rFonts w:asciiTheme="minorHAnsi" w:eastAsia="Times New Roman" w:hAnsiTheme="minorHAnsi" w:cstheme="minorHAnsi"/>
                <w:color w:val="000000"/>
                <w:szCs w:val="20"/>
              </w:rPr>
            </w:pPr>
            <w:r w:rsidRPr="00FC43E9">
              <w:t>74</w:t>
            </w:r>
          </w:p>
        </w:tc>
        <w:tc>
          <w:tcPr>
            <w:tcW w:w="965" w:type="dxa"/>
            <w:shd w:val="clear" w:color="auto" w:fill="FFFFFF" w:themeFill="background1"/>
            <w:vAlign w:val="top"/>
            <w:hideMark/>
          </w:tcPr>
          <w:p w14:paraId="31F92E3E" w14:textId="77777777" w:rsidR="00796641" w:rsidRPr="00C017D1" w:rsidRDefault="00796641" w:rsidP="00F64236">
            <w:pPr>
              <w:jc w:val="center"/>
              <w:rPr>
                <w:rFonts w:asciiTheme="minorHAnsi" w:eastAsia="Times New Roman" w:hAnsiTheme="minorHAnsi" w:cstheme="minorHAnsi"/>
                <w:color w:val="000000"/>
                <w:szCs w:val="20"/>
              </w:rPr>
            </w:pPr>
            <w:r w:rsidRPr="00FC43E9">
              <w:t>80</w:t>
            </w:r>
          </w:p>
        </w:tc>
      </w:tr>
      <w:tr w:rsidR="00796641" w:rsidRPr="00C017D1" w14:paraId="44335169" w14:textId="77777777" w:rsidTr="00F64236">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3D19A17F" w14:textId="77777777" w:rsidR="00796641" w:rsidRPr="00C017D1" w:rsidRDefault="00796641" w:rsidP="00F6423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82</w:t>
            </w:r>
          </w:p>
        </w:tc>
        <w:tc>
          <w:tcPr>
            <w:tcW w:w="3600" w:type="dxa"/>
            <w:shd w:val="clear" w:color="auto" w:fill="DFE3E5" w:themeFill="text2"/>
            <w:hideMark/>
          </w:tcPr>
          <w:p w14:paraId="1B5567D2" w14:textId="77777777" w:rsidR="00796641" w:rsidRPr="00C017D1" w:rsidRDefault="00796641" w:rsidP="00F6423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Cultivated Crops</w:t>
            </w:r>
          </w:p>
        </w:tc>
        <w:tc>
          <w:tcPr>
            <w:tcW w:w="965" w:type="dxa"/>
            <w:shd w:val="clear" w:color="auto" w:fill="DFE3E5" w:themeFill="text2"/>
            <w:vAlign w:val="top"/>
            <w:hideMark/>
          </w:tcPr>
          <w:p w14:paraId="367C9F3C" w14:textId="77777777" w:rsidR="00796641" w:rsidRPr="00C017D1" w:rsidRDefault="00796641" w:rsidP="00F64236">
            <w:pPr>
              <w:jc w:val="center"/>
              <w:rPr>
                <w:rFonts w:asciiTheme="minorHAnsi" w:eastAsia="Times New Roman" w:hAnsiTheme="minorHAnsi" w:cstheme="minorHAnsi"/>
                <w:color w:val="000000"/>
                <w:szCs w:val="20"/>
              </w:rPr>
            </w:pPr>
            <w:r w:rsidRPr="00FC43E9">
              <w:t>51</w:t>
            </w:r>
          </w:p>
        </w:tc>
        <w:tc>
          <w:tcPr>
            <w:tcW w:w="965" w:type="dxa"/>
            <w:shd w:val="clear" w:color="auto" w:fill="DFE3E5" w:themeFill="text2"/>
            <w:vAlign w:val="top"/>
            <w:hideMark/>
          </w:tcPr>
          <w:p w14:paraId="65F58042" w14:textId="77777777" w:rsidR="00796641" w:rsidRPr="00C017D1" w:rsidRDefault="00796641" w:rsidP="00F64236">
            <w:pPr>
              <w:jc w:val="center"/>
              <w:rPr>
                <w:rFonts w:asciiTheme="minorHAnsi" w:eastAsia="Times New Roman" w:hAnsiTheme="minorHAnsi" w:cstheme="minorHAnsi"/>
                <w:color w:val="000000"/>
                <w:szCs w:val="20"/>
              </w:rPr>
            </w:pPr>
            <w:r w:rsidRPr="00FC43E9">
              <w:t>67</w:t>
            </w:r>
          </w:p>
        </w:tc>
        <w:tc>
          <w:tcPr>
            <w:tcW w:w="965" w:type="dxa"/>
            <w:shd w:val="clear" w:color="auto" w:fill="DFE3E5" w:themeFill="text2"/>
            <w:vAlign w:val="top"/>
            <w:hideMark/>
          </w:tcPr>
          <w:p w14:paraId="16465E6A" w14:textId="77777777" w:rsidR="00796641" w:rsidRPr="00C017D1" w:rsidRDefault="00796641" w:rsidP="00F64236">
            <w:pPr>
              <w:jc w:val="center"/>
              <w:rPr>
                <w:rFonts w:asciiTheme="minorHAnsi" w:eastAsia="Times New Roman" w:hAnsiTheme="minorHAnsi" w:cstheme="minorHAnsi"/>
                <w:color w:val="000000"/>
                <w:szCs w:val="20"/>
              </w:rPr>
            </w:pPr>
            <w:r w:rsidRPr="00FC43E9">
              <w:t>76</w:t>
            </w:r>
          </w:p>
        </w:tc>
        <w:tc>
          <w:tcPr>
            <w:tcW w:w="965" w:type="dxa"/>
            <w:shd w:val="clear" w:color="auto" w:fill="DFE3E5" w:themeFill="text2"/>
            <w:vAlign w:val="top"/>
            <w:hideMark/>
          </w:tcPr>
          <w:p w14:paraId="24A0B458" w14:textId="77777777" w:rsidR="00796641" w:rsidRPr="00C017D1" w:rsidRDefault="00796641" w:rsidP="00F64236">
            <w:pPr>
              <w:jc w:val="center"/>
              <w:rPr>
                <w:rFonts w:asciiTheme="minorHAnsi" w:eastAsia="Times New Roman" w:hAnsiTheme="minorHAnsi" w:cstheme="minorHAnsi"/>
                <w:color w:val="000000"/>
                <w:szCs w:val="20"/>
              </w:rPr>
            </w:pPr>
            <w:r w:rsidRPr="00FC43E9">
              <w:t>80</w:t>
            </w:r>
          </w:p>
        </w:tc>
      </w:tr>
      <w:tr w:rsidR="00796641" w:rsidRPr="00C017D1" w14:paraId="4C97BD45" w14:textId="77777777" w:rsidTr="00F64236">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7FC700E2" w14:textId="77777777" w:rsidR="00796641" w:rsidRPr="00C017D1" w:rsidRDefault="00796641" w:rsidP="00F6423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lastRenderedPageBreak/>
              <w:t>90</w:t>
            </w:r>
          </w:p>
        </w:tc>
        <w:tc>
          <w:tcPr>
            <w:tcW w:w="3600" w:type="dxa"/>
            <w:shd w:val="clear" w:color="auto" w:fill="FFFFFF" w:themeFill="background1"/>
            <w:hideMark/>
          </w:tcPr>
          <w:p w14:paraId="1079D2D8" w14:textId="77777777" w:rsidR="00796641" w:rsidRPr="00C017D1" w:rsidRDefault="00796641" w:rsidP="00F6423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Woody Wetlands</w:t>
            </w:r>
          </w:p>
        </w:tc>
        <w:tc>
          <w:tcPr>
            <w:tcW w:w="965" w:type="dxa"/>
            <w:shd w:val="clear" w:color="auto" w:fill="FFFFFF" w:themeFill="background1"/>
            <w:vAlign w:val="top"/>
            <w:hideMark/>
          </w:tcPr>
          <w:p w14:paraId="2C9A5BF2" w14:textId="77777777" w:rsidR="00796641" w:rsidRPr="00C017D1" w:rsidRDefault="00796641" w:rsidP="00F64236">
            <w:pPr>
              <w:jc w:val="center"/>
              <w:rPr>
                <w:rFonts w:asciiTheme="minorHAnsi" w:eastAsia="Times New Roman" w:hAnsiTheme="minorHAnsi" w:cstheme="minorHAnsi"/>
                <w:color w:val="000000"/>
                <w:szCs w:val="20"/>
              </w:rPr>
            </w:pPr>
            <w:r w:rsidRPr="00FC43E9">
              <w:t>49</w:t>
            </w:r>
          </w:p>
        </w:tc>
        <w:tc>
          <w:tcPr>
            <w:tcW w:w="965" w:type="dxa"/>
            <w:shd w:val="clear" w:color="auto" w:fill="FFFFFF" w:themeFill="background1"/>
            <w:vAlign w:val="top"/>
            <w:hideMark/>
          </w:tcPr>
          <w:p w14:paraId="38C62496" w14:textId="77777777" w:rsidR="00796641" w:rsidRPr="00C017D1" w:rsidRDefault="00796641" w:rsidP="00F64236">
            <w:pPr>
              <w:jc w:val="center"/>
              <w:rPr>
                <w:rFonts w:asciiTheme="minorHAnsi" w:eastAsia="Times New Roman" w:hAnsiTheme="minorHAnsi" w:cstheme="minorHAnsi"/>
                <w:color w:val="000000"/>
                <w:szCs w:val="20"/>
              </w:rPr>
            </w:pPr>
            <w:r w:rsidRPr="00FC43E9">
              <w:t>62</w:t>
            </w:r>
          </w:p>
        </w:tc>
        <w:tc>
          <w:tcPr>
            <w:tcW w:w="965" w:type="dxa"/>
            <w:shd w:val="clear" w:color="auto" w:fill="FFFFFF" w:themeFill="background1"/>
            <w:vAlign w:val="top"/>
            <w:hideMark/>
          </w:tcPr>
          <w:p w14:paraId="247667E2" w14:textId="77777777" w:rsidR="00796641" w:rsidRPr="00C017D1" w:rsidRDefault="00796641" w:rsidP="00F64236">
            <w:pPr>
              <w:jc w:val="center"/>
              <w:rPr>
                <w:rFonts w:asciiTheme="minorHAnsi" w:eastAsia="Times New Roman" w:hAnsiTheme="minorHAnsi" w:cstheme="minorHAnsi"/>
                <w:color w:val="000000"/>
                <w:szCs w:val="20"/>
              </w:rPr>
            </w:pPr>
            <w:r w:rsidRPr="00FC43E9">
              <w:t>74</w:t>
            </w:r>
          </w:p>
        </w:tc>
        <w:tc>
          <w:tcPr>
            <w:tcW w:w="965" w:type="dxa"/>
            <w:shd w:val="clear" w:color="auto" w:fill="FFFFFF" w:themeFill="background1"/>
            <w:vAlign w:val="top"/>
            <w:hideMark/>
          </w:tcPr>
          <w:p w14:paraId="6D7C1753" w14:textId="77777777" w:rsidR="00796641" w:rsidRPr="00C017D1" w:rsidRDefault="00796641" w:rsidP="00F64236">
            <w:pPr>
              <w:jc w:val="center"/>
              <w:rPr>
                <w:rFonts w:asciiTheme="minorHAnsi" w:eastAsia="Times New Roman" w:hAnsiTheme="minorHAnsi" w:cstheme="minorHAnsi"/>
                <w:color w:val="000000"/>
                <w:szCs w:val="20"/>
              </w:rPr>
            </w:pPr>
            <w:r w:rsidRPr="00FC43E9">
              <w:t>85</w:t>
            </w:r>
          </w:p>
        </w:tc>
      </w:tr>
      <w:tr w:rsidR="00796641" w:rsidRPr="00C017D1" w14:paraId="23786DB0" w14:textId="77777777" w:rsidTr="00F64236">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7444CC1E" w14:textId="77777777" w:rsidR="00796641" w:rsidRPr="00C017D1" w:rsidRDefault="00796641" w:rsidP="00F64236">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95</w:t>
            </w:r>
          </w:p>
        </w:tc>
        <w:tc>
          <w:tcPr>
            <w:tcW w:w="3600" w:type="dxa"/>
            <w:shd w:val="clear" w:color="auto" w:fill="DFE3E5" w:themeFill="text2"/>
            <w:hideMark/>
          </w:tcPr>
          <w:p w14:paraId="0E5782C1" w14:textId="77777777" w:rsidR="00796641" w:rsidRPr="00C017D1" w:rsidRDefault="00796641" w:rsidP="00F64236">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Emergent Herbaceous Wetlands</w:t>
            </w:r>
          </w:p>
        </w:tc>
        <w:tc>
          <w:tcPr>
            <w:tcW w:w="965" w:type="dxa"/>
            <w:shd w:val="clear" w:color="auto" w:fill="DFE3E5" w:themeFill="text2"/>
            <w:vAlign w:val="top"/>
            <w:hideMark/>
          </w:tcPr>
          <w:p w14:paraId="4E3FD04C" w14:textId="77777777" w:rsidR="00796641" w:rsidRPr="00C017D1" w:rsidRDefault="00796641" w:rsidP="00F64236">
            <w:pPr>
              <w:jc w:val="center"/>
              <w:rPr>
                <w:rFonts w:asciiTheme="minorHAnsi" w:eastAsia="Times New Roman" w:hAnsiTheme="minorHAnsi" w:cstheme="minorHAnsi"/>
                <w:color w:val="000000"/>
                <w:szCs w:val="20"/>
              </w:rPr>
            </w:pPr>
            <w:r w:rsidRPr="00FC43E9">
              <w:t>49</w:t>
            </w:r>
          </w:p>
        </w:tc>
        <w:tc>
          <w:tcPr>
            <w:tcW w:w="965" w:type="dxa"/>
            <w:shd w:val="clear" w:color="auto" w:fill="DFE3E5" w:themeFill="text2"/>
            <w:vAlign w:val="top"/>
            <w:hideMark/>
          </w:tcPr>
          <w:p w14:paraId="0126D791" w14:textId="77777777" w:rsidR="00796641" w:rsidRPr="00C017D1" w:rsidRDefault="00796641" w:rsidP="00F64236">
            <w:pPr>
              <w:jc w:val="center"/>
              <w:rPr>
                <w:rFonts w:asciiTheme="minorHAnsi" w:eastAsia="Times New Roman" w:hAnsiTheme="minorHAnsi" w:cstheme="minorHAnsi"/>
                <w:color w:val="000000"/>
                <w:szCs w:val="20"/>
              </w:rPr>
            </w:pPr>
            <w:r w:rsidRPr="00FC43E9">
              <w:t>62</w:t>
            </w:r>
          </w:p>
        </w:tc>
        <w:tc>
          <w:tcPr>
            <w:tcW w:w="965" w:type="dxa"/>
            <w:shd w:val="clear" w:color="auto" w:fill="DFE3E5" w:themeFill="text2"/>
            <w:vAlign w:val="top"/>
            <w:hideMark/>
          </w:tcPr>
          <w:p w14:paraId="4A2894FD" w14:textId="77777777" w:rsidR="00796641" w:rsidRPr="00C017D1" w:rsidRDefault="00796641" w:rsidP="00F64236">
            <w:pPr>
              <w:jc w:val="center"/>
              <w:rPr>
                <w:rFonts w:asciiTheme="minorHAnsi" w:eastAsia="Times New Roman" w:hAnsiTheme="minorHAnsi" w:cstheme="minorHAnsi"/>
                <w:color w:val="000000"/>
                <w:szCs w:val="20"/>
              </w:rPr>
            </w:pPr>
            <w:r w:rsidRPr="00FC43E9">
              <w:t>74</w:t>
            </w:r>
          </w:p>
        </w:tc>
        <w:tc>
          <w:tcPr>
            <w:tcW w:w="965" w:type="dxa"/>
            <w:shd w:val="clear" w:color="auto" w:fill="DFE3E5" w:themeFill="text2"/>
            <w:vAlign w:val="top"/>
            <w:hideMark/>
          </w:tcPr>
          <w:p w14:paraId="11E89A69" w14:textId="77777777" w:rsidR="00796641" w:rsidRPr="00C017D1" w:rsidRDefault="00796641" w:rsidP="00F64236">
            <w:pPr>
              <w:jc w:val="center"/>
              <w:rPr>
                <w:rFonts w:asciiTheme="minorHAnsi" w:eastAsia="Times New Roman" w:hAnsiTheme="minorHAnsi" w:cstheme="minorHAnsi"/>
                <w:color w:val="000000"/>
                <w:szCs w:val="20"/>
              </w:rPr>
            </w:pPr>
            <w:r w:rsidRPr="00FC43E9">
              <w:t>85</w:t>
            </w:r>
          </w:p>
        </w:tc>
      </w:tr>
    </w:tbl>
    <w:p w14:paraId="18F8F717" w14:textId="77777777" w:rsidR="009E36B2" w:rsidRDefault="009E36B2" w:rsidP="00750A52">
      <w:pPr>
        <w:pStyle w:val="2Body-Text"/>
        <w:spacing w:before="0" w:after="0"/>
        <w:jc w:val="both"/>
        <w:rPr>
          <w:rFonts w:eastAsiaTheme="minorHAnsi"/>
          <w:szCs w:val="22"/>
        </w:rPr>
      </w:pPr>
    </w:p>
    <w:p w14:paraId="2ACE3E3F" w14:textId="129FD69D" w:rsidR="00750A52" w:rsidRPr="004D0A69" w:rsidRDefault="00750A52" w:rsidP="00750A52">
      <w:pPr>
        <w:pStyle w:val="2Body-Text"/>
        <w:spacing w:before="0" w:after="0"/>
        <w:jc w:val="both"/>
        <w:rPr>
          <w:rFonts w:eastAsiaTheme="minorHAnsi"/>
          <w:szCs w:val="22"/>
        </w:rPr>
      </w:pPr>
      <w:r w:rsidRPr="004D0A69">
        <w:rPr>
          <w:rFonts w:eastAsiaTheme="minorHAnsi"/>
          <w:szCs w:val="22"/>
        </w:rPr>
        <w:t xml:space="preserve">A Curve Number (CN) can be considered a parameter, exhibiting variability that follows some frequency distribution. While Antecedent Runoff Condition (ARC) II CNs were used for a 1% event, the range between ARC I and ARC III for the ARC II CN was assumed to correspond to an 80% confidence interval of the ARC II CN. The CN Loss method assumes a maximum potential retention parameter, S, is inversely related to a CN by S = 1000 / CN – 10; this relationship is based on a median value of S determined from plotting a large number of observations. </w:t>
      </w:r>
    </w:p>
    <w:p w14:paraId="4536BD3F" w14:textId="77777777" w:rsidR="00750A52" w:rsidRPr="004D0A69" w:rsidRDefault="00750A52" w:rsidP="00750A52">
      <w:pPr>
        <w:pStyle w:val="2Body-Text"/>
        <w:spacing w:before="0" w:after="0"/>
        <w:jc w:val="both"/>
        <w:rPr>
          <w:rFonts w:eastAsiaTheme="minorHAnsi"/>
          <w:szCs w:val="22"/>
        </w:rPr>
      </w:pPr>
    </w:p>
    <w:p w14:paraId="033A3558" w14:textId="2CA80381" w:rsidR="00C94985" w:rsidRDefault="00750A52" w:rsidP="00F15128">
      <w:pPr>
        <w:pStyle w:val="2Body-Text"/>
        <w:spacing w:before="0" w:after="0"/>
        <w:jc w:val="both"/>
      </w:pPr>
      <w:r w:rsidRPr="004D0A69">
        <w:rPr>
          <w:rFonts w:eastAsiaTheme="minorHAnsi"/>
          <w:szCs w:val="22"/>
        </w:rPr>
        <w:t>Chapter 5 of the NRCS NEH Part 630 provides an example of computing a CN for a watershed based on annual peak gage observations. The example involves computing a CN and corresponding S value for each event, then taking the logarithms of the S values. Further, the logarithm of S is assumed to vary normally, and the mean of the logarithms corresponds to the arithmetic median. Therefore, 10% (S10) and 90% (S90) extremes of log</w:t>
      </w:r>
      <w:r w:rsidR="00FD76A4">
        <w:rPr>
          <w:rFonts w:eastAsiaTheme="minorHAnsi"/>
          <w:szCs w:val="22"/>
        </w:rPr>
        <w:t xml:space="preserve"> </w:t>
      </w:r>
      <w:r w:rsidRPr="004D0A69">
        <w:rPr>
          <w:rFonts w:eastAsiaTheme="minorHAnsi"/>
          <w:szCs w:val="22"/>
        </w:rPr>
        <w:t>normally distributed S values can be assumed to correspond to ARC III and ARC I condition CN values, respectively. This range represents an 80% confidence interval, corresponding to +/- 1.282 standard deviations from the mean. The following procedure was used to estimate one standard deviation of a given CN (in fact, one standard deviation of the logarithm of S) for the purposes of modeling 1% plus and minus events. First, ARC I (corresponding to S10) and ARC I</w:t>
      </w:r>
      <w:r w:rsidR="00FD76A4">
        <w:rPr>
          <w:rFonts w:eastAsiaTheme="minorHAnsi"/>
          <w:szCs w:val="22"/>
        </w:rPr>
        <w:t>II</w:t>
      </w:r>
      <w:r w:rsidRPr="004D0A69">
        <w:rPr>
          <w:rFonts w:eastAsiaTheme="minorHAnsi"/>
          <w:szCs w:val="22"/>
        </w:rPr>
        <w:t xml:space="preserve"> (corresponding to S90) CN values can be estimated from a 1% CN (ARC II) by:</w:t>
      </w:r>
    </w:p>
    <w:p w14:paraId="22C02C99" w14:textId="77777777" w:rsidR="00750A52" w:rsidRPr="004D0A69" w:rsidRDefault="00750A52" w:rsidP="00750A52">
      <w:pPr>
        <w:pStyle w:val="2Body-Text"/>
        <w:spacing w:before="0" w:after="0" w:line="276" w:lineRule="auto"/>
        <w:jc w:val="both"/>
        <w:rPr>
          <w:rFonts w:eastAsiaTheme="minorHAnsi"/>
          <w:szCs w:val="22"/>
        </w:rPr>
      </w:pPr>
    </w:p>
    <w:p w14:paraId="6B1D2A83" w14:textId="77777777" w:rsidR="00750A52" w:rsidRPr="004D0A69" w:rsidRDefault="00750A52" w:rsidP="00750A52">
      <w:pPr>
        <w:spacing w:line="276" w:lineRule="auto"/>
        <w:jc w:val="center"/>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58F4D09D" w14:textId="77777777" w:rsidR="00750A52" w:rsidRPr="004D0A69" w:rsidRDefault="00CC5722" w:rsidP="00750A52">
      <w:pPr>
        <w:spacing w:line="276" w:lineRule="auto"/>
        <w:jc w:val="center"/>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42F3EC87" w14:textId="77777777" w:rsidR="00750A52" w:rsidRPr="004D0A69" w:rsidRDefault="00750A52" w:rsidP="00750A52">
      <w:pPr>
        <w:spacing w:line="276" w:lineRule="auto"/>
        <w:jc w:val="center"/>
        <w:rPr>
          <w:rFonts w:ascii="Cambria Math" w:hAnsi="Cambria Math"/>
          <w:oMath/>
        </w:rPr>
      </w:pPr>
    </w:p>
    <w:p w14:paraId="22C5DA8D" w14:textId="77777777" w:rsidR="00750A52" w:rsidRPr="004D0A69" w:rsidRDefault="00750A52" w:rsidP="00750A52">
      <w:pPr>
        <w:jc w:val="both"/>
      </w:pPr>
      <w:r w:rsidRPr="004D0A69">
        <w:t>Next, S90 and S10 can be computed by:</w:t>
      </w:r>
    </w:p>
    <w:p w14:paraId="1B5E0F18" w14:textId="77777777" w:rsidR="00750A52" w:rsidRPr="004D0A69" w:rsidRDefault="00750A52" w:rsidP="00750A52">
      <w:pPr>
        <w:jc w:val="both"/>
      </w:pPr>
    </w:p>
    <w:p w14:paraId="0275C438" w14:textId="12B13423" w:rsidR="00750A52" w:rsidRPr="004D0A69" w:rsidRDefault="00750A52" w:rsidP="00750A52">
      <w:pPr>
        <w:jc w:val="both"/>
        <w:rPr>
          <w:rFonts w:ascii="Cambria Math" w:hAnsi="Cambria Math"/>
          <w:oMath/>
        </w:rPr>
      </w:pPr>
      <m:oMathPara>
        <m:oMathParaPr>
          <m:jc m:val="center"/>
        </m:oMathParaPr>
        <m:oMath>
          <m:r>
            <m:rPr>
              <m:sty m:val="p"/>
            </m:rPr>
            <w:rPr>
              <w:rFonts w:ascii="Cambria Math" w:hAnsi="Cambria Math"/>
            </w:rPr>
            <m:t>S10 = 1000 / CNIII – 10</m:t>
          </m:r>
        </m:oMath>
      </m:oMathPara>
    </w:p>
    <w:p w14:paraId="7AF54A2B" w14:textId="209FB06D" w:rsidR="00750A52" w:rsidRPr="004D0A69" w:rsidRDefault="00750A52" w:rsidP="00750A52">
      <w:pPr>
        <w:jc w:val="both"/>
        <w:rPr>
          <w:rFonts w:ascii="Cambria Math" w:hAnsi="Cambria Math"/>
          <w:oMath/>
        </w:rPr>
      </w:pPr>
      <m:oMathPara>
        <m:oMathParaPr>
          <m:jc m:val="center"/>
        </m:oMathParaPr>
        <m:oMath>
          <m:r>
            <m:rPr>
              <m:sty m:val="p"/>
            </m:rPr>
            <w:rPr>
              <w:rFonts w:ascii="Cambria Math" w:hAnsi="Cambria Math"/>
            </w:rPr>
            <m:t>S90 = 1000 / CNI – 10</m:t>
          </m:r>
        </m:oMath>
      </m:oMathPara>
    </w:p>
    <w:p w14:paraId="2F2B4BCF" w14:textId="77777777" w:rsidR="00750A52" w:rsidRPr="004D0A69" w:rsidRDefault="00750A52" w:rsidP="00750A52">
      <w:pPr>
        <w:jc w:val="both"/>
      </w:pPr>
    </w:p>
    <w:p w14:paraId="2B081C3E" w14:textId="77777777" w:rsidR="00750A52" w:rsidRPr="004D0A69" w:rsidRDefault="00750A52" w:rsidP="00750A52">
      <w:pPr>
        <w:jc w:val="both"/>
      </w:pPr>
      <w:r w:rsidRPr="004D0A69">
        <w:t>The following relationship can then be used to compute one standard deviation of the logarithm of S:</w:t>
      </w:r>
    </w:p>
    <w:p w14:paraId="71303A68" w14:textId="77777777" w:rsidR="00750A52" w:rsidRPr="004D0A69" w:rsidRDefault="00750A52" w:rsidP="00750A52">
      <w:pPr>
        <w:spacing w:line="276" w:lineRule="auto"/>
        <w:jc w:val="both"/>
      </w:pPr>
    </w:p>
    <w:p w14:paraId="623D9759" w14:textId="77777777" w:rsidR="00750A52" w:rsidRPr="004D0A69" w:rsidRDefault="00750A52" w:rsidP="00750A52">
      <w:pPr>
        <w:spacing w:line="276" w:lineRule="auto"/>
        <w:jc w:val="both"/>
      </w:pPr>
      <m:oMathPara>
        <m:oMathParaPr>
          <m:jc m:val="center"/>
        </m:oMathParaPr>
        <m:oMath>
          <m:r>
            <m:rPr>
              <m:sty m:val="p"/>
            </m:rPr>
            <w:rPr>
              <w:rFonts w:ascii="Cambria Math" w:hAnsi="Cambria Math"/>
            </w:rPr>
            <m:t>log (S10) = mean (logS) + 1.282 std. dev. (logS)</m:t>
          </m:r>
        </m:oMath>
      </m:oMathPara>
    </w:p>
    <w:p w14:paraId="6FE41D00" w14:textId="77777777" w:rsidR="00750A52" w:rsidRPr="004D0A69" w:rsidRDefault="00750A52" w:rsidP="00750A52">
      <w:pPr>
        <w:spacing w:line="276" w:lineRule="auto"/>
        <w:jc w:val="both"/>
        <w:rPr>
          <w:rFonts w:ascii="Cambria Math" w:hAnsi="Cambria Math"/>
          <w:oMath/>
        </w:rPr>
      </w:pPr>
      <m:oMathPara>
        <m:oMath>
          <m:r>
            <m:rPr>
              <m:sty m:val="p"/>
            </m:rPr>
            <w:rPr>
              <w:rFonts w:ascii="Cambria Math" w:hAnsi="Cambria Math"/>
            </w:rPr>
            <m:t>log (S90) = mean (logS) – 1.282 std. dev. (logS)</m:t>
          </m:r>
        </m:oMath>
      </m:oMathPara>
    </w:p>
    <w:p w14:paraId="1D3989E1" w14:textId="4FEC8608" w:rsidR="00750A52" w:rsidRPr="004D0A69" w:rsidRDefault="00750A52" w:rsidP="00750A52">
      <w:pPr>
        <w:spacing w:line="276" w:lineRule="auto"/>
        <w:jc w:val="both"/>
        <w:rPr>
          <w:rFonts w:ascii="Cambria Math" w:hAnsi="Cambria Math"/>
          <w:oMath/>
        </w:rPr>
      </w:pPr>
      <m:oMathPara>
        <m:oMath>
          <m:r>
            <m:rPr>
              <m:sty m:val="p"/>
            </m:rPr>
            <w:rPr>
              <w:rFonts w:ascii="Cambria Math" w:hAnsi="Cambria Math"/>
            </w:rPr>
            <m:t xml:space="preserve">1 std. dev. </m:t>
          </m:r>
          <m:d>
            <m:dPr>
              <m:ctrlPr>
                <w:rPr>
                  <w:rFonts w:ascii="Cambria Math" w:hAnsi="Cambria Math"/>
                </w:rPr>
              </m:ctrlPr>
            </m:dPr>
            <m:e>
              <m:r>
                <m:rPr>
                  <m:sty m:val="p"/>
                </m:rPr>
                <w:rPr>
                  <w:rFonts w:ascii="Cambria Math" w:hAnsi="Cambria Math"/>
                </w:rPr>
                <m:t>logS</m:t>
              </m:r>
            </m:e>
          </m:d>
          <m:r>
            <m:rPr>
              <m:sty m:val="p"/>
            </m:rPr>
            <w:rPr>
              <w:rFonts w:ascii="Cambria Math" w:hAnsi="Cambria Math"/>
            </w:rPr>
            <m:t>=(logS10 – logS90) / (1.282*2)</m:t>
          </m:r>
        </m:oMath>
      </m:oMathPara>
    </w:p>
    <w:p w14:paraId="436B4066" w14:textId="77777777" w:rsidR="00750A52" w:rsidRPr="004D0A69" w:rsidRDefault="00750A52" w:rsidP="00750A52">
      <w:pPr>
        <w:pStyle w:val="2Body-Text"/>
        <w:spacing w:before="0" w:after="0"/>
        <w:jc w:val="both"/>
        <w:rPr>
          <w:rFonts w:eastAsiaTheme="minorHAnsi"/>
          <w:szCs w:val="22"/>
        </w:rPr>
      </w:pPr>
    </w:p>
    <w:p w14:paraId="049263B9" w14:textId="77777777" w:rsidR="00750A52" w:rsidRPr="004D0A69" w:rsidRDefault="00750A52" w:rsidP="00750A52">
      <w:pPr>
        <w:pStyle w:val="2Body-Text"/>
        <w:spacing w:before="0" w:after="0"/>
        <w:jc w:val="both"/>
        <w:rPr>
          <w:rFonts w:eastAsiaTheme="minorHAnsi"/>
          <w:szCs w:val="22"/>
        </w:rPr>
      </w:pPr>
      <w:r w:rsidRPr="004D0A69">
        <w:rPr>
          <w:rFonts w:eastAsiaTheme="minorHAnsi"/>
          <w:szCs w:val="22"/>
        </w:rPr>
        <w:t>Therefore, 1% plus and minus S values can be estimated by:</w:t>
      </w:r>
    </w:p>
    <w:p w14:paraId="7F085B70" w14:textId="77777777" w:rsidR="00750A52" w:rsidRPr="004D0A69" w:rsidRDefault="00750A52" w:rsidP="00750A52">
      <w:pPr>
        <w:spacing w:line="276" w:lineRule="auto"/>
        <w:ind w:left="1080"/>
        <w:jc w:val="both"/>
      </w:pPr>
    </w:p>
    <w:p w14:paraId="7EA8D078" w14:textId="77777777" w:rsidR="00750A52" w:rsidRPr="004D0A69" w:rsidRDefault="00750A52" w:rsidP="00750A52">
      <w:pPr>
        <w:spacing w:line="276" w:lineRule="auto"/>
        <w:jc w:val="both"/>
        <w:rPr>
          <w:rFonts w:ascii="Cambria Math" w:hAnsi="Cambria Math"/>
          <w:oMath/>
        </w:rPr>
      </w:pPr>
      <m:oMathPara>
        <m:oMath>
          <m:r>
            <m:rPr>
              <m:sty m:val="p"/>
            </m:rPr>
            <w:rPr>
              <w:rFonts w:ascii="Cambria Math" w:hAnsi="Cambria Math"/>
            </w:rPr>
            <m:t>log SPlus = logS + [1 std. dev. (logS)]</m:t>
          </m:r>
        </m:oMath>
      </m:oMathPara>
    </w:p>
    <w:p w14:paraId="2D52844E" w14:textId="77777777" w:rsidR="00750A52" w:rsidRPr="004D0A69" w:rsidRDefault="00750A52" w:rsidP="00750A52">
      <w:pPr>
        <w:spacing w:line="276" w:lineRule="auto"/>
        <w:jc w:val="both"/>
      </w:pPr>
      <m:oMathPara>
        <m:oMath>
          <m:r>
            <m:rPr>
              <m:sty m:val="p"/>
            </m:rPr>
            <w:rPr>
              <w:rFonts w:ascii="Cambria Math" w:hAnsi="Cambria Math"/>
            </w:rPr>
            <m:t>log SMinus = logS - [1 std. dev. (logS)]</m:t>
          </m:r>
        </m:oMath>
      </m:oMathPara>
    </w:p>
    <w:p w14:paraId="51AA6FCA" w14:textId="77777777" w:rsidR="00750A52" w:rsidRPr="004D0A69" w:rsidRDefault="00750A52" w:rsidP="00750A52">
      <w:pPr>
        <w:pStyle w:val="2Body-Text"/>
        <w:spacing w:before="0" w:after="0"/>
        <w:jc w:val="both"/>
        <w:rPr>
          <w:rFonts w:eastAsiaTheme="minorHAnsi"/>
          <w:szCs w:val="22"/>
        </w:rPr>
      </w:pPr>
    </w:p>
    <w:p w14:paraId="128F6EDA" w14:textId="77777777" w:rsidR="00750A52" w:rsidRPr="004D0A69" w:rsidRDefault="00750A52" w:rsidP="00750A52">
      <w:pPr>
        <w:pStyle w:val="2Body-Text"/>
        <w:spacing w:before="0" w:after="0"/>
        <w:jc w:val="both"/>
        <w:rPr>
          <w:rFonts w:eastAsiaTheme="minorHAnsi"/>
          <w:szCs w:val="22"/>
        </w:rPr>
      </w:pPr>
      <w:r w:rsidRPr="004D0A69">
        <w:rPr>
          <w:rFonts w:eastAsiaTheme="minorHAnsi"/>
          <w:szCs w:val="22"/>
        </w:rPr>
        <w:t>Finally, 1% plus and minus CNs can be computed by:</w:t>
      </w:r>
    </w:p>
    <w:p w14:paraId="239C6C33" w14:textId="77777777" w:rsidR="00750A52" w:rsidRPr="004D0A69" w:rsidRDefault="00750A52" w:rsidP="00750A52">
      <w:pPr>
        <w:pStyle w:val="2Body-Text"/>
        <w:spacing w:before="0" w:after="0"/>
        <w:jc w:val="both"/>
        <w:rPr>
          <w:rFonts w:eastAsiaTheme="minorHAnsi"/>
          <w:szCs w:val="22"/>
        </w:rPr>
      </w:pPr>
      <w:r w:rsidRPr="004D0A69">
        <w:rPr>
          <w:rFonts w:eastAsiaTheme="minorHAnsi"/>
          <w:szCs w:val="22"/>
        </w:rPr>
        <w:t xml:space="preserve"> </w:t>
      </w:r>
    </w:p>
    <w:p w14:paraId="42EFB38C" w14:textId="77777777" w:rsidR="00750A52" w:rsidRPr="004D0A69" w:rsidRDefault="00750A52" w:rsidP="00750A52">
      <w:pPr>
        <w:pStyle w:val="2Body-Text"/>
        <w:spacing w:before="0" w:after="0"/>
        <w:jc w:val="center"/>
        <w:rPr>
          <w:rFonts w:ascii="Cambria Math" w:eastAsiaTheme="minorHAnsi" w:hAnsi="Cambria Math"/>
          <w:szCs w:val="22"/>
          <w:oMath/>
        </w:rPr>
      </w:pPr>
      <m:oMathPara>
        <m:oMath>
          <m:r>
            <m:rPr>
              <m:sty m:val="p"/>
            </m:rPr>
            <w:rPr>
              <w:rFonts w:ascii="Cambria Math" w:eastAsiaTheme="minorHAnsi" w:hAnsi="Cambria Math"/>
              <w:szCs w:val="22"/>
            </w:rPr>
            <m:t>CNPlus = 1000 / (SPlus + 10)</m:t>
          </m:r>
        </m:oMath>
      </m:oMathPara>
    </w:p>
    <w:p w14:paraId="00C7E598" w14:textId="77777777" w:rsidR="00750A52" w:rsidRPr="004D0A69" w:rsidRDefault="00750A52" w:rsidP="00750A52">
      <w:pPr>
        <w:pStyle w:val="2Body-Text"/>
        <w:spacing w:before="0" w:after="0"/>
        <w:jc w:val="center"/>
        <w:rPr>
          <w:rFonts w:ascii="Cambria Math" w:eastAsiaTheme="minorHAnsi" w:hAnsi="Cambria Math"/>
          <w:szCs w:val="22"/>
          <w:oMath/>
        </w:rPr>
      </w:pPr>
      <m:oMathPara>
        <m:oMath>
          <m:r>
            <m:rPr>
              <m:sty m:val="p"/>
            </m:rPr>
            <w:rPr>
              <w:rFonts w:ascii="Cambria Math" w:eastAsiaTheme="minorHAnsi" w:hAnsi="Cambria Math"/>
              <w:szCs w:val="22"/>
            </w:rPr>
            <w:lastRenderedPageBreak/>
            <m:t>CNMinus = 1000 / (SMinus + 10)</m:t>
          </m:r>
        </m:oMath>
      </m:oMathPara>
    </w:p>
    <w:p w14:paraId="0FBFA2A2" w14:textId="77777777" w:rsidR="00750A52" w:rsidRPr="004D0A69" w:rsidRDefault="00750A52" w:rsidP="00750A52">
      <w:pPr>
        <w:pStyle w:val="2Body-Text"/>
        <w:spacing w:before="0" w:after="0"/>
        <w:jc w:val="center"/>
        <w:rPr>
          <w:rFonts w:ascii="Cambria Math" w:eastAsiaTheme="minorHAnsi" w:hAnsi="Cambria Math"/>
          <w:szCs w:val="22"/>
          <w:oMath/>
        </w:rPr>
      </w:pPr>
    </w:p>
    <w:p w14:paraId="45CECCFC" w14:textId="77777777" w:rsidR="00750A52" w:rsidRPr="004D0A69" w:rsidRDefault="00750A52" w:rsidP="006F31D2">
      <w:pPr>
        <w:pStyle w:val="2Body-Text"/>
        <w:spacing w:before="0" w:after="0"/>
        <w:jc w:val="both"/>
        <w:rPr>
          <w:rFonts w:eastAsiaTheme="minorHAnsi"/>
          <w:szCs w:val="22"/>
        </w:rPr>
      </w:pPr>
      <w:r w:rsidRPr="004D0A69">
        <w:rPr>
          <w:rFonts w:eastAsiaTheme="minorHAnsi"/>
          <w:szCs w:val="22"/>
        </w:rPr>
        <w:t xml:space="preserve"> Since the 1% plus and minus events represent plus and minus one standard deviation of a 1% event, CNs used in a rainfall-runoff simulation for modeling 1% Plus and Minus events were developed, as described above. </w:t>
      </w:r>
    </w:p>
    <w:p w14:paraId="299AC45D" w14:textId="77777777" w:rsidR="009F0017" w:rsidRPr="004D0A69" w:rsidRDefault="009F0017" w:rsidP="00F15128">
      <w:pPr>
        <w:jc w:val="both"/>
      </w:pPr>
    </w:p>
    <w:p w14:paraId="316BF9A7" w14:textId="0763C9C9" w:rsidR="002B6DCD" w:rsidRPr="004D0A69" w:rsidRDefault="005607B5" w:rsidP="00F15128">
      <w:pPr>
        <w:jc w:val="both"/>
      </w:pPr>
      <w:r w:rsidRPr="004D0A69">
        <w:t>Lag Time</w:t>
      </w:r>
      <w:r w:rsidR="00750A52" w:rsidRPr="004D0A69">
        <w:t>s</w:t>
      </w:r>
      <w:r w:rsidRPr="004D0A69">
        <w:t xml:space="preserve"> </w:t>
      </w:r>
      <w:r w:rsidR="00750A52" w:rsidRPr="004D0A69">
        <w:t>for sub-basins</w:t>
      </w:r>
      <w:r w:rsidR="008E63D0">
        <w:t xml:space="preserve"> </w:t>
      </w:r>
      <w:r w:rsidR="00DF7701" w:rsidRPr="004D0A69">
        <w:t>were</w:t>
      </w:r>
      <w:r w:rsidR="00750A52" w:rsidRPr="004D0A69">
        <w:t xml:space="preserve"> </w:t>
      </w:r>
      <w:r w:rsidRPr="004D0A69">
        <w:t xml:space="preserve">determined </w:t>
      </w:r>
      <w:r w:rsidR="00750A52" w:rsidRPr="004D0A69">
        <w:t xml:space="preserve">using the SCS Lag Equation, as well as engineering judgement. </w:t>
      </w:r>
      <w:r w:rsidRPr="004D0A69">
        <w:t xml:space="preserve">  </w:t>
      </w:r>
      <w:r w:rsidR="009A791F" w:rsidRPr="009A791F">
        <w:rPr>
          <w:b/>
          <w:bCs/>
        </w:rPr>
        <w:fldChar w:fldCharType="begin"/>
      </w:r>
      <w:r w:rsidR="009A791F" w:rsidRPr="009A791F">
        <w:rPr>
          <w:b/>
          <w:bCs/>
        </w:rPr>
        <w:instrText xml:space="preserve"> REF _Ref89435527 \h  \* MERGEFORMAT </w:instrText>
      </w:r>
      <w:r w:rsidR="009A791F" w:rsidRPr="009A791F">
        <w:rPr>
          <w:b/>
          <w:bCs/>
        </w:rPr>
      </w:r>
      <w:r w:rsidR="009A791F" w:rsidRPr="009A791F">
        <w:rPr>
          <w:b/>
          <w:bCs/>
        </w:rPr>
        <w:fldChar w:fldCharType="separate"/>
      </w:r>
      <w:r w:rsidR="00CC5722" w:rsidRPr="00CC5722">
        <w:rPr>
          <w:b/>
          <w:bCs/>
        </w:rPr>
        <w:t xml:space="preserve">Table </w:t>
      </w:r>
      <w:r w:rsidR="00CC5722" w:rsidRPr="00CC5722">
        <w:rPr>
          <w:b/>
          <w:bCs/>
          <w:noProof/>
        </w:rPr>
        <w:t>6</w:t>
      </w:r>
      <w:r w:rsidR="009A791F" w:rsidRPr="009A791F">
        <w:rPr>
          <w:b/>
          <w:bCs/>
        </w:rPr>
        <w:fldChar w:fldCharType="end"/>
      </w:r>
      <w:r w:rsidR="008D12A1">
        <w:t xml:space="preserve"> </w:t>
      </w:r>
      <w:r w:rsidR="00242B79" w:rsidRPr="004D0A69">
        <w:t xml:space="preserve">below shows the </w:t>
      </w:r>
      <w:r w:rsidR="00695E31" w:rsidRPr="004D0A69">
        <w:t>Curve Numbers</w:t>
      </w:r>
      <w:r w:rsidR="00242B79" w:rsidRPr="004D0A69">
        <w:t xml:space="preserve"> and Lag Time values used in this study.</w:t>
      </w:r>
    </w:p>
    <w:p w14:paraId="16555BA7" w14:textId="77777777" w:rsidR="00242B79" w:rsidRPr="00BA6454" w:rsidRDefault="00242B79" w:rsidP="00753A66"/>
    <w:p w14:paraId="63A9E34B" w14:textId="1A6FD78C" w:rsidR="00695E31" w:rsidRPr="00BA6454" w:rsidRDefault="009A791F" w:rsidP="009A791F">
      <w:pPr>
        <w:pStyle w:val="Caption"/>
        <w:jc w:val="center"/>
      </w:pPr>
      <w:bookmarkStart w:id="95" w:name="_Ref89435527"/>
      <w:bookmarkStart w:id="96" w:name="_Toc90026019"/>
      <w:r>
        <w:t xml:space="preserve">Table </w:t>
      </w:r>
      <w:r w:rsidR="00CC5722">
        <w:fldChar w:fldCharType="begin"/>
      </w:r>
      <w:r w:rsidR="00CC5722">
        <w:instrText xml:space="preserve"> SEQ Table \* ARABIC </w:instrText>
      </w:r>
      <w:r w:rsidR="00CC5722">
        <w:fldChar w:fldCharType="separate"/>
      </w:r>
      <w:r w:rsidR="00CC5722">
        <w:rPr>
          <w:noProof/>
        </w:rPr>
        <w:t>6</w:t>
      </w:r>
      <w:r w:rsidR="00CC5722">
        <w:rPr>
          <w:noProof/>
        </w:rPr>
        <w:fldChar w:fldCharType="end"/>
      </w:r>
      <w:bookmarkEnd w:id="95"/>
      <w:r w:rsidRPr="00843942">
        <w:t xml:space="preserve">: </w:t>
      </w:r>
      <w:r>
        <w:t xml:space="preserve"> </w:t>
      </w:r>
      <w:r w:rsidRPr="00843942">
        <w:t>Rainfall-Runoff Parameters (Curve Number, Lag Time)</w:t>
      </w:r>
      <w:bookmarkEnd w:id="96"/>
    </w:p>
    <w:tbl>
      <w:tblPr>
        <w:tblStyle w:val="CompassTable1"/>
        <w:tblW w:w="8276" w:type="dxa"/>
        <w:jc w:val="center"/>
        <w:tblLook w:val="04A0" w:firstRow="1" w:lastRow="0" w:firstColumn="1" w:lastColumn="0" w:noHBand="0" w:noVBand="1"/>
      </w:tblPr>
      <w:tblGrid>
        <w:gridCol w:w="3240"/>
        <w:gridCol w:w="1532"/>
        <w:gridCol w:w="1151"/>
        <w:gridCol w:w="1123"/>
        <w:gridCol w:w="1230"/>
      </w:tblGrid>
      <w:tr w:rsidR="008C368D" w:rsidRPr="00A33200" w14:paraId="2258B2C4" w14:textId="77777777" w:rsidTr="008E63D0">
        <w:trPr>
          <w:cnfStyle w:val="100000000000" w:firstRow="1" w:lastRow="0" w:firstColumn="0" w:lastColumn="0" w:oddVBand="0" w:evenVBand="0" w:oddHBand="0" w:evenHBand="0" w:firstRowFirstColumn="0" w:firstRowLastColumn="0" w:lastRowFirstColumn="0" w:lastRowLastColumn="0"/>
          <w:trHeight w:val="798"/>
          <w:jc w:val="center"/>
        </w:trPr>
        <w:tc>
          <w:tcPr>
            <w:tcW w:w="3240" w:type="dxa"/>
            <w:hideMark/>
          </w:tcPr>
          <w:p w14:paraId="078194FB" w14:textId="77777777" w:rsidR="008C368D" w:rsidRPr="00A33200" w:rsidRDefault="008C368D" w:rsidP="00695E31">
            <w:pPr>
              <w:jc w:val="center"/>
              <w:rPr>
                <w:rFonts w:eastAsia="Times New Roman" w:cs="Times New Roman"/>
                <w:b w:val="0"/>
                <w:bCs/>
                <w:color w:val="FFFFFF"/>
                <w:sz w:val="20"/>
                <w:szCs w:val="20"/>
              </w:rPr>
            </w:pPr>
            <w:bookmarkStart w:id="97" w:name="_Hlk67491645"/>
            <w:r w:rsidRPr="00A33200">
              <w:rPr>
                <w:rFonts w:eastAsia="Times New Roman" w:cs="Times New Roman"/>
                <w:bCs/>
                <w:color w:val="FFFFFF"/>
                <w:sz w:val="20"/>
                <w:szCs w:val="20"/>
              </w:rPr>
              <w:t>Sub-basin Description</w:t>
            </w:r>
          </w:p>
        </w:tc>
        <w:tc>
          <w:tcPr>
            <w:tcW w:w="1532" w:type="dxa"/>
            <w:hideMark/>
          </w:tcPr>
          <w:p w14:paraId="113D27C5" w14:textId="006472B4" w:rsidR="008C368D" w:rsidRPr="00A33200" w:rsidRDefault="008C368D"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 xml:space="preserve">CN </w:t>
            </w:r>
          </w:p>
        </w:tc>
        <w:tc>
          <w:tcPr>
            <w:tcW w:w="1151" w:type="dxa"/>
            <w:hideMark/>
          </w:tcPr>
          <w:p w14:paraId="722B6816" w14:textId="77777777" w:rsidR="008C368D" w:rsidRPr="00A33200" w:rsidRDefault="008C368D"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CN 1% Minus</w:t>
            </w:r>
          </w:p>
        </w:tc>
        <w:tc>
          <w:tcPr>
            <w:tcW w:w="1123" w:type="dxa"/>
            <w:hideMark/>
          </w:tcPr>
          <w:p w14:paraId="064504B0" w14:textId="77777777" w:rsidR="008C368D" w:rsidRPr="00A33200" w:rsidRDefault="008C368D"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CN 1% Plus</w:t>
            </w:r>
          </w:p>
        </w:tc>
        <w:tc>
          <w:tcPr>
            <w:tcW w:w="1230" w:type="dxa"/>
            <w:hideMark/>
          </w:tcPr>
          <w:p w14:paraId="20D18E9C" w14:textId="77777777" w:rsidR="008C368D" w:rsidRPr="00A33200" w:rsidRDefault="008C368D"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Tlag (min)</w:t>
            </w:r>
          </w:p>
        </w:tc>
      </w:tr>
      <w:tr w:rsidR="00BD4BCB" w:rsidRPr="00A33200" w14:paraId="7711419B" w14:textId="18E338F7" w:rsidTr="002739C6">
        <w:trPr>
          <w:cnfStyle w:val="000000100000" w:firstRow="0" w:lastRow="0" w:firstColumn="0" w:lastColumn="0" w:oddVBand="0" w:evenVBand="0" w:oddHBand="1" w:evenHBand="0" w:firstRowFirstColumn="0" w:firstRowLastColumn="0" w:lastRowFirstColumn="0" w:lastRowLastColumn="0"/>
          <w:trHeight w:val="322"/>
          <w:jc w:val="center"/>
        </w:trPr>
        <w:tc>
          <w:tcPr>
            <w:tcW w:w="3240" w:type="dxa"/>
            <w:vAlign w:val="top"/>
            <w:hideMark/>
          </w:tcPr>
          <w:p w14:paraId="3FCED69B" w14:textId="072275D3" w:rsidR="00BD4BCB" w:rsidRPr="00C017D1" w:rsidRDefault="00B01C0D" w:rsidP="00BD4BCB">
            <w:pPr>
              <w:rPr>
                <w:rFonts w:eastAsia="Times New Roman" w:cs="Times New Roman"/>
                <w:color w:val="000000"/>
                <w:szCs w:val="20"/>
              </w:rPr>
            </w:pPr>
            <w:r>
              <w:t>San Fernando</w:t>
            </w:r>
            <w:r w:rsidR="004C0175">
              <w:t xml:space="preserve"> </w:t>
            </w:r>
          </w:p>
        </w:tc>
        <w:tc>
          <w:tcPr>
            <w:tcW w:w="1532" w:type="dxa"/>
          </w:tcPr>
          <w:p w14:paraId="7D0BC422" w14:textId="52A5102A" w:rsidR="00BD4BCB" w:rsidRPr="00C017D1" w:rsidRDefault="006C2E39" w:rsidP="00BD4BCB">
            <w:pPr>
              <w:jc w:val="center"/>
              <w:rPr>
                <w:rFonts w:eastAsia="Times New Roman" w:cs="Times New Roman"/>
                <w:szCs w:val="20"/>
              </w:rPr>
            </w:pPr>
            <w:r>
              <w:rPr>
                <w:rFonts w:eastAsia="Times New Roman" w:cs="Times New Roman"/>
                <w:szCs w:val="20"/>
              </w:rPr>
              <w:t>66.0</w:t>
            </w:r>
          </w:p>
        </w:tc>
        <w:tc>
          <w:tcPr>
            <w:tcW w:w="1151" w:type="dxa"/>
          </w:tcPr>
          <w:p w14:paraId="477045A9" w14:textId="16AB63E4" w:rsidR="00BD4BCB" w:rsidRPr="00C017D1" w:rsidRDefault="006C2E39" w:rsidP="00BD4BCB">
            <w:pPr>
              <w:jc w:val="center"/>
              <w:rPr>
                <w:rFonts w:eastAsia="Times New Roman" w:cs="Times New Roman"/>
                <w:szCs w:val="20"/>
              </w:rPr>
            </w:pPr>
            <w:r>
              <w:rPr>
                <w:rFonts w:eastAsia="Times New Roman" w:cs="Times New Roman"/>
                <w:szCs w:val="20"/>
              </w:rPr>
              <w:t>50.00</w:t>
            </w:r>
          </w:p>
        </w:tc>
        <w:tc>
          <w:tcPr>
            <w:tcW w:w="1123" w:type="dxa"/>
          </w:tcPr>
          <w:p w14:paraId="392D413B" w14:textId="43A89D3A" w:rsidR="00BD4BCB" w:rsidRPr="00C017D1" w:rsidRDefault="006C2E39" w:rsidP="00BD4BCB">
            <w:pPr>
              <w:jc w:val="center"/>
              <w:rPr>
                <w:rFonts w:eastAsia="Times New Roman" w:cs="Times New Roman"/>
                <w:szCs w:val="20"/>
              </w:rPr>
            </w:pPr>
            <w:r>
              <w:rPr>
                <w:rFonts w:eastAsia="Times New Roman" w:cs="Times New Roman"/>
                <w:szCs w:val="20"/>
              </w:rPr>
              <w:t>79.03</w:t>
            </w:r>
          </w:p>
        </w:tc>
        <w:tc>
          <w:tcPr>
            <w:tcW w:w="1230" w:type="dxa"/>
            <w:vAlign w:val="top"/>
          </w:tcPr>
          <w:p w14:paraId="182C504C" w14:textId="07BE541D" w:rsidR="00BD4BCB" w:rsidRPr="00C017D1" w:rsidRDefault="006C2E39" w:rsidP="00BD4BCB">
            <w:pPr>
              <w:jc w:val="center"/>
              <w:rPr>
                <w:rFonts w:eastAsia="Times New Roman" w:cs="Times New Roman"/>
                <w:szCs w:val="20"/>
              </w:rPr>
            </w:pPr>
            <w:r>
              <w:rPr>
                <w:rFonts w:eastAsia="Times New Roman" w:cs="Times New Roman"/>
                <w:szCs w:val="20"/>
              </w:rPr>
              <w:t>1,199</w:t>
            </w:r>
          </w:p>
        </w:tc>
      </w:tr>
      <w:bookmarkEnd w:id="97"/>
    </w:tbl>
    <w:p w14:paraId="37491B56" w14:textId="77777777" w:rsidR="00AC101E" w:rsidRPr="006514C0" w:rsidRDefault="00AC101E" w:rsidP="00F15128">
      <w:pPr>
        <w:jc w:val="both"/>
        <w:rPr>
          <w:highlight w:val="yellow"/>
        </w:rPr>
      </w:pPr>
    </w:p>
    <w:p w14:paraId="44D2A085" w14:textId="77777777" w:rsidR="00CC5722" w:rsidRDefault="00241950" w:rsidP="00CC5722">
      <w:pPr>
        <w:jc w:val="both"/>
      </w:pPr>
      <w:r w:rsidRPr="004D0A69">
        <w:t xml:space="preserve">NRCS rainfall-runoff methods were used to define excess precipitation applied to </w:t>
      </w:r>
      <w:r w:rsidR="00C830EF" w:rsidRPr="004D0A69">
        <w:t xml:space="preserve">the 2D mesh, including Curve Numbers for defining rainfall losses and Lag Time for transforming the runoff temporally. </w:t>
      </w:r>
      <w:r w:rsidR="009F0017" w:rsidRPr="004D0A69">
        <w:t>No routing was considered in the rainfall-runoff modeling.</w:t>
      </w:r>
      <w:r w:rsidR="00C66D59">
        <w:t xml:space="preserve"> </w:t>
      </w:r>
      <w:r w:rsidR="009F0017" w:rsidRPr="004D0A69">
        <w:t xml:space="preserve"> </w:t>
      </w:r>
      <w:r w:rsidR="00C830EF" w:rsidRPr="004D0A69">
        <w:t>NRCS Type II storm distributions were used for defining temporal distributions of point rainfall totals.</w:t>
      </w:r>
      <w:r w:rsidR="00C66D59">
        <w:t xml:space="preserve"> </w:t>
      </w:r>
      <w:r w:rsidR="00C830EF" w:rsidRPr="004D0A69">
        <w:t xml:space="preserve"> An Areal Reduction Factor</w:t>
      </w:r>
      <w:r w:rsidR="009F0017" w:rsidRPr="004D0A69">
        <w:t xml:space="preserve"> (ARF)</w:t>
      </w:r>
      <w:r w:rsidR="00C830EF" w:rsidRPr="004D0A69">
        <w:t xml:space="preserve"> of 0.9</w:t>
      </w:r>
      <w:r w:rsidR="00E63F5C" w:rsidRPr="004D0A69">
        <w:t>1</w:t>
      </w:r>
      <w:r w:rsidR="00C830EF" w:rsidRPr="004D0A69">
        <w:t xml:space="preserve"> was </w:t>
      </w:r>
      <w:r w:rsidR="009F0017" w:rsidRPr="004D0A69">
        <w:t xml:space="preserve">used on </w:t>
      </w:r>
      <w:r w:rsidR="00F03867" w:rsidRPr="004D0A69">
        <w:t xml:space="preserve">all recurrence interval </w:t>
      </w:r>
      <w:r w:rsidR="009F0017" w:rsidRPr="004D0A69">
        <w:t xml:space="preserve">total precipitation depths in order to determine the </w:t>
      </w:r>
      <w:r w:rsidR="00F03867" w:rsidRPr="004D0A69">
        <w:t xml:space="preserve">effective </w:t>
      </w:r>
      <w:r w:rsidR="009F0017" w:rsidRPr="004D0A69">
        <w:t xml:space="preserve">precipitation </w:t>
      </w:r>
      <w:r w:rsidR="00C830EF" w:rsidRPr="004D0A69">
        <w:t xml:space="preserve">for the sub-basin representing the 2D mesh. </w:t>
      </w:r>
      <w:r w:rsidR="008E63D0">
        <w:t xml:space="preserve"> </w:t>
      </w:r>
      <w:r w:rsidR="008D12A1" w:rsidRPr="004D0A69">
        <w:fldChar w:fldCharType="begin"/>
      </w:r>
      <w:r w:rsidR="008D12A1" w:rsidRPr="004D0A69">
        <w:instrText xml:space="preserve"> REF _Ref489952865 \h  \* MERGEFORMAT </w:instrText>
      </w:r>
      <w:r w:rsidR="008D12A1" w:rsidRPr="004D0A69">
        <w:fldChar w:fldCharType="separate"/>
      </w:r>
      <w:r w:rsidR="00CC5722" w:rsidRPr="00CC5722">
        <w:rPr>
          <w:b/>
          <w:bCs/>
        </w:rPr>
        <w:t xml:space="preserve">Table </w:t>
      </w:r>
      <w:r w:rsidR="00CC5722" w:rsidRPr="00CC5722">
        <w:rPr>
          <w:b/>
          <w:bCs/>
          <w:noProof/>
        </w:rPr>
        <w:t>7</w:t>
      </w:r>
      <w:r w:rsidR="00CC5722" w:rsidRPr="007E5C4A">
        <w:t>:  Precipitation Totals for HEC-RAS 2D Computational Mesh (post ARF)</w:t>
      </w:r>
    </w:p>
    <w:p w14:paraId="67D264C4" w14:textId="47A44F25" w:rsidR="00124ED4" w:rsidRDefault="008D12A1" w:rsidP="00CD1F3D">
      <w:pPr>
        <w:jc w:val="both"/>
      </w:pPr>
      <w:r w:rsidRPr="004D0A69">
        <w:fldChar w:fldCharType="end"/>
      </w:r>
      <w:r w:rsidRPr="004D0A69">
        <w:t xml:space="preserve"> </w:t>
      </w:r>
      <w:r w:rsidR="00241950" w:rsidRPr="004D0A69">
        <w:t>provides the precipitation totals used for determining excess precipitation.</w:t>
      </w:r>
    </w:p>
    <w:p w14:paraId="54B59E93" w14:textId="0E1AA74A" w:rsidR="006739F1" w:rsidRDefault="006739F1">
      <w:pPr>
        <w:spacing w:after="200" w:line="276" w:lineRule="auto"/>
      </w:pPr>
    </w:p>
    <w:p w14:paraId="2143E638" w14:textId="77777777" w:rsidR="006739F1" w:rsidRPr="00CD1F3D" w:rsidRDefault="006739F1" w:rsidP="00CD1F3D">
      <w:pPr>
        <w:jc w:val="both"/>
      </w:pPr>
    </w:p>
    <w:p w14:paraId="1BE8141B" w14:textId="4910BAB5" w:rsidR="009A791F" w:rsidRDefault="009A791F" w:rsidP="009A791F">
      <w:pPr>
        <w:pStyle w:val="Caption"/>
        <w:keepNext/>
        <w:jc w:val="center"/>
      </w:pPr>
      <w:bookmarkStart w:id="98" w:name="_Toc90026020"/>
      <w:bookmarkStart w:id="99" w:name="_Ref489952865"/>
      <w:r>
        <w:t xml:space="preserve">Table </w:t>
      </w:r>
      <w:r w:rsidR="00CC5722">
        <w:fldChar w:fldCharType="begin"/>
      </w:r>
      <w:r w:rsidR="00CC5722">
        <w:instrText xml:space="preserve"> SEQ Table \* ARABIC </w:instrText>
      </w:r>
      <w:r w:rsidR="00CC5722">
        <w:fldChar w:fldCharType="separate"/>
      </w:r>
      <w:r w:rsidR="00CC5722">
        <w:rPr>
          <w:noProof/>
        </w:rPr>
        <w:t>7</w:t>
      </w:r>
      <w:r w:rsidR="00CC5722">
        <w:rPr>
          <w:noProof/>
        </w:rPr>
        <w:fldChar w:fldCharType="end"/>
      </w:r>
      <w:r w:rsidRPr="007E5C4A">
        <w:t>:  Precipitation Totals for HEC-RAS 2D Computational Mesh (post ARF)</w:t>
      </w:r>
      <w:bookmarkEnd w:id="98"/>
    </w:p>
    <w:tbl>
      <w:tblPr>
        <w:tblStyle w:val="CompassTable1"/>
        <w:tblW w:w="9471" w:type="dxa"/>
        <w:tblLook w:val="04A0" w:firstRow="1" w:lastRow="0" w:firstColumn="1" w:lastColumn="0" w:noHBand="0" w:noVBand="1"/>
      </w:tblPr>
      <w:tblGrid>
        <w:gridCol w:w="1898"/>
        <w:gridCol w:w="942"/>
        <w:gridCol w:w="942"/>
        <w:gridCol w:w="1104"/>
        <w:gridCol w:w="1128"/>
        <w:gridCol w:w="1128"/>
        <w:gridCol w:w="1201"/>
        <w:gridCol w:w="1128"/>
      </w:tblGrid>
      <w:tr w:rsidR="0049516B" w:rsidRPr="00A33200" w14:paraId="0427E783" w14:textId="77777777" w:rsidTr="00F15128">
        <w:trPr>
          <w:cnfStyle w:val="100000000000" w:firstRow="1" w:lastRow="0" w:firstColumn="0" w:lastColumn="0" w:oddVBand="0" w:evenVBand="0" w:oddHBand="0" w:evenHBand="0" w:firstRowFirstColumn="0" w:firstRowLastColumn="0" w:lastRowFirstColumn="0" w:lastRowLastColumn="0"/>
          <w:trHeight w:val="373"/>
        </w:trPr>
        <w:tc>
          <w:tcPr>
            <w:tcW w:w="1898" w:type="dxa"/>
            <w:vMerge w:val="restart"/>
            <w:hideMark/>
          </w:tcPr>
          <w:p w14:paraId="34AE5056" w14:textId="77777777" w:rsidR="0049516B" w:rsidRPr="00BD4BCB" w:rsidRDefault="0049516B" w:rsidP="0049516B">
            <w:pPr>
              <w:jc w:val="center"/>
              <w:rPr>
                <w:rFonts w:asciiTheme="minorHAnsi" w:eastAsia="Times New Roman" w:hAnsiTheme="minorHAnsi" w:cstheme="minorHAnsi"/>
                <w:b w:val="0"/>
                <w:bCs/>
                <w:color w:val="FFFFFF"/>
                <w:sz w:val="20"/>
                <w:szCs w:val="20"/>
              </w:rPr>
            </w:pPr>
            <w:bookmarkStart w:id="100" w:name="_Hlk67491975"/>
            <w:bookmarkEnd w:id="99"/>
            <w:r w:rsidRPr="00E04F6C">
              <w:rPr>
                <w:rFonts w:eastAsia="Times New Roman" w:cstheme="minorHAnsi"/>
                <w:bCs/>
                <w:color w:val="FFFFFF"/>
                <w:sz w:val="20"/>
                <w:szCs w:val="20"/>
              </w:rPr>
              <w:t>Sub-basin Description</w:t>
            </w:r>
          </w:p>
        </w:tc>
        <w:tc>
          <w:tcPr>
            <w:tcW w:w="7573" w:type="dxa"/>
            <w:gridSpan w:val="7"/>
            <w:hideMark/>
          </w:tcPr>
          <w:p w14:paraId="1E4CD22E" w14:textId="77777777" w:rsidR="0049516B" w:rsidRPr="00BD4BCB" w:rsidRDefault="0049516B" w:rsidP="0049516B">
            <w:pPr>
              <w:jc w:val="center"/>
              <w:rPr>
                <w:rFonts w:asciiTheme="minorHAnsi" w:eastAsia="Times New Roman" w:hAnsiTheme="minorHAnsi" w:cstheme="minorHAnsi"/>
                <w:b w:val="0"/>
                <w:bCs/>
                <w:color w:val="FFFFFF"/>
                <w:sz w:val="20"/>
                <w:szCs w:val="20"/>
              </w:rPr>
            </w:pPr>
            <w:r w:rsidRPr="00E04F6C">
              <w:rPr>
                <w:rFonts w:eastAsia="Times New Roman" w:cstheme="minorHAnsi"/>
                <w:bCs/>
                <w:color w:val="FFFFFF"/>
                <w:sz w:val="20"/>
                <w:szCs w:val="20"/>
              </w:rPr>
              <w:t>Percent Annual Chance Precipitation Total (in)</w:t>
            </w:r>
          </w:p>
        </w:tc>
      </w:tr>
      <w:tr w:rsidR="00F23AF0" w:rsidRPr="00A33200" w14:paraId="63A1C814" w14:textId="77777777" w:rsidTr="00D628B7">
        <w:trPr>
          <w:cnfStyle w:val="000000100000" w:firstRow="0" w:lastRow="0" w:firstColumn="0" w:lastColumn="0" w:oddVBand="0" w:evenVBand="0" w:oddHBand="1" w:evenHBand="0" w:firstRowFirstColumn="0" w:firstRowLastColumn="0" w:lastRowFirstColumn="0" w:lastRowLastColumn="0"/>
          <w:trHeight w:val="224"/>
        </w:trPr>
        <w:tc>
          <w:tcPr>
            <w:tcW w:w="1898" w:type="dxa"/>
            <w:vMerge/>
            <w:hideMark/>
          </w:tcPr>
          <w:p w14:paraId="09E933EE" w14:textId="77777777" w:rsidR="0049516B" w:rsidRPr="00BD4BCB" w:rsidRDefault="0049516B" w:rsidP="0049516B">
            <w:pPr>
              <w:rPr>
                <w:rFonts w:asciiTheme="minorHAnsi" w:eastAsia="Times New Roman" w:hAnsiTheme="minorHAnsi" w:cstheme="minorHAnsi"/>
                <w:b/>
                <w:bCs/>
                <w:color w:val="FFFFFF"/>
                <w:szCs w:val="20"/>
              </w:rPr>
            </w:pPr>
          </w:p>
        </w:tc>
        <w:tc>
          <w:tcPr>
            <w:tcW w:w="942" w:type="dxa"/>
            <w:shd w:val="clear" w:color="auto" w:fill="233972" w:themeFill="accent1"/>
            <w:hideMark/>
          </w:tcPr>
          <w:p w14:paraId="5279F2CC"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10</w:t>
            </w:r>
          </w:p>
        </w:tc>
        <w:tc>
          <w:tcPr>
            <w:tcW w:w="942" w:type="dxa"/>
            <w:shd w:val="clear" w:color="auto" w:fill="233972" w:themeFill="accent1"/>
            <w:hideMark/>
          </w:tcPr>
          <w:p w14:paraId="2B6464F0"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4</w:t>
            </w:r>
          </w:p>
        </w:tc>
        <w:tc>
          <w:tcPr>
            <w:tcW w:w="1104" w:type="dxa"/>
            <w:shd w:val="clear" w:color="auto" w:fill="233972" w:themeFill="accent1"/>
            <w:hideMark/>
          </w:tcPr>
          <w:p w14:paraId="45810316"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2</w:t>
            </w:r>
          </w:p>
        </w:tc>
        <w:tc>
          <w:tcPr>
            <w:tcW w:w="1128" w:type="dxa"/>
            <w:shd w:val="clear" w:color="auto" w:fill="233972" w:themeFill="accent1"/>
            <w:hideMark/>
          </w:tcPr>
          <w:p w14:paraId="016029CE"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1</w:t>
            </w:r>
          </w:p>
        </w:tc>
        <w:tc>
          <w:tcPr>
            <w:tcW w:w="1128" w:type="dxa"/>
            <w:shd w:val="clear" w:color="auto" w:fill="233972" w:themeFill="accent1"/>
            <w:hideMark/>
          </w:tcPr>
          <w:p w14:paraId="613069E6"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0.2</w:t>
            </w:r>
          </w:p>
        </w:tc>
        <w:tc>
          <w:tcPr>
            <w:tcW w:w="1201" w:type="dxa"/>
            <w:shd w:val="clear" w:color="auto" w:fill="233972" w:themeFill="accent1"/>
            <w:hideMark/>
          </w:tcPr>
          <w:p w14:paraId="195B80E3"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1%</w:t>
            </w:r>
            <w:r w:rsidRPr="00BD4BCB">
              <w:rPr>
                <w:rFonts w:eastAsia="Times New Roman" w:cstheme="minorHAnsi"/>
                <w:b/>
                <w:color w:val="auto"/>
                <w:szCs w:val="20"/>
                <w:vertAlign w:val="subscript"/>
              </w:rPr>
              <w:t xml:space="preserve"> </w:t>
            </w:r>
            <w:r w:rsidRPr="00BD4BCB">
              <w:rPr>
                <w:rFonts w:eastAsia="Times New Roman" w:cstheme="minorHAnsi"/>
                <w:b/>
                <w:color w:val="auto"/>
                <w:szCs w:val="20"/>
              </w:rPr>
              <w:t>Minus</w:t>
            </w:r>
          </w:p>
        </w:tc>
        <w:tc>
          <w:tcPr>
            <w:tcW w:w="1128" w:type="dxa"/>
            <w:shd w:val="clear" w:color="auto" w:fill="233972" w:themeFill="accent1"/>
            <w:hideMark/>
          </w:tcPr>
          <w:p w14:paraId="666C4BB8"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 xml:space="preserve">1% </w:t>
            </w:r>
            <w:r w:rsidRPr="00BD4BCB">
              <w:rPr>
                <w:rFonts w:eastAsia="Times New Roman" w:cstheme="minorHAnsi"/>
                <w:b/>
                <w:color w:val="auto"/>
                <w:szCs w:val="20"/>
              </w:rPr>
              <w:t>Plus</w:t>
            </w:r>
          </w:p>
        </w:tc>
      </w:tr>
      <w:tr w:rsidR="00F23AF0" w:rsidRPr="00A33200" w14:paraId="73C5DA86" w14:textId="2D503B78" w:rsidTr="00D628B7">
        <w:trPr>
          <w:cnfStyle w:val="000000010000" w:firstRow="0" w:lastRow="0" w:firstColumn="0" w:lastColumn="0" w:oddVBand="0" w:evenVBand="0" w:oddHBand="0" w:evenHBand="1" w:firstRowFirstColumn="0" w:firstRowLastColumn="0" w:lastRowFirstColumn="0" w:lastRowLastColumn="0"/>
          <w:trHeight w:val="286"/>
        </w:trPr>
        <w:tc>
          <w:tcPr>
            <w:tcW w:w="1898"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41D69804" w14:textId="0E24392F" w:rsidR="00BD4BCB" w:rsidRPr="00BD4BCB" w:rsidRDefault="00B01C0D" w:rsidP="00BD4BCB">
            <w:pPr>
              <w:rPr>
                <w:rFonts w:asciiTheme="minorHAnsi" w:eastAsia="Times New Roman" w:hAnsiTheme="minorHAnsi" w:cstheme="minorHAnsi"/>
                <w:szCs w:val="20"/>
              </w:rPr>
            </w:pPr>
            <w:r>
              <w:t>San Fernando</w:t>
            </w:r>
          </w:p>
        </w:tc>
        <w:tc>
          <w:tcPr>
            <w:tcW w:w="942"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6092B3C2" w14:textId="6942CFD1" w:rsidR="00BD4BCB" w:rsidRPr="00BD4BCB" w:rsidRDefault="006C2E39" w:rsidP="00BD4BCB">
            <w:pPr>
              <w:jc w:val="center"/>
              <w:rPr>
                <w:rFonts w:asciiTheme="minorHAnsi" w:eastAsia="Times New Roman" w:hAnsiTheme="minorHAnsi" w:cstheme="minorHAnsi"/>
                <w:szCs w:val="20"/>
              </w:rPr>
            </w:pPr>
            <w:r>
              <w:rPr>
                <w:rFonts w:asciiTheme="minorHAnsi" w:eastAsia="Times New Roman" w:hAnsiTheme="minorHAnsi" w:cstheme="minorHAnsi"/>
                <w:szCs w:val="20"/>
              </w:rPr>
              <w:t>6.08</w:t>
            </w:r>
          </w:p>
        </w:tc>
        <w:tc>
          <w:tcPr>
            <w:tcW w:w="942"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7707164E" w14:textId="71BF0692" w:rsidR="00BD4BCB" w:rsidRPr="00BD4BCB" w:rsidRDefault="006C2E39" w:rsidP="00BD4BCB">
            <w:pPr>
              <w:jc w:val="center"/>
              <w:rPr>
                <w:rFonts w:asciiTheme="minorHAnsi" w:eastAsia="Times New Roman" w:hAnsiTheme="minorHAnsi" w:cstheme="minorHAnsi"/>
                <w:szCs w:val="20"/>
              </w:rPr>
            </w:pPr>
            <w:r>
              <w:rPr>
                <w:rFonts w:asciiTheme="minorHAnsi" w:eastAsia="Times New Roman" w:hAnsiTheme="minorHAnsi" w:cstheme="minorHAnsi"/>
                <w:szCs w:val="20"/>
              </w:rPr>
              <w:t>7.80</w:t>
            </w:r>
          </w:p>
        </w:tc>
        <w:tc>
          <w:tcPr>
            <w:tcW w:w="1104"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65EF9FB3" w14:textId="5CBC922C" w:rsidR="00BD4BCB" w:rsidRPr="00BD4BCB" w:rsidRDefault="006C2E39" w:rsidP="00BD4BCB">
            <w:pPr>
              <w:jc w:val="center"/>
              <w:rPr>
                <w:rFonts w:asciiTheme="minorHAnsi" w:eastAsia="Times New Roman" w:hAnsiTheme="minorHAnsi" w:cstheme="minorHAnsi"/>
                <w:szCs w:val="20"/>
              </w:rPr>
            </w:pPr>
            <w:r>
              <w:rPr>
                <w:rFonts w:asciiTheme="minorHAnsi" w:eastAsia="Times New Roman" w:hAnsiTheme="minorHAnsi" w:cstheme="minorHAnsi"/>
                <w:szCs w:val="20"/>
              </w:rPr>
              <w:t>9.29</w:t>
            </w:r>
          </w:p>
        </w:tc>
        <w:tc>
          <w:tcPr>
            <w:tcW w:w="1128"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34CE8F7D" w14:textId="4FFA437C" w:rsidR="00BD4BCB" w:rsidRPr="00BD4BCB" w:rsidRDefault="00C21A45" w:rsidP="00BD4BCB">
            <w:pPr>
              <w:jc w:val="center"/>
              <w:rPr>
                <w:color w:val="000000"/>
              </w:rPr>
            </w:pPr>
            <w:r>
              <w:rPr>
                <w:color w:val="000000"/>
              </w:rPr>
              <w:t>10.96</w:t>
            </w:r>
          </w:p>
        </w:tc>
        <w:tc>
          <w:tcPr>
            <w:tcW w:w="1128"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736372BE" w14:textId="4EFBBE18" w:rsidR="00BD4BCB" w:rsidRPr="00BD4BCB" w:rsidRDefault="00C21A45" w:rsidP="00BD4BCB">
            <w:pPr>
              <w:jc w:val="center"/>
              <w:rPr>
                <w:rFonts w:asciiTheme="minorHAnsi" w:eastAsia="Times New Roman" w:hAnsiTheme="minorHAnsi" w:cstheme="minorHAnsi"/>
                <w:szCs w:val="20"/>
              </w:rPr>
            </w:pPr>
            <w:r>
              <w:rPr>
                <w:rFonts w:asciiTheme="minorHAnsi" w:eastAsia="Times New Roman" w:hAnsiTheme="minorHAnsi" w:cstheme="minorHAnsi"/>
                <w:szCs w:val="20"/>
              </w:rPr>
              <w:t>15.53</w:t>
            </w:r>
          </w:p>
        </w:tc>
        <w:tc>
          <w:tcPr>
            <w:tcW w:w="1201"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4935D60A" w14:textId="2AB87497" w:rsidR="00BD4BCB" w:rsidRPr="00BD4BCB" w:rsidRDefault="00C21A45" w:rsidP="00BD4BCB">
            <w:pPr>
              <w:jc w:val="center"/>
              <w:rPr>
                <w:rFonts w:asciiTheme="minorHAnsi" w:eastAsia="Times New Roman" w:hAnsiTheme="minorHAnsi" w:cstheme="minorHAnsi"/>
                <w:szCs w:val="20"/>
              </w:rPr>
            </w:pPr>
            <w:r>
              <w:rPr>
                <w:rFonts w:asciiTheme="minorHAnsi" w:eastAsia="Times New Roman" w:hAnsiTheme="minorHAnsi" w:cstheme="minorHAnsi"/>
                <w:szCs w:val="20"/>
              </w:rPr>
              <w:t>8.68</w:t>
            </w:r>
          </w:p>
        </w:tc>
        <w:tc>
          <w:tcPr>
            <w:tcW w:w="1128"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31611094" w14:textId="015D7E7B" w:rsidR="00BD4BCB" w:rsidRPr="00BD4BCB" w:rsidRDefault="00C21A45" w:rsidP="00BD4BCB">
            <w:pPr>
              <w:jc w:val="center"/>
              <w:rPr>
                <w:color w:val="000000"/>
              </w:rPr>
            </w:pPr>
            <w:r>
              <w:rPr>
                <w:color w:val="000000"/>
              </w:rPr>
              <w:t>13.23</w:t>
            </w:r>
          </w:p>
        </w:tc>
      </w:tr>
      <w:bookmarkEnd w:id="100"/>
    </w:tbl>
    <w:p w14:paraId="71AA9757" w14:textId="77777777" w:rsidR="004C0175" w:rsidRPr="00BD4BCB" w:rsidRDefault="004C0175" w:rsidP="006F31D2">
      <w:pPr>
        <w:rPr>
          <w:sz w:val="20"/>
          <w:szCs w:val="20"/>
        </w:rPr>
      </w:pPr>
    </w:p>
    <w:p w14:paraId="682B61D0" w14:textId="41BEC68F" w:rsidR="002E128B" w:rsidRDefault="002E128B" w:rsidP="006F31D2">
      <w:pPr>
        <w:pStyle w:val="2Body-Text"/>
      </w:pPr>
      <w:r w:rsidRPr="00C87D49">
        <w:rPr>
          <w:b/>
          <w:bCs/>
        </w:rPr>
        <w:fldChar w:fldCharType="begin"/>
      </w:r>
      <w:r w:rsidRPr="00C87D49">
        <w:rPr>
          <w:b/>
          <w:bCs/>
        </w:rPr>
        <w:instrText xml:space="preserve"> REF _Ref489954946 \h </w:instrText>
      </w:r>
      <w:r w:rsidR="006514C0" w:rsidRPr="00C87D49">
        <w:rPr>
          <w:b/>
          <w:bCs/>
        </w:rPr>
        <w:instrText xml:space="preserve"> \* MERGEFORMAT </w:instrText>
      </w:r>
      <w:r w:rsidRPr="00C87D49">
        <w:rPr>
          <w:b/>
          <w:bCs/>
        </w:rPr>
      </w:r>
      <w:r w:rsidRPr="00C87D49">
        <w:rPr>
          <w:b/>
          <w:bCs/>
        </w:rPr>
        <w:fldChar w:fldCharType="separate"/>
      </w:r>
      <w:r w:rsidR="00CC5722" w:rsidRPr="00CC5722">
        <w:rPr>
          <w:b/>
          <w:bCs/>
        </w:rPr>
        <w:t xml:space="preserve">Figure </w:t>
      </w:r>
      <w:r w:rsidR="00CC5722" w:rsidRPr="00CC5722">
        <w:rPr>
          <w:b/>
          <w:bCs/>
          <w:noProof/>
        </w:rPr>
        <w:t>6</w:t>
      </w:r>
      <w:r w:rsidRPr="00C87D49">
        <w:rPr>
          <w:b/>
          <w:bCs/>
        </w:rPr>
        <w:fldChar w:fldCharType="end"/>
      </w:r>
      <w:r w:rsidRPr="004D0A69">
        <w:t xml:space="preserve"> shows the hyetographs </w:t>
      </w:r>
      <w:r w:rsidR="007073F8" w:rsidRPr="004D0A69">
        <w:t>applied to the 2D computational mesh.</w:t>
      </w:r>
    </w:p>
    <w:p w14:paraId="2562A515" w14:textId="00F75136" w:rsidR="006F31D2" w:rsidRPr="004D0A69" w:rsidRDefault="006F31D2" w:rsidP="006F31D2">
      <w:pPr>
        <w:pStyle w:val="2Body-Text"/>
        <w:rPr>
          <w:noProof/>
        </w:rPr>
      </w:pPr>
    </w:p>
    <w:p w14:paraId="1E9A78C6" w14:textId="144E6B08" w:rsidR="002E128B" w:rsidRPr="00BB74C1" w:rsidRDefault="00E43251" w:rsidP="00F15128">
      <w:pPr>
        <w:jc w:val="center"/>
      </w:pPr>
      <w:r>
        <w:rPr>
          <w:noProof/>
        </w:rPr>
        <w:lastRenderedPageBreak/>
        <w:drawing>
          <wp:inline distT="0" distB="0" distL="0" distR="0" wp14:anchorId="1F6CD425" wp14:editId="0C1AA5F0">
            <wp:extent cx="5943600" cy="4314190"/>
            <wp:effectExtent l="0" t="0" r="0" b="10160"/>
            <wp:docPr id="39" name="Chart 39">
              <a:extLst xmlns:a="http://schemas.openxmlformats.org/drawingml/2006/main">
                <a:ext uri="{FF2B5EF4-FFF2-40B4-BE49-F238E27FC236}">
                  <a16:creationId xmlns:a16="http://schemas.microsoft.com/office/drawing/2014/main" id="{E28E12D1-ABF5-4AF0-862C-16C4A733D9A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71817C7" w14:textId="02C74EBE" w:rsidR="002E128B" w:rsidRDefault="002E128B" w:rsidP="002E128B">
      <w:pPr>
        <w:pStyle w:val="Caption"/>
        <w:jc w:val="center"/>
      </w:pPr>
      <w:bookmarkStart w:id="101" w:name="_Ref489954946"/>
      <w:bookmarkStart w:id="102" w:name="_Toc90026035"/>
      <w:r w:rsidRPr="00BB74C1">
        <w:t xml:space="preserve">Figure </w:t>
      </w:r>
      <w:r w:rsidR="00CC5722">
        <w:fldChar w:fldCharType="begin"/>
      </w:r>
      <w:r w:rsidR="00CC5722">
        <w:instrText xml:space="preserve"> SEQ Figure \* ARABIC </w:instrText>
      </w:r>
      <w:r w:rsidR="00CC5722">
        <w:fldChar w:fldCharType="separate"/>
      </w:r>
      <w:r w:rsidR="00CC5722">
        <w:rPr>
          <w:noProof/>
        </w:rPr>
        <w:t>6</w:t>
      </w:r>
      <w:r w:rsidR="00CC5722">
        <w:rPr>
          <w:noProof/>
        </w:rPr>
        <w:fldChar w:fldCharType="end"/>
      </w:r>
      <w:bookmarkEnd w:id="101"/>
      <w:r w:rsidRPr="00BB74C1">
        <w:t>: Precipitation Hyetographs (post ARF) applied to the Computational Mesh</w:t>
      </w:r>
      <w:bookmarkEnd w:id="102"/>
    </w:p>
    <w:p w14:paraId="17CB0BC1" w14:textId="7013DA2E" w:rsidR="00D62FF2" w:rsidRDefault="00D62FF2">
      <w:pPr>
        <w:spacing w:after="200" w:line="276" w:lineRule="auto"/>
      </w:pPr>
      <w:r>
        <w:br w:type="page"/>
      </w:r>
    </w:p>
    <w:p w14:paraId="44A614AA" w14:textId="77777777" w:rsidR="006F31D2" w:rsidRPr="006F31D2" w:rsidRDefault="006F31D2" w:rsidP="00F15128"/>
    <w:p w14:paraId="2E6DA83A" w14:textId="77777777" w:rsidR="002B6DCD" w:rsidRPr="004D0A69" w:rsidRDefault="002B6DCD" w:rsidP="002B6DCD">
      <w:pPr>
        <w:pStyle w:val="Heading4"/>
      </w:pPr>
      <w:bookmarkStart w:id="103" w:name="_Ref469039988"/>
      <w:r w:rsidRPr="004D0A69">
        <w:t>Rainfall-Runoff Hydrograph Boundary Conditions</w:t>
      </w:r>
      <w:bookmarkEnd w:id="103"/>
    </w:p>
    <w:p w14:paraId="3CD02822" w14:textId="59AF91BE" w:rsidR="00160791" w:rsidRDefault="002339CE" w:rsidP="006739F1">
      <w:pPr>
        <w:pStyle w:val="2Body-Text"/>
        <w:jc w:val="both"/>
      </w:pPr>
      <w:r>
        <w:t xml:space="preserve">Outflow hydrographs shown in </w:t>
      </w:r>
      <w:r w:rsidR="007523AC" w:rsidRPr="00A058AC">
        <w:rPr>
          <w:b/>
          <w:bCs/>
        </w:rPr>
        <w:fldChar w:fldCharType="begin"/>
      </w:r>
      <w:r w:rsidR="007523AC" w:rsidRPr="00A058AC">
        <w:rPr>
          <w:b/>
          <w:bCs/>
        </w:rPr>
        <w:instrText xml:space="preserve"> REF _Ref83289788 \h  \* MERGEFORMAT </w:instrText>
      </w:r>
      <w:r w:rsidR="007523AC" w:rsidRPr="00A058AC">
        <w:rPr>
          <w:b/>
          <w:bCs/>
        </w:rPr>
      </w:r>
      <w:r w:rsidR="007523AC" w:rsidRPr="00A058AC">
        <w:rPr>
          <w:b/>
          <w:bCs/>
        </w:rPr>
        <w:fldChar w:fldCharType="separate"/>
      </w:r>
      <w:r w:rsidR="00CC5722" w:rsidRPr="00CC5722">
        <w:rPr>
          <w:b/>
          <w:bCs/>
        </w:rPr>
        <w:t>Figure 7</w:t>
      </w:r>
      <w:r w:rsidR="007523AC" w:rsidRPr="00A058AC">
        <w:rPr>
          <w:b/>
          <w:bCs/>
        </w:rPr>
        <w:fldChar w:fldCharType="end"/>
      </w:r>
      <w:r w:rsidR="007523AC">
        <w:t xml:space="preserve"> through </w:t>
      </w:r>
      <w:r w:rsidR="007523AC" w:rsidRPr="00A058AC">
        <w:rPr>
          <w:b/>
          <w:bCs/>
        </w:rPr>
        <w:fldChar w:fldCharType="begin"/>
      </w:r>
      <w:r w:rsidR="007523AC" w:rsidRPr="00A058AC">
        <w:rPr>
          <w:b/>
          <w:bCs/>
        </w:rPr>
        <w:instrText xml:space="preserve"> REF _Ref83289794 \h  \* MERGEFORMAT </w:instrText>
      </w:r>
      <w:r w:rsidR="007523AC" w:rsidRPr="00A058AC">
        <w:rPr>
          <w:b/>
          <w:bCs/>
        </w:rPr>
      </w:r>
      <w:r w:rsidR="007523AC" w:rsidRPr="00A058AC">
        <w:rPr>
          <w:b/>
          <w:bCs/>
        </w:rPr>
        <w:fldChar w:fldCharType="separate"/>
      </w:r>
      <w:r w:rsidR="00CC5722" w:rsidRPr="00CC5722">
        <w:rPr>
          <w:b/>
          <w:bCs/>
        </w:rPr>
        <w:t>Figure 9</w:t>
      </w:r>
      <w:r w:rsidR="007523AC" w:rsidRPr="00A058AC">
        <w:rPr>
          <w:b/>
          <w:bCs/>
        </w:rPr>
        <w:fldChar w:fldCharType="end"/>
      </w:r>
      <w:r w:rsidR="00DD44C1" w:rsidRPr="004D0A69">
        <w:t xml:space="preserve">, developed from rainfall-runoff modeling, were used as </w:t>
      </w:r>
      <w:r>
        <w:t xml:space="preserve">inflow </w:t>
      </w:r>
      <w:r w:rsidR="00DD44C1" w:rsidRPr="004D0A69">
        <w:t xml:space="preserve">boundary conditions to the </w:t>
      </w:r>
      <w:r w:rsidR="007523AC">
        <w:t xml:space="preserve">San Fernando </w:t>
      </w:r>
      <w:r w:rsidR="00DD44C1" w:rsidRPr="004D0A69">
        <w:t xml:space="preserve">2D </w:t>
      </w:r>
      <w:r w:rsidR="00F91CCD">
        <w:t>model</w:t>
      </w:r>
      <w:r w:rsidR="00DD44C1" w:rsidRPr="004D0A69">
        <w:t>.</w:t>
      </w:r>
      <w:r w:rsidR="007523AC">
        <w:t xml:space="preserve"> These hydrographs were extracted from the Baffin Bay East computational mesh </w:t>
      </w:r>
      <w:r w:rsidR="006739F1">
        <w:t xml:space="preserve">at locations of a major contributing spill area to San Fernando </w:t>
      </w:r>
      <w:r w:rsidR="007523AC">
        <w:t xml:space="preserve">shown in </w:t>
      </w:r>
      <w:r w:rsidR="007523AC" w:rsidRPr="007523AC">
        <w:rPr>
          <w:b/>
          <w:bCs/>
        </w:rPr>
        <w:fldChar w:fldCharType="begin"/>
      </w:r>
      <w:r w:rsidR="007523AC" w:rsidRPr="007523AC">
        <w:rPr>
          <w:b/>
          <w:bCs/>
        </w:rPr>
        <w:instrText xml:space="preserve"> REF _Ref12016371 \h </w:instrText>
      </w:r>
      <w:r w:rsidR="007523AC">
        <w:rPr>
          <w:b/>
          <w:bCs/>
        </w:rPr>
        <w:instrText xml:space="preserve"> \* MERGEFORMAT </w:instrText>
      </w:r>
      <w:r w:rsidR="007523AC" w:rsidRPr="007523AC">
        <w:rPr>
          <w:b/>
          <w:bCs/>
        </w:rPr>
      </w:r>
      <w:r w:rsidR="007523AC" w:rsidRPr="007523AC">
        <w:rPr>
          <w:b/>
          <w:bCs/>
        </w:rPr>
        <w:fldChar w:fldCharType="separate"/>
      </w:r>
      <w:r w:rsidR="00CC5722" w:rsidRPr="00CC5722">
        <w:rPr>
          <w:b/>
          <w:bCs/>
        </w:rPr>
        <w:t xml:space="preserve">Figure </w:t>
      </w:r>
      <w:r w:rsidR="00CC5722" w:rsidRPr="00CC5722">
        <w:rPr>
          <w:b/>
          <w:bCs/>
          <w:noProof/>
        </w:rPr>
        <w:t>4</w:t>
      </w:r>
      <w:r w:rsidR="007523AC" w:rsidRPr="007523AC">
        <w:rPr>
          <w:b/>
          <w:bCs/>
        </w:rPr>
        <w:fldChar w:fldCharType="end"/>
      </w:r>
      <w:r w:rsidR="007523AC">
        <w:t xml:space="preserve">. </w:t>
      </w:r>
      <w:bookmarkStart w:id="104" w:name="_Toc503423872"/>
      <w:bookmarkStart w:id="105" w:name="_Ref469039959"/>
      <w:bookmarkEnd w:id="104"/>
      <w:r w:rsidR="00A058AC" w:rsidRPr="0000018F">
        <w:rPr>
          <w:b/>
          <w:bCs/>
        </w:rPr>
        <w:fldChar w:fldCharType="begin"/>
      </w:r>
      <w:r w:rsidR="00A058AC" w:rsidRPr="0000018F">
        <w:rPr>
          <w:b/>
          <w:bCs/>
        </w:rPr>
        <w:instrText xml:space="preserve"> REF _Ref83219576 \h </w:instrText>
      </w:r>
      <w:r w:rsidR="0000018F">
        <w:rPr>
          <w:b/>
          <w:bCs/>
        </w:rPr>
        <w:instrText xml:space="preserve"> \* MERGEFORMAT </w:instrText>
      </w:r>
      <w:r w:rsidR="00A058AC" w:rsidRPr="0000018F">
        <w:rPr>
          <w:b/>
          <w:bCs/>
        </w:rPr>
      </w:r>
      <w:r w:rsidR="00A058AC" w:rsidRPr="0000018F">
        <w:rPr>
          <w:b/>
          <w:bCs/>
        </w:rPr>
        <w:fldChar w:fldCharType="separate"/>
      </w:r>
      <w:r w:rsidR="00CC5722" w:rsidRPr="00CC5722">
        <w:rPr>
          <w:b/>
          <w:bCs/>
        </w:rPr>
        <w:t xml:space="preserve">Figure </w:t>
      </w:r>
      <w:r w:rsidR="00CC5722" w:rsidRPr="00CC5722">
        <w:rPr>
          <w:b/>
          <w:bCs/>
          <w:noProof/>
        </w:rPr>
        <w:t>10</w:t>
      </w:r>
      <w:r w:rsidR="00A058AC" w:rsidRPr="0000018F">
        <w:rPr>
          <w:b/>
          <w:bCs/>
        </w:rPr>
        <w:fldChar w:fldCharType="end"/>
      </w:r>
      <w:r w:rsidR="00A058AC">
        <w:t xml:space="preserve"> and </w:t>
      </w:r>
      <w:r w:rsidR="00A058AC" w:rsidRPr="0000018F">
        <w:rPr>
          <w:b/>
          <w:bCs/>
        </w:rPr>
        <w:fldChar w:fldCharType="begin"/>
      </w:r>
      <w:r w:rsidR="00A058AC" w:rsidRPr="0000018F">
        <w:rPr>
          <w:b/>
          <w:bCs/>
        </w:rPr>
        <w:instrText xml:space="preserve"> REF _Ref83289868 \h </w:instrText>
      </w:r>
      <w:r w:rsidR="0000018F">
        <w:rPr>
          <w:b/>
          <w:bCs/>
        </w:rPr>
        <w:instrText xml:space="preserve"> \* MERGEFORMAT </w:instrText>
      </w:r>
      <w:r w:rsidR="00A058AC" w:rsidRPr="0000018F">
        <w:rPr>
          <w:b/>
          <w:bCs/>
        </w:rPr>
      </w:r>
      <w:r w:rsidR="00A058AC" w:rsidRPr="0000018F">
        <w:rPr>
          <w:b/>
          <w:bCs/>
        </w:rPr>
        <w:fldChar w:fldCharType="separate"/>
      </w:r>
      <w:r w:rsidR="00CC5722" w:rsidRPr="00CC5722">
        <w:rPr>
          <w:b/>
          <w:bCs/>
        </w:rPr>
        <w:t xml:space="preserve">Figure </w:t>
      </w:r>
      <w:r w:rsidR="00CC5722" w:rsidRPr="00CC5722">
        <w:rPr>
          <w:b/>
          <w:bCs/>
          <w:noProof/>
        </w:rPr>
        <w:t>11</w:t>
      </w:r>
      <w:r w:rsidR="00A058AC" w:rsidRPr="0000018F">
        <w:rPr>
          <w:b/>
          <w:bCs/>
        </w:rPr>
        <w:fldChar w:fldCharType="end"/>
      </w:r>
      <w:r w:rsidR="00A058AC">
        <w:t xml:space="preserve"> include the outflow hydrographs contributing to the Baffin Bay west model.</w:t>
      </w:r>
      <w:bookmarkEnd w:id="105"/>
      <w:r w:rsidR="007523AC">
        <w:t xml:space="preserve"> These hydrographs were computed from the San Fernando computational mesh outflow or spill locations, as seen in </w:t>
      </w:r>
      <w:r w:rsidR="007523AC" w:rsidRPr="007523AC">
        <w:rPr>
          <w:b/>
          <w:bCs/>
        </w:rPr>
        <w:fldChar w:fldCharType="begin"/>
      </w:r>
      <w:r w:rsidR="007523AC" w:rsidRPr="007523AC">
        <w:rPr>
          <w:b/>
          <w:bCs/>
        </w:rPr>
        <w:instrText xml:space="preserve"> REF _Ref12016377 \h </w:instrText>
      </w:r>
      <w:r w:rsidR="007523AC">
        <w:rPr>
          <w:b/>
          <w:bCs/>
        </w:rPr>
        <w:instrText xml:space="preserve"> \* MERGEFORMAT </w:instrText>
      </w:r>
      <w:r w:rsidR="007523AC" w:rsidRPr="007523AC">
        <w:rPr>
          <w:b/>
          <w:bCs/>
        </w:rPr>
      </w:r>
      <w:r w:rsidR="007523AC" w:rsidRPr="007523AC">
        <w:rPr>
          <w:b/>
          <w:bCs/>
        </w:rPr>
        <w:fldChar w:fldCharType="separate"/>
      </w:r>
      <w:r w:rsidR="00CC5722" w:rsidRPr="00CC5722">
        <w:rPr>
          <w:b/>
          <w:bCs/>
        </w:rPr>
        <w:t xml:space="preserve">Figure </w:t>
      </w:r>
      <w:r w:rsidR="00CC5722" w:rsidRPr="00CC5722">
        <w:rPr>
          <w:b/>
          <w:bCs/>
          <w:noProof/>
        </w:rPr>
        <w:t>5</w:t>
      </w:r>
      <w:r w:rsidR="007523AC" w:rsidRPr="007523AC">
        <w:rPr>
          <w:b/>
          <w:bCs/>
        </w:rPr>
        <w:fldChar w:fldCharType="end"/>
      </w:r>
      <w:r w:rsidR="007523AC">
        <w:t xml:space="preserve">. Models were then </w:t>
      </w:r>
      <w:r w:rsidR="006739F1">
        <w:t>adjusted to be within 0.5 feet of the adjoining floodplain water surface elevation</w:t>
      </w:r>
      <w:r w:rsidR="00C87D49">
        <w:t>s</w:t>
      </w:r>
      <w:r w:rsidR="007523AC">
        <w:t>.</w:t>
      </w:r>
      <w:r w:rsidR="00C87D49">
        <w:t xml:space="preserve"> These adjustments include matching slopes for the boundary conditions and overlapping mesh for identifying tie-in locations.</w:t>
      </w:r>
    </w:p>
    <w:p w14:paraId="0FEB3E58" w14:textId="77777777" w:rsidR="00F37EF6" w:rsidRDefault="00F37EF6" w:rsidP="00CC63FA">
      <w:pPr>
        <w:pStyle w:val="2Body-Text"/>
        <w:spacing w:before="240" w:after="240"/>
      </w:pPr>
    </w:p>
    <w:p w14:paraId="54FE8A2F" w14:textId="09BFCA67" w:rsidR="00D35906" w:rsidRDefault="00832E0B" w:rsidP="00B21733">
      <w:pPr>
        <w:pStyle w:val="2Body-Text"/>
        <w:spacing w:before="0" w:after="0"/>
        <w:jc w:val="center"/>
      </w:pPr>
      <w:r>
        <w:rPr>
          <w:noProof/>
        </w:rPr>
        <w:drawing>
          <wp:inline distT="0" distB="0" distL="0" distR="0" wp14:anchorId="2137D90E" wp14:editId="692720A2">
            <wp:extent cx="4814265" cy="3498112"/>
            <wp:effectExtent l="19050" t="19050" r="24765" b="266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28013" cy="3508102"/>
                    </a:xfrm>
                    <a:prstGeom prst="rect">
                      <a:avLst/>
                    </a:prstGeom>
                    <a:noFill/>
                    <a:ln w="9525">
                      <a:solidFill>
                        <a:schemeClr val="tx1"/>
                      </a:solidFill>
                    </a:ln>
                  </pic:spPr>
                </pic:pic>
              </a:graphicData>
            </a:graphic>
          </wp:inline>
        </w:drawing>
      </w:r>
    </w:p>
    <w:p w14:paraId="0317EF85" w14:textId="54B5BCAA" w:rsidR="00D35906" w:rsidRDefault="00D35906" w:rsidP="00B21733">
      <w:pPr>
        <w:pStyle w:val="2Body-Text"/>
        <w:spacing w:before="0" w:after="0"/>
        <w:jc w:val="center"/>
      </w:pPr>
      <w:bookmarkStart w:id="106" w:name="_Ref83289788"/>
      <w:bookmarkStart w:id="107" w:name="_Toc90026036"/>
      <w:r w:rsidRPr="00D35906">
        <w:rPr>
          <w:rFonts w:eastAsiaTheme="minorHAnsi"/>
          <w:b/>
          <w:bCs/>
          <w:color w:val="233972" w:themeColor="accent1"/>
          <w:sz w:val="18"/>
          <w:szCs w:val="18"/>
        </w:rPr>
        <w:t xml:space="preserve">Figure </w:t>
      </w:r>
      <w:r w:rsidRPr="00D35906">
        <w:rPr>
          <w:rFonts w:eastAsiaTheme="minorHAnsi"/>
          <w:b/>
          <w:bCs/>
          <w:color w:val="233972" w:themeColor="accent1"/>
          <w:sz w:val="18"/>
          <w:szCs w:val="18"/>
        </w:rPr>
        <w:fldChar w:fldCharType="begin"/>
      </w:r>
      <w:r w:rsidRPr="00D35906">
        <w:rPr>
          <w:rFonts w:eastAsiaTheme="minorHAnsi"/>
          <w:b/>
          <w:bCs/>
          <w:color w:val="233972" w:themeColor="accent1"/>
          <w:sz w:val="18"/>
          <w:szCs w:val="18"/>
        </w:rPr>
        <w:instrText xml:space="preserve"> SEQ Figure \* ARABIC </w:instrText>
      </w:r>
      <w:r w:rsidRPr="00D35906">
        <w:rPr>
          <w:rFonts w:eastAsiaTheme="minorHAnsi"/>
          <w:b/>
          <w:bCs/>
          <w:color w:val="233972" w:themeColor="accent1"/>
          <w:sz w:val="18"/>
          <w:szCs w:val="18"/>
        </w:rPr>
        <w:fldChar w:fldCharType="separate"/>
      </w:r>
      <w:r w:rsidR="00CC5722">
        <w:rPr>
          <w:rFonts w:eastAsiaTheme="minorHAnsi"/>
          <w:b/>
          <w:bCs/>
          <w:noProof/>
          <w:color w:val="233972" w:themeColor="accent1"/>
          <w:sz w:val="18"/>
          <w:szCs w:val="18"/>
        </w:rPr>
        <w:t>7</w:t>
      </w:r>
      <w:r w:rsidRPr="00D35906">
        <w:rPr>
          <w:rFonts w:eastAsiaTheme="minorHAnsi"/>
          <w:b/>
          <w:bCs/>
          <w:color w:val="233972" w:themeColor="accent1"/>
          <w:sz w:val="18"/>
          <w:szCs w:val="18"/>
        </w:rPr>
        <w:fldChar w:fldCharType="end"/>
      </w:r>
      <w:bookmarkEnd w:id="106"/>
      <w:r w:rsidRPr="00D35906">
        <w:rPr>
          <w:rFonts w:eastAsiaTheme="minorHAnsi"/>
          <w:b/>
          <w:bCs/>
          <w:color w:val="233972" w:themeColor="accent1"/>
          <w:sz w:val="18"/>
          <w:szCs w:val="18"/>
        </w:rPr>
        <w:t xml:space="preserve">: San Fernando Basin </w:t>
      </w:r>
      <w:r>
        <w:rPr>
          <w:rFonts w:eastAsiaTheme="minorHAnsi"/>
          <w:b/>
          <w:bCs/>
          <w:color w:val="233972" w:themeColor="accent1"/>
          <w:sz w:val="18"/>
          <w:szCs w:val="18"/>
        </w:rPr>
        <w:t>Infl</w:t>
      </w:r>
      <w:r w:rsidRPr="00D35906">
        <w:rPr>
          <w:rFonts w:eastAsiaTheme="minorHAnsi"/>
          <w:b/>
          <w:bCs/>
          <w:color w:val="233972" w:themeColor="accent1"/>
          <w:sz w:val="18"/>
          <w:szCs w:val="18"/>
        </w:rPr>
        <w:t xml:space="preserve">ow Hydrograph </w:t>
      </w:r>
      <w:r>
        <w:rPr>
          <w:rFonts w:eastAsiaTheme="minorHAnsi"/>
          <w:b/>
          <w:bCs/>
          <w:color w:val="233972" w:themeColor="accent1"/>
          <w:sz w:val="18"/>
          <w:szCs w:val="18"/>
        </w:rPr>
        <w:t>from</w:t>
      </w:r>
      <w:r w:rsidRPr="00D35906">
        <w:rPr>
          <w:rFonts w:eastAsiaTheme="minorHAnsi"/>
          <w:b/>
          <w:bCs/>
          <w:color w:val="233972" w:themeColor="accent1"/>
          <w:sz w:val="18"/>
          <w:szCs w:val="18"/>
        </w:rPr>
        <w:t xml:space="preserve"> Baffin Bay</w:t>
      </w:r>
      <w:r w:rsidR="00F91CCD">
        <w:rPr>
          <w:rFonts w:eastAsiaTheme="minorHAnsi"/>
          <w:b/>
          <w:bCs/>
          <w:color w:val="233972" w:themeColor="accent1"/>
          <w:sz w:val="18"/>
          <w:szCs w:val="18"/>
        </w:rPr>
        <w:t xml:space="preserve"> East</w:t>
      </w:r>
      <w:r>
        <w:t xml:space="preserve"> – I</w:t>
      </w:r>
      <w:bookmarkEnd w:id="107"/>
    </w:p>
    <w:p w14:paraId="718511E0" w14:textId="0295F379" w:rsidR="00D35906" w:rsidRDefault="00832E0B" w:rsidP="00B21733">
      <w:pPr>
        <w:pStyle w:val="2Body-Text"/>
        <w:spacing w:before="0" w:after="0"/>
        <w:jc w:val="center"/>
      </w:pPr>
      <w:r>
        <w:rPr>
          <w:noProof/>
        </w:rPr>
        <w:lastRenderedPageBreak/>
        <w:drawing>
          <wp:inline distT="0" distB="0" distL="0" distR="0" wp14:anchorId="1A4A32EA" wp14:editId="502E9045">
            <wp:extent cx="4784651" cy="3476594"/>
            <wp:effectExtent l="19050" t="19050" r="16510" b="1016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08098" cy="3493631"/>
                    </a:xfrm>
                    <a:prstGeom prst="rect">
                      <a:avLst/>
                    </a:prstGeom>
                    <a:noFill/>
                    <a:ln w="9525">
                      <a:solidFill>
                        <a:schemeClr val="tx1"/>
                      </a:solidFill>
                    </a:ln>
                  </pic:spPr>
                </pic:pic>
              </a:graphicData>
            </a:graphic>
          </wp:inline>
        </w:drawing>
      </w:r>
    </w:p>
    <w:p w14:paraId="095706E7" w14:textId="08959EDD" w:rsidR="00D35906" w:rsidRDefault="00D35906" w:rsidP="00B21733">
      <w:pPr>
        <w:pStyle w:val="2Body-Text"/>
        <w:spacing w:before="0" w:after="0"/>
        <w:jc w:val="center"/>
      </w:pPr>
      <w:bookmarkStart w:id="108" w:name="_Toc90026037"/>
      <w:r w:rsidRPr="00372906">
        <w:rPr>
          <w:rFonts w:eastAsiaTheme="minorHAnsi"/>
          <w:b/>
          <w:bCs/>
          <w:color w:val="233972" w:themeColor="accent1"/>
          <w:sz w:val="18"/>
          <w:szCs w:val="18"/>
        </w:rPr>
        <w:t xml:space="preserve">Figure </w:t>
      </w:r>
      <w:r w:rsidRPr="00372906">
        <w:rPr>
          <w:rFonts w:eastAsiaTheme="minorHAnsi"/>
          <w:b/>
          <w:bCs/>
          <w:color w:val="233972" w:themeColor="accent1"/>
          <w:sz w:val="18"/>
          <w:szCs w:val="18"/>
        </w:rPr>
        <w:fldChar w:fldCharType="begin"/>
      </w:r>
      <w:r w:rsidRPr="00372906">
        <w:rPr>
          <w:rFonts w:eastAsiaTheme="minorHAnsi"/>
          <w:b/>
          <w:bCs/>
          <w:color w:val="233972" w:themeColor="accent1"/>
          <w:sz w:val="18"/>
          <w:szCs w:val="18"/>
        </w:rPr>
        <w:instrText xml:space="preserve"> SEQ Figure \* ARABIC </w:instrText>
      </w:r>
      <w:r w:rsidRPr="00372906">
        <w:rPr>
          <w:rFonts w:eastAsiaTheme="minorHAnsi"/>
          <w:b/>
          <w:bCs/>
          <w:color w:val="233972" w:themeColor="accent1"/>
          <w:sz w:val="18"/>
          <w:szCs w:val="18"/>
        </w:rPr>
        <w:fldChar w:fldCharType="separate"/>
      </w:r>
      <w:r w:rsidR="00CC5722">
        <w:rPr>
          <w:rFonts w:eastAsiaTheme="minorHAnsi"/>
          <w:b/>
          <w:bCs/>
          <w:noProof/>
          <w:color w:val="233972" w:themeColor="accent1"/>
          <w:sz w:val="18"/>
          <w:szCs w:val="18"/>
        </w:rPr>
        <w:t>8</w:t>
      </w:r>
      <w:r w:rsidRPr="00372906">
        <w:rPr>
          <w:rFonts w:eastAsiaTheme="minorHAnsi"/>
          <w:b/>
          <w:bCs/>
          <w:color w:val="233972" w:themeColor="accent1"/>
          <w:sz w:val="18"/>
          <w:szCs w:val="18"/>
        </w:rPr>
        <w:fldChar w:fldCharType="end"/>
      </w:r>
      <w:r w:rsidRPr="00372906">
        <w:rPr>
          <w:rFonts w:eastAsiaTheme="minorHAnsi"/>
          <w:b/>
          <w:bCs/>
          <w:color w:val="233972" w:themeColor="accent1"/>
          <w:sz w:val="18"/>
          <w:szCs w:val="18"/>
        </w:rPr>
        <w:t xml:space="preserve">: San Fernando Basin </w:t>
      </w:r>
      <w:r>
        <w:rPr>
          <w:rFonts w:eastAsiaTheme="minorHAnsi"/>
          <w:b/>
          <w:bCs/>
          <w:color w:val="233972" w:themeColor="accent1"/>
          <w:sz w:val="18"/>
          <w:szCs w:val="18"/>
        </w:rPr>
        <w:t>Infl</w:t>
      </w:r>
      <w:r w:rsidRPr="00372906">
        <w:rPr>
          <w:rFonts w:eastAsiaTheme="minorHAnsi"/>
          <w:b/>
          <w:bCs/>
          <w:color w:val="233972" w:themeColor="accent1"/>
          <w:sz w:val="18"/>
          <w:szCs w:val="18"/>
        </w:rPr>
        <w:t xml:space="preserve">ow Hydrograph </w:t>
      </w:r>
      <w:r>
        <w:rPr>
          <w:rFonts w:eastAsiaTheme="minorHAnsi"/>
          <w:b/>
          <w:bCs/>
          <w:color w:val="233972" w:themeColor="accent1"/>
          <w:sz w:val="18"/>
          <w:szCs w:val="18"/>
        </w:rPr>
        <w:t>from</w:t>
      </w:r>
      <w:r w:rsidRPr="00372906">
        <w:rPr>
          <w:rFonts w:eastAsiaTheme="minorHAnsi"/>
          <w:b/>
          <w:bCs/>
          <w:color w:val="233972" w:themeColor="accent1"/>
          <w:sz w:val="18"/>
          <w:szCs w:val="18"/>
        </w:rPr>
        <w:t xml:space="preserve"> Baffin Bay</w:t>
      </w:r>
      <w:r w:rsidR="00F91CCD">
        <w:rPr>
          <w:rFonts w:eastAsiaTheme="minorHAnsi"/>
          <w:b/>
          <w:bCs/>
          <w:color w:val="233972" w:themeColor="accent1"/>
          <w:sz w:val="18"/>
          <w:szCs w:val="18"/>
        </w:rPr>
        <w:t xml:space="preserve"> East</w:t>
      </w:r>
      <w:r>
        <w:t xml:space="preserve"> – II</w:t>
      </w:r>
      <w:bookmarkEnd w:id="108"/>
    </w:p>
    <w:p w14:paraId="485B183B" w14:textId="0B41696B" w:rsidR="00160791" w:rsidRDefault="00832E0B" w:rsidP="00B21733">
      <w:pPr>
        <w:pStyle w:val="2Body-Text"/>
        <w:spacing w:before="240" w:after="0"/>
        <w:jc w:val="center"/>
        <w:rPr>
          <w:rFonts w:eastAsiaTheme="minorHAnsi"/>
          <w:b/>
          <w:bCs/>
          <w:color w:val="233972" w:themeColor="accent1"/>
          <w:sz w:val="18"/>
          <w:szCs w:val="18"/>
        </w:rPr>
      </w:pPr>
      <w:r>
        <w:rPr>
          <w:rFonts w:eastAsiaTheme="minorHAnsi"/>
          <w:b/>
          <w:bCs/>
          <w:noProof/>
          <w:color w:val="233972" w:themeColor="accent1"/>
          <w:sz w:val="18"/>
          <w:szCs w:val="18"/>
        </w:rPr>
        <w:drawing>
          <wp:inline distT="0" distB="0" distL="0" distR="0" wp14:anchorId="7A31A2A6" wp14:editId="28A9754F">
            <wp:extent cx="4763386" cy="3461143"/>
            <wp:effectExtent l="19050" t="19050" r="18415" b="2540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785578" cy="3477268"/>
                    </a:xfrm>
                    <a:prstGeom prst="rect">
                      <a:avLst/>
                    </a:prstGeom>
                    <a:noFill/>
                    <a:ln w="9525">
                      <a:solidFill>
                        <a:schemeClr val="tx1"/>
                      </a:solidFill>
                    </a:ln>
                  </pic:spPr>
                </pic:pic>
              </a:graphicData>
            </a:graphic>
          </wp:inline>
        </w:drawing>
      </w:r>
    </w:p>
    <w:p w14:paraId="70C67A84" w14:textId="7E766726" w:rsidR="00D35906" w:rsidRDefault="00160791" w:rsidP="00B21733">
      <w:pPr>
        <w:pStyle w:val="2Body-Text"/>
        <w:spacing w:before="0" w:after="0"/>
        <w:jc w:val="center"/>
      </w:pPr>
      <w:r w:rsidRPr="00160791">
        <w:rPr>
          <w:rFonts w:eastAsiaTheme="minorHAnsi"/>
          <w:b/>
          <w:bCs/>
          <w:color w:val="233972" w:themeColor="accent1"/>
          <w:sz w:val="18"/>
          <w:szCs w:val="18"/>
        </w:rPr>
        <w:t xml:space="preserve"> </w:t>
      </w:r>
      <w:bookmarkStart w:id="109" w:name="_Ref83289794"/>
      <w:bookmarkStart w:id="110" w:name="_Toc90026038"/>
      <w:r w:rsidRPr="00372906">
        <w:rPr>
          <w:rFonts w:eastAsiaTheme="minorHAnsi"/>
          <w:b/>
          <w:bCs/>
          <w:color w:val="233972" w:themeColor="accent1"/>
          <w:sz w:val="18"/>
          <w:szCs w:val="18"/>
        </w:rPr>
        <w:t xml:space="preserve">Figure </w:t>
      </w:r>
      <w:r w:rsidRPr="00372906">
        <w:rPr>
          <w:rFonts w:eastAsiaTheme="minorHAnsi"/>
          <w:b/>
          <w:bCs/>
          <w:color w:val="233972" w:themeColor="accent1"/>
          <w:sz w:val="18"/>
          <w:szCs w:val="18"/>
        </w:rPr>
        <w:fldChar w:fldCharType="begin"/>
      </w:r>
      <w:r w:rsidRPr="00372906">
        <w:rPr>
          <w:rFonts w:eastAsiaTheme="minorHAnsi"/>
          <w:b/>
          <w:bCs/>
          <w:color w:val="233972" w:themeColor="accent1"/>
          <w:sz w:val="18"/>
          <w:szCs w:val="18"/>
        </w:rPr>
        <w:instrText xml:space="preserve"> SEQ Figure \* ARABIC </w:instrText>
      </w:r>
      <w:r w:rsidRPr="00372906">
        <w:rPr>
          <w:rFonts w:eastAsiaTheme="minorHAnsi"/>
          <w:b/>
          <w:bCs/>
          <w:color w:val="233972" w:themeColor="accent1"/>
          <w:sz w:val="18"/>
          <w:szCs w:val="18"/>
        </w:rPr>
        <w:fldChar w:fldCharType="separate"/>
      </w:r>
      <w:r w:rsidR="00CC5722">
        <w:rPr>
          <w:rFonts w:eastAsiaTheme="minorHAnsi"/>
          <w:b/>
          <w:bCs/>
          <w:noProof/>
          <w:color w:val="233972" w:themeColor="accent1"/>
          <w:sz w:val="18"/>
          <w:szCs w:val="18"/>
        </w:rPr>
        <w:t>9</w:t>
      </w:r>
      <w:r w:rsidRPr="00372906">
        <w:rPr>
          <w:rFonts w:eastAsiaTheme="minorHAnsi"/>
          <w:b/>
          <w:bCs/>
          <w:color w:val="233972" w:themeColor="accent1"/>
          <w:sz w:val="18"/>
          <w:szCs w:val="18"/>
        </w:rPr>
        <w:fldChar w:fldCharType="end"/>
      </w:r>
      <w:bookmarkEnd w:id="109"/>
      <w:r w:rsidRPr="00372906">
        <w:rPr>
          <w:rFonts w:eastAsiaTheme="minorHAnsi"/>
          <w:b/>
          <w:bCs/>
          <w:color w:val="233972" w:themeColor="accent1"/>
          <w:sz w:val="18"/>
          <w:szCs w:val="18"/>
        </w:rPr>
        <w:t xml:space="preserve">: San Fernando Basin </w:t>
      </w:r>
      <w:r>
        <w:rPr>
          <w:rFonts w:eastAsiaTheme="minorHAnsi"/>
          <w:b/>
          <w:bCs/>
          <w:color w:val="233972" w:themeColor="accent1"/>
          <w:sz w:val="18"/>
          <w:szCs w:val="18"/>
        </w:rPr>
        <w:t>Infl</w:t>
      </w:r>
      <w:r w:rsidRPr="00372906">
        <w:rPr>
          <w:rFonts w:eastAsiaTheme="minorHAnsi"/>
          <w:b/>
          <w:bCs/>
          <w:color w:val="233972" w:themeColor="accent1"/>
          <w:sz w:val="18"/>
          <w:szCs w:val="18"/>
        </w:rPr>
        <w:t xml:space="preserve">ow Hydrograph </w:t>
      </w:r>
      <w:r>
        <w:rPr>
          <w:rFonts w:eastAsiaTheme="minorHAnsi"/>
          <w:b/>
          <w:bCs/>
          <w:color w:val="233972" w:themeColor="accent1"/>
          <w:sz w:val="18"/>
          <w:szCs w:val="18"/>
        </w:rPr>
        <w:t>from</w:t>
      </w:r>
      <w:r w:rsidRPr="00372906">
        <w:rPr>
          <w:rFonts w:eastAsiaTheme="minorHAnsi"/>
          <w:b/>
          <w:bCs/>
          <w:color w:val="233972" w:themeColor="accent1"/>
          <w:sz w:val="18"/>
          <w:szCs w:val="18"/>
        </w:rPr>
        <w:t xml:space="preserve"> Baffin Bay</w:t>
      </w:r>
      <w:r w:rsidR="00576756">
        <w:rPr>
          <w:rFonts w:eastAsiaTheme="minorHAnsi"/>
          <w:b/>
          <w:bCs/>
          <w:color w:val="233972" w:themeColor="accent1"/>
          <w:sz w:val="18"/>
          <w:szCs w:val="18"/>
        </w:rPr>
        <w:t xml:space="preserve"> East</w:t>
      </w:r>
      <w:r>
        <w:t xml:space="preserve"> – III</w:t>
      </w:r>
      <w:bookmarkEnd w:id="110"/>
    </w:p>
    <w:p w14:paraId="0DB5C8D2" w14:textId="658201D7" w:rsidR="00F37EF6" w:rsidRDefault="00D829A3" w:rsidP="00B21733">
      <w:pPr>
        <w:spacing w:line="276" w:lineRule="auto"/>
        <w:jc w:val="center"/>
      </w:pPr>
      <w:r>
        <w:rPr>
          <w:noProof/>
        </w:rPr>
        <w:lastRenderedPageBreak/>
        <w:drawing>
          <wp:inline distT="0" distB="0" distL="0" distR="0" wp14:anchorId="764DFBF3" wp14:editId="0A4DCB6E">
            <wp:extent cx="4819650" cy="3500685"/>
            <wp:effectExtent l="19050" t="19050" r="19050" b="2413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40651" cy="3515938"/>
                    </a:xfrm>
                    <a:prstGeom prst="rect">
                      <a:avLst/>
                    </a:prstGeom>
                    <a:noFill/>
                    <a:ln w="9525">
                      <a:solidFill>
                        <a:schemeClr val="tx1"/>
                      </a:solidFill>
                    </a:ln>
                  </pic:spPr>
                </pic:pic>
              </a:graphicData>
            </a:graphic>
          </wp:inline>
        </w:drawing>
      </w:r>
    </w:p>
    <w:p w14:paraId="0AAFAA2E" w14:textId="08D43A8F" w:rsidR="00F37EF6" w:rsidRDefault="00F37EF6" w:rsidP="00F37EF6">
      <w:pPr>
        <w:pStyle w:val="Caption"/>
        <w:jc w:val="center"/>
      </w:pPr>
      <w:bookmarkStart w:id="111" w:name="_Ref83219576"/>
      <w:bookmarkStart w:id="112" w:name="_Hlk83288870"/>
      <w:bookmarkStart w:id="113" w:name="_Toc83221174"/>
      <w:bookmarkStart w:id="114" w:name="_Toc90026039"/>
      <w:r w:rsidRPr="0054408B">
        <w:t xml:space="preserve">Figure </w:t>
      </w:r>
      <w:r w:rsidRPr="002E299F">
        <w:rPr>
          <w:noProof/>
        </w:rPr>
        <w:fldChar w:fldCharType="begin"/>
      </w:r>
      <w:r w:rsidRPr="0054408B">
        <w:rPr>
          <w:noProof/>
        </w:rPr>
        <w:instrText xml:space="preserve"> SEQ Figure \* ARABIC </w:instrText>
      </w:r>
      <w:r w:rsidRPr="002E299F">
        <w:rPr>
          <w:noProof/>
        </w:rPr>
        <w:fldChar w:fldCharType="separate"/>
      </w:r>
      <w:r w:rsidR="00CC5722">
        <w:rPr>
          <w:noProof/>
        </w:rPr>
        <w:t>10</w:t>
      </w:r>
      <w:r w:rsidRPr="002E299F">
        <w:rPr>
          <w:noProof/>
        </w:rPr>
        <w:fldChar w:fldCharType="end"/>
      </w:r>
      <w:bookmarkEnd w:id="111"/>
      <w:r w:rsidRPr="0054408B">
        <w:t xml:space="preserve">: </w:t>
      </w:r>
      <w:r>
        <w:t xml:space="preserve">San Fernando </w:t>
      </w:r>
      <w:r w:rsidRPr="0054408B">
        <w:t>Basin</w:t>
      </w:r>
      <w:r w:rsidRPr="00BB74C1">
        <w:t xml:space="preserve"> </w:t>
      </w:r>
      <w:r>
        <w:t>Out</w:t>
      </w:r>
      <w:r w:rsidRPr="00BB74C1">
        <w:t>flow Hydrograph</w:t>
      </w:r>
      <w:r>
        <w:t xml:space="preserve"> into Baffin Bay </w:t>
      </w:r>
      <w:r w:rsidR="00576756">
        <w:t xml:space="preserve">West </w:t>
      </w:r>
      <w:r w:rsidR="00D35906">
        <w:t>–</w:t>
      </w:r>
      <w:r>
        <w:t xml:space="preserve"> </w:t>
      </w:r>
      <w:bookmarkEnd w:id="112"/>
      <w:r>
        <w:t>I</w:t>
      </w:r>
      <w:bookmarkEnd w:id="113"/>
      <w:bookmarkEnd w:id="114"/>
    </w:p>
    <w:p w14:paraId="1981A715" w14:textId="09814BFC" w:rsidR="00D35906" w:rsidRDefault="00832E0B" w:rsidP="00933295">
      <w:pPr>
        <w:jc w:val="center"/>
      </w:pPr>
      <w:r>
        <w:rPr>
          <w:noProof/>
        </w:rPr>
        <w:drawing>
          <wp:inline distT="0" distB="0" distL="0" distR="0" wp14:anchorId="0C4910E7" wp14:editId="02F9FA52">
            <wp:extent cx="4901609" cy="3561578"/>
            <wp:effectExtent l="19050" t="19050" r="13335" b="203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24878" cy="3578485"/>
                    </a:xfrm>
                    <a:prstGeom prst="rect">
                      <a:avLst/>
                    </a:prstGeom>
                    <a:noFill/>
                    <a:ln w="9525">
                      <a:solidFill>
                        <a:schemeClr val="tx1"/>
                      </a:solidFill>
                    </a:ln>
                  </pic:spPr>
                </pic:pic>
              </a:graphicData>
            </a:graphic>
          </wp:inline>
        </w:drawing>
      </w:r>
    </w:p>
    <w:p w14:paraId="59F77F63" w14:textId="64F2B8C7" w:rsidR="00D35906" w:rsidRDefault="00D35906" w:rsidP="00D35906">
      <w:pPr>
        <w:pStyle w:val="Caption"/>
        <w:jc w:val="center"/>
      </w:pPr>
      <w:bookmarkStart w:id="115" w:name="_Ref83289868"/>
      <w:bookmarkStart w:id="116" w:name="_Toc90026040"/>
      <w:r w:rsidRPr="0054408B">
        <w:t xml:space="preserve">Figure </w:t>
      </w:r>
      <w:r w:rsidRPr="002E299F">
        <w:rPr>
          <w:noProof/>
        </w:rPr>
        <w:fldChar w:fldCharType="begin"/>
      </w:r>
      <w:r w:rsidRPr="0054408B">
        <w:rPr>
          <w:noProof/>
        </w:rPr>
        <w:instrText xml:space="preserve"> SEQ Figure \* ARABIC </w:instrText>
      </w:r>
      <w:r w:rsidRPr="002E299F">
        <w:rPr>
          <w:noProof/>
        </w:rPr>
        <w:fldChar w:fldCharType="separate"/>
      </w:r>
      <w:r w:rsidR="00CC5722">
        <w:rPr>
          <w:noProof/>
        </w:rPr>
        <w:t>11</w:t>
      </w:r>
      <w:r w:rsidRPr="002E299F">
        <w:rPr>
          <w:noProof/>
        </w:rPr>
        <w:fldChar w:fldCharType="end"/>
      </w:r>
      <w:bookmarkEnd w:id="115"/>
      <w:r w:rsidRPr="0054408B">
        <w:t xml:space="preserve">: </w:t>
      </w:r>
      <w:r>
        <w:t xml:space="preserve">San Fernando </w:t>
      </w:r>
      <w:r w:rsidRPr="0054408B">
        <w:t>Basin</w:t>
      </w:r>
      <w:r w:rsidRPr="00BB74C1">
        <w:t xml:space="preserve"> </w:t>
      </w:r>
      <w:r>
        <w:t>Out</w:t>
      </w:r>
      <w:r w:rsidRPr="00BB74C1">
        <w:t>flow Hydrograph</w:t>
      </w:r>
      <w:r>
        <w:t xml:space="preserve"> into Baffin Bay</w:t>
      </w:r>
      <w:r w:rsidR="00576756">
        <w:t xml:space="preserve"> West</w:t>
      </w:r>
      <w:r>
        <w:t xml:space="preserve"> – II</w:t>
      </w:r>
      <w:bookmarkEnd w:id="116"/>
    </w:p>
    <w:p w14:paraId="17E7EC34" w14:textId="77777777" w:rsidR="00D35906" w:rsidRPr="00D35906" w:rsidRDefault="00D35906" w:rsidP="00D35906"/>
    <w:p w14:paraId="5DEA9053" w14:textId="58A7595C" w:rsidR="00F37EF6" w:rsidRDefault="00F37EF6">
      <w:pPr>
        <w:spacing w:after="200" w:line="276" w:lineRule="auto"/>
        <w:rPr>
          <w:rFonts w:eastAsia="Times New Roman"/>
          <w:szCs w:val="26"/>
        </w:rPr>
      </w:pPr>
      <w:r>
        <w:rPr>
          <w:rFonts w:eastAsia="Times New Roman"/>
          <w:szCs w:val="26"/>
        </w:rPr>
        <w:br w:type="page"/>
      </w:r>
    </w:p>
    <w:p w14:paraId="4255E22A" w14:textId="77777777" w:rsidR="00EE3219" w:rsidRPr="004D0A69" w:rsidRDefault="00EE3219" w:rsidP="00EE3219">
      <w:pPr>
        <w:pStyle w:val="Heading3"/>
      </w:pPr>
      <w:bookmarkStart w:id="117" w:name="_Toc90025996"/>
      <w:bookmarkStart w:id="118" w:name="_Ref12128062"/>
      <w:r w:rsidRPr="004D0A69">
        <w:lastRenderedPageBreak/>
        <w:t>Hydraulics</w:t>
      </w:r>
      <w:bookmarkEnd w:id="117"/>
    </w:p>
    <w:p w14:paraId="73D247DC" w14:textId="77777777" w:rsidR="00EE3219" w:rsidRPr="004D0A69" w:rsidRDefault="00EE3219" w:rsidP="00EE3219">
      <w:pPr>
        <w:pStyle w:val="2Body-Text"/>
        <w:spacing w:before="240" w:after="240"/>
      </w:pPr>
      <w:r w:rsidRPr="004D0A69">
        <w:t xml:space="preserve">This section describes the remaining hydraulic modeling considerations, including implementation of Manning’s roughness, breaklines, and hydraulic structures within the 2D computational mesh. </w:t>
      </w:r>
    </w:p>
    <w:p w14:paraId="323FD221" w14:textId="77777777" w:rsidR="00CC63FA" w:rsidRPr="004D0A69" w:rsidRDefault="00CC63FA" w:rsidP="00CC63FA">
      <w:pPr>
        <w:pStyle w:val="Heading4"/>
      </w:pPr>
      <w:r w:rsidRPr="004D0A69">
        <w:t>Roughness Coefficients</w:t>
      </w:r>
      <w:bookmarkEnd w:id="118"/>
    </w:p>
    <w:p w14:paraId="6ED762F8" w14:textId="77777777" w:rsidR="00CC5722" w:rsidRDefault="00293BAB" w:rsidP="00CC5722">
      <w:pPr>
        <w:pStyle w:val="2Body-Text"/>
        <w:spacing w:before="240" w:after="240"/>
        <w:jc w:val="both"/>
      </w:pPr>
      <w:r w:rsidRPr="004D0A69">
        <w:t xml:space="preserve">A Manning’s n roughness coverage was developed for the 2D computational mesh using typical values for roughness for given NLCD land classifications. </w:t>
      </w:r>
      <w:r w:rsidR="00DF7701" w:rsidRPr="004D0A69">
        <w:t xml:space="preserve"> In several areas, the channel section land use indicated a </w:t>
      </w:r>
      <w:r w:rsidR="005513B8">
        <w:t>M</w:t>
      </w:r>
      <w:r w:rsidR="00DF7701" w:rsidRPr="004D0A69">
        <w:t xml:space="preserve">anning’s n-value inappropriate </w:t>
      </w:r>
      <w:bookmarkStart w:id="119" w:name="_Hlk83217326"/>
      <w:r w:rsidR="00EE3219" w:rsidRPr="004D0A69">
        <w:t>conveyance</w:t>
      </w:r>
      <w:r w:rsidR="00EE3219">
        <w:t xml:space="preserve">; because of this, </w:t>
      </w:r>
      <w:r w:rsidR="00EE3219" w:rsidRPr="006739F1">
        <w:t>a</w:t>
      </w:r>
      <w:bookmarkEnd w:id="119"/>
      <w:r w:rsidR="00DF7701" w:rsidRPr="006739F1">
        <w:t xml:space="preserve"> </w:t>
      </w:r>
      <w:r w:rsidR="00440252" w:rsidRPr="006739F1">
        <w:t>20</w:t>
      </w:r>
      <w:r w:rsidR="00EE3219" w:rsidRPr="006739F1">
        <w:t>0</w:t>
      </w:r>
      <w:r w:rsidR="00440252" w:rsidRPr="006739F1">
        <w:t>-foot</w:t>
      </w:r>
      <w:r w:rsidR="00DF7701" w:rsidRPr="004D0A69">
        <w:t xml:space="preserve"> buffer zone was created around each stream centerline to create a main channel roughness zone.  The channel roughness zone was given a </w:t>
      </w:r>
      <w:r w:rsidR="005513B8">
        <w:t>M</w:t>
      </w:r>
      <w:r w:rsidR="00DF7701" w:rsidRPr="004D0A69">
        <w:t xml:space="preserve">anning’s n value of 0.045 </w:t>
      </w:r>
      <w:r w:rsidR="00582609">
        <w:t>based on the normal values per the</w:t>
      </w:r>
      <w:r w:rsidR="00582609" w:rsidRPr="004D0A69">
        <w:t xml:space="preserve"> HEC-RAS User’s Manual</w:t>
      </w:r>
      <w:r w:rsidR="005513B8">
        <w:t xml:space="preserve">. </w:t>
      </w:r>
      <w:r w:rsidR="008D12A1" w:rsidRPr="00EE3219">
        <w:rPr>
          <w:b/>
          <w:bCs/>
        </w:rPr>
        <w:fldChar w:fldCharType="begin"/>
      </w:r>
      <w:r w:rsidR="008D12A1" w:rsidRPr="00EE3219">
        <w:rPr>
          <w:b/>
          <w:bCs/>
        </w:rPr>
        <w:instrText xml:space="preserve"> REF _Ref83290151 \h </w:instrText>
      </w:r>
      <w:r w:rsidR="008D12A1">
        <w:rPr>
          <w:b/>
          <w:bCs/>
        </w:rPr>
        <w:instrText xml:space="preserve"> \* MERGEFORMAT </w:instrText>
      </w:r>
      <w:r w:rsidR="008D12A1" w:rsidRPr="00EE3219">
        <w:rPr>
          <w:b/>
          <w:bCs/>
        </w:rPr>
      </w:r>
      <w:r w:rsidR="008D12A1" w:rsidRPr="00EE3219">
        <w:rPr>
          <w:b/>
          <w:bCs/>
        </w:rPr>
        <w:fldChar w:fldCharType="separate"/>
      </w:r>
      <w:r w:rsidR="00CC5722" w:rsidRPr="00CC5722">
        <w:rPr>
          <w:b/>
          <w:bCs/>
        </w:rPr>
        <w:t xml:space="preserve">Table </w:t>
      </w:r>
      <w:r w:rsidR="00CC5722" w:rsidRPr="00CC5722">
        <w:rPr>
          <w:b/>
          <w:bCs/>
          <w:noProof/>
        </w:rPr>
        <w:t>8</w:t>
      </w:r>
      <w:r w:rsidR="00CC5722" w:rsidRPr="00D641E9">
        <w:t>:  NLCD 2016-Manning’s N Roughness Matrix</w:t>
      </w:r>
    </w:p>
    <w:p w14:paraId="556D0C16" w14:textId="20468029" w:rsidR="00E43FD0" w:rsidRPr="004D0A69" w:rsidRDefault="008D12A1" w:rsidP="00F15128">
      <w:pPr>
        <w:pStyle w:val="2Body-Text"/>
        <w:spacing w:before="240" w:after="240"/>
        <w:jc w:val="both"/>
      </w:pPr>
      <w:r w:rsidRPr="00EE3219">
        <w:rPr>
          <w:b/>
          <w:bCs/>
        </w:rPr>
        <w:fldChar w:fldCharType="end"/>
      </w:r>
      <w:r>
        <w:t xml:space="preserve"> </w:t>
      </w:r>
      <w:r w:rsidR="00293BAB" w:rsidRPr="004D0A69">
        <w:t xml:space="preserve">below shows </w:t>
      </w:r>
      <w:r w:rsidR="001705A7" w:rsidRPr="004D0A69">
        <w:t>a typical</w:t>
      </w:r>
      <w:r w:rsidR="00293BAB" w:rsidRPr="004D0A69">
        <w:t xml:space="preserve"> land</w:t>
      </w:r>
      <w:r w:rsidR="005513B8">
        <w:t xml:space="preserve"> </w:t>
      </w:r>
      <w:r w:rsidR="00293BAB" w:rsidRPr="004D0A69">
        <w:t>use-roughness matrix used in defining the roughness coverage</w:t>
      </w:r>
      <w:r w:rsidR="001705A7" w:rsidRPr="004D0A69">
        <w:t xml:space="preserve"> for the study area</w:t>
      </w:r>
      <w:r w:rsidR="00293BAB" w:rsidRPr="004D0A69">
        <w:t>.</w:t>
      </w:r>
    </w:p>
    <w:p w14:paraId="04862D93" w14:textId="0E96890F" w:rsidR="009A791F" w:rsidRDefault="009A791F" w:rsidP="009A791F">
      <w:pPr>
        <w:pStyle w:val="Caption"/>
        <w:keepNext/>
        <w:jc w:val="center"/>
      </w:pPr>
      <w:bookmarkStart w:id="120" w:name="_Toc90026021"/>
      <w:bookmarkStart w:id="121" w:name="_Ref83290151"/>
      <w:r>
        <w:t xml:space="preserve">Table </w:t>
      </w:r>
      <w:r w:rsidR="00CC5722">
        <w:fldChar w:fldCharType="begin"/>
      </w:r>
      <w:r w:rsidR="00CC5722">
        <w:instrText xml:space="preserve"> SEQ Table \* ARABIC </w:instrText>
      </w:r>
      <w:r w:rsidR="00CC5722">
        <w:fldChar w:fldCharType="separate"/>
      </w:r>
      <w:r w:rsidR="00CC5722">
        <w:rPr>
          <w:noProof/>
        </w:rPr>
        <w:t>8</w:t>
      </w:r>
      <w:r w:rsidR="00CC5722">
        <w:rPr>
          <w:noProof/>
        </w:rPr>
        <w:fldChar w:fldCharType="end"/>
      </w:r>
      <w:r w:rsidRPr="00D641E9">
        <w:t>:  NLCD 2016-Manning’s N Roughness Matrix</w:t>
      </w:r>
      <w:bookmarkEnd w:id="120"/>
    </w:p>
    <w:tbl>
      <w:tblPr>
        <w:tblStyle w:val="CompassTable"/>
        <w:tblW w:w="9156" w:type="dxa"/>
        <w:jc w:val="center"/>
        <w:tblLook w:val="04A0" w:firstRow="1" w:lastRow="0" w:firstColumn="1" w:lastColumn="0" w:noHBand="0" w:noVBand="1"/>
      </w:tblPr>
      <w:tblGrid>
        <w:gridCol w:w="2790"/>
        <w:gridCol w:w="1131"/>
        <w:gridCol w:w="1111"/>
        <w:gridCol w:w="1088"/>
        <w:gridCol w:w="1168"/>
        <w:gridCol w:w="1868"/>
      </w:tblGrid>
      <w:tr w:rsidR="005513B8" w:rsidRPr="005513B8" w14:paraId="33EFFDAF" w14:textId="77777777" w:rsidTr="0058210C">
        <w:trPr>
          <w:cnfStyle w:val="100000000000" w:firstRow="1" w:lastRow="0" w:firstColumn="0" w:lastColumn="0" w:oddVBand="0" w:evenVBand="0" w:oddHBand="0" w:evenHBand="0" w:firstRowFirstColumn="0" w:firstRowLastColumn="0" w:lastRowFirstColumn="0" w:lastRowLastColumn="0"/>
          <w:trHeight w:val="431"/>
          <w:jc w:val="center"/>
        </w:trPr>
        <w:tc>
          <w:tcPr>
            <w:tcW w:w="2790" w:type="dxa"/>
          </w:tcPr>
          <w:bookmarkEnd w:id="121"/>
          <w:p w14:paraId="5F026E8A" w14:textId="77777777" w:rsidR="00BA6454" w:rsidRPr="005513B8" w:rsidRDefault="00BA6454"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NLCD Classification</w:t>
            </w:r>
          </w:p>
        </w:tc>
        <w:tc>
          <w:tcPr>
            <w:tcW w:w="1131" w:type="dxa"/>
          </w:tcPr>
          <w:p w14:paraId="22FAF8DB" w14:textId="3A678B4C" w:rsidR="00BA6454" w:rsidRPr="00F31960" w:rsidRDefault="00F31960" w:rsidP="00C305EC">
            <w:pPr>
              <w:jc w:val="center"/>
              <w:rPr>
                <w:rFonts w:asciiTheme="minorHAnsi" w:hAnsiTheme="minorHAnsi" w:cstheme="minorHAnsi"/>
                <w:color w:val="auto"/>
                <w:sz w:val="20"/>
                <w:szCs w:val="20"/>
              </w:rPr>
            </w:pPr>
            <w:r>
              <w:rPr>
                <w:rFonts w:asciiTheme="minorHAnsi" w:hAnsiTheme="minorHAnsi" w:cstheme="minorHAnsi"/>
                <w:color w:val="auto"/>
                <w:sz w:val="20"/>
                <w:szCs w:val="20"/>
              </w:rPr>
              <w:t>Validated</w:t>
            </w:r>
            <w:r>
              <w:rPr>
                <w:rFonts w:asciiTheme="minorHAnsi" w:hAnsiTheme="minorHAnsi" w:cstheme="minorHAnsi"/>
                <w:color w:val="auto"/>
                <w:sz w:val="20"/>
                <w:szCs w:val="20"/>
                <w:vertAlign w:val="superscript"/>
              </w:rPr>
              <w:t>2</w:t>
            </w:r>
          </w:p>
        </w:tc>
        <w:tc>
          <w:tcPr>
            <w:tcW w:w="1111" w:type="dxa"/>
          </w:tcPr>
          <w:p w14:paraId="7B578E61" w14:textId="4C98F4FA" w:rsidR="00BA6454" w:rsidRPr="005513B8" w:rsidRDefault="00BA6454"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Minimum</w:t>
            </w:r>
          </w:p>
        </w:tc>
        <w:tc>
          <w:tcPr>
            <w:tcW w:w="1088" w:type="dxa"/>
          </w:tcPr>
          <w:p w14:paraId="68FE0ECE" w14:textId="77777777" w:rsidR="00BA6454" w:rsidRPr="005513B8" w:rsidRDefault="00BA6454"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Normal</w:t>
            </w:r>
          </w:p>
        </w:tc>
        <w:tc>
          <w:tcPr>
            <w:tcW w:w="1168" w:type="dxa"/>
          </w:tcPr>
          <w:p w14:paraId="758AE081" w14:textId="77777777" w:rsidR="00BA6454" w:rsidRPr="005513B8" w:rsidRDefault="00BA6454"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Maximum</w:t>
            </w:r>
          </w:p>
        </w:tc>
        <w:tc>
          <w:tcPr>
            <w:tcW w:w="1868" w:type="dxa"/>
          </w:tcPr>
          <w:p w14:paraId="6BD3B5BD" w14:textId="77777777" w:rsidR="00BA6454" w:rsidRPr="005513B8" w:rsidRDefault="00BA6454"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Source</w:t>
            </w:r>
          </w:p>
        </w:tc>
      </w:tr>
      <w:tr w:rsidR="005513B8" w:rsidRPr="005513B8" w14:paraId="22E807E8"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18E3FD51"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Open Water</w:t>
            </w:r>
          </w:p>
        </w:tc>
        <w:tc>
          <w:tcPr>
            <w:tcW w:w="1131" w:type="dxa"/>
          </w:tcPr>
          <w:p w14:paraId="09FD9472" w14:textId="17D45EA7" w:rsidR="0058210C" w:rsidRPr="00AA06F2" w:rsidRDefault="0058210C" w:rsidP="005513B8">
            <w:pPr>
              <w:pStyle w:val="TableText"/>
              <w:keepNext/>
              <w:keepLines/>
              <w:jc w:val="center"/>
              <w:rPr>
                <w:rFonts w:asciiTheme="minorHAnsi" w:hAnsiTheme="minorHAnsi" w:cstheme="minorHAnsi"/>
                <w:b/>
                <w:bCs/>
                <w:color w:val="auto"/>
                <w:sz w:val="20"/>
                <w:szCs w:val="20"/>
              </w:rPr>
            </w:pPr>
            <w:r w:rsidRPr="00AA06F2">
              <w:rPr>
                <w:rFonts w:asciiTheme="minorHAnsi" w:hAnsiTheme="minorHAnsi" w:cstheme="minorHAnsi"/>
                <w:b/>
                <w:bCs/>
                <w:color w:val="auto"/>
                <w:sz w:val="20"/>
                <w:szCs w:val="20"/>
              </w:rPr>
              <w:t>0.</w:t>
            </w:r>
            <w:r w:rsidR="00AA06F2" w:rsidRPr="00AA06F2">
              <w:rPr>
                <w:rFonts w:asciiTheme="minorHAnsi" w:hAnsiTheme="minorHAnsi" w:cstheme="minorHAnsi"/>
                <w:b/>
                <w:bCs/>
                <w:color w:val="auto"/>
                <w:sz w:val="20"/>
                <w:szCs w:val="20"/>
              </w:rPr>
              <w:t>025</w:t>
            </w:r>
          </w:p>
        </w:tc>
        <w:tc>
          <w:tcPr>
            <w:tcW w:w="1111" w:type="dxa"/>
          </w:tcPr>
          <w:p w14:paraId="7D79BEA0" w14:textId="1129C1D4" w:rsidR="0058210C" w:rsidRPr="005513B8" w:rsidRDefault="0058210C" w:rsidP="005513B8">
            <w:pPr>
              <w:pStyle w:val="TableText"/>
              <w:keepNext/>
              <w:keepLines/>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0.025</w:t>
            </w:r>
          </w:p>
        </w:tc>
        <w:tc>
          <w:tcPr>
            <w:tcW w:w="1088" w:type="dxa"/>
          </w:tcPr>
          <w:p w14:paraId="4292F4CA" w14:textId="77777777" w:rsidR="0058210C" w:rsidRPr="005513B8" w:rsidRDefault="0058210C" w:rsidP="005513B8">
            <w:pPr>
              <w:pStyle w:val="TableText"/>
              <w:keepNext/>
              <w:keepLines/>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w:t>
            </w:r>
          </w:p>
        </w:tc>
        <w:tc>
          <w:tcPr>
            <w:tcW w:w="1168" w:type="dxa"/>
          </w:tcPr>
          <w:p w14:paraId="1AC5BC2E" w14:textId="77777777" w:rsidR="0058210C" w:rsidRPr="005513B8" w:rsidRDefault="0058210C" w:rsidP="005513B8">
            <w:pPr>
              <w:pStyle w:val="TableText"/>
              <w:keepNext/>
              <w:keepLines/>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0.033</w:t>
            </w:r>
          </w:p>
        </w:tc>
        <w:tc>
          <w:tcPr>
            <w:tcW w:w="1868" w:type="dxa"/>
          </w:tcPr>
          <w:p w14:paraId="2ED0FF89" w14:textId="77777777" w:rsidR="0058210C" w:rsidRPr="005513B8" w:rsidRDefault="0058210C" w:rsidP="005513B8">
            <w:pPr>
              <w:pStyle w:val="TableText"/>
              <w:keepNext/>
              <w:keepLines/>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74DA2225" w14:textId="77777777" w:rsidTr="005513B8">
        <w:trPr>
          <w:cnfStyle w:val="000000010000" w:firstRow="0" w:lastRow="0" w:firstColumn="0" w:lastColumn="0" w:oddVBand="0" w:evenVBand="0" w:oddHBand="0" w:evenHBand="1" w:firstRowFirstColumn="0" w:firstRowLastColumn="0" w:lastRowFirstColumn="0" w:lastRowLastColumn="0"/>
          <w:trHeight w:val="143"/>
          <w:jc w:val="center"/>
        </w:trPr>
        <w:tc>
          <w:tcPr>
            <w:tcW w:w="2790" w:type="dxa"/>
          </w:tcPr>
          <w:p w14:paraId="3A8420A7"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Developed, Open Space</w:t>
            </w:r>
          </w:p>
        </w:tc>
        <w:tc>
          <w:tcPr>
            <w:tcW w:w="1131" w:type="dxa"/>
          </w:tcPr>
          <w:p w14:paraId="5C752855" w14:textId="5AC3B4B9" w:rsidR="0058210C" w:rsidRPr="00AA06F2" w:rsidRDefault="0058210C" w:rsidP="005513B8">
            <w:pPr>
              <w:pStyle w:val="TableText"/>
              <w:jc w:val="center"/>
              <w:rPr>
                <w:rFonts w:asciiTheme="minorHAnsi" w:hAnsiTheme="minorHAnsi" w:cstheme="minorHAnsi"/>
                <w:b/>
                <w:bCs/>
                <w:color w:val="auto"/>
                <w:sz w:val="20"/>
                <w:szCs w:val="20"/>
              </w:rPr>
            </w:pPr>
            <w:r w:rsidRPr="00AA06F2">
              <w:rPr>
                <w:rFonts w:asciiTheme="minorHAnsi" w:hAnsiTheme="minorHAnsi" w:cstheme="minorHAnsi"/>
                <w:b/>
                <w:bCs/>
                <w:color w:val="auto"/>
                <w:sz w:val="20"/>
                <w:szCs w:val="20"/>
              </w:rPr>
              <w:t>0.</w:t>
            </w:r>
            <w:r w:rsidR="00AA06F2" w:rsidRPr="00AA06F2">
              <w:rPr>
                <w:rFonts w:asciiTheme="minorHAnsi" w:hAnsiTheme="minorHAnsi" w:cstheme="minorHAnsi"/>
                <w:b/>
                <w:bCs/>
                <w:color w:val="auto"/>
                <w:sz w:val="20"/>
                <w:szCs w:val="20"/>
              </w:rPr>
              <w:t>03</w:t>
            </w:r>
            <w:r w:rsidR="00612B4B">
              <w:rPr>
                <w:rFonts w:asciiTheme="minorHAnsi" w:hAnsiTheme="minorHAnsi" w:cstheme="minorHAnsi"/>
                <w:color w:val="auto"/>
                <w:sz w:val="20"/>
                <w:szCs w:val="20"/>
                <w:vertAlign w:val="superscript"/>
              </w:rPr>
              <w:t>3</w:t>
            </w:r>
          </w:p>
        </w:tc>
        <w:tc>
          <w:tcPr>
            <w:tcW w:w="1111" w:type="dxa"/>
          </w:tcPr>
          <w:p w14:paraId="79E58A8B" w14:textId="60349641"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0.01</w:t>
            </w:r>
          </w:p>
        </w:tc>
        <w:tc>
          <w:tcPr>
            <w:tcW w:w="1088" w:type="dxa"/>
          </w:tcPr>
          <w:p w14:paraId="7600FB91"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0.013</w:t>
            </w:r>
          </w:p>
        </w:tc>
        <w:tc>
          <w:tcPr>
            <w:tcW w:w="1168" w:type="dxa"/>
          </w:tcPr>
          <w:p w14:paraId="1EBFDA4C"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0.016</w:t>
            </w:r>
          </w:p>
        </w:tc>
        <w:tc>
          <w:tcPr>
            <w:tcW w:w="1868" w:type="dxa"/>
          </w:tcPr>
          <w:p w14:paraId="41264963"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Calenda, et al. 2005</w:t>
            </w:r>
          </w:p>
        </w:tc>
      </w:tr>
      <w:tr w:rsidR="005513B8" w:rsidRPr="005513B8" w14:paraId="49CDD179"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6F5CD4B5"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Developed, Low Intensity</w:t>
            </w:r>
          </w:p>
        </w:tc>
        <w:tc>
          <w:tcPr>
            <w:tcW w:w="1131" w:type="dxa"/>
          </w:tcPr>
          <w:p w14:paraId="31754566" w14:textId="30BA8A26" w:rsidR="0058210C" w:rsidRPr="00AA06F2" w:rsidRDefault="0058210C" w:rsidP="005513B8">
            <w:pPr>
              <w:pStyle w:val="TableText"/>
              <w:jc w:val="center"/>
              <w:rPr>
                <w:rFonts w:asciiTheme="minorHAnsi" w:hAnsiTheme="minorHAnsi" w:cstheme="minorHAnsi"/>
                <w:b/>
                <w:bCs/>
                <w:color w:val="auto"/>
                <w:sz w:val="20"/>
                <w:szCs w:val="20"/>
              </w:rPr>
            </w:pPr>
            <w:r w:rsidRPr="00AA06F2">
              <w:rPr>
                <w:rFonts w:asciiTheme="minorHAnsi" w:hAnsiTheme="minorHAnsi" w:cstheme="minorHAnsi"/>
                <w:b/>
                <w:bCs/>
                <w:color w:val="auto"/>
                <w:sz w:val="20"/>
                <w:szCs w:val="20"/>
              </w:rPr>
              <w:t>0.</w:t>
            </w:r>
            <w:r w:rsidR="00AA06F2" w:rsidRPr="00AA06F2">
              <w:rPr>
                <w:rFonts w:asciiTheme="minorHAnsi" w:hAnsiTheme="minorHAnsi" w:cstheme="minorHAnsi"/>
                <w:b/>
                <w:bCs/>
                <w:color w:val="auto"/>
                <w:sz w:val="20"/>
                <w:szCs w:val="20"/>
              </w:rPr>
              <w:t>038</w:t>
            </w:r>
          </w:p>
        </w:tc>
        <w:tc>
          <w:tcPr>
            <w:tcW w:w="1111" w:type="dxa"/>
          </w:tcPr>
          <w:p w14:paraId="575919EA" w14:textId="1599343A"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0.038</w:t>
            </w:r>
          </w:p>
        </w:tc>
        <w:tc>
          <w:tcPr>
            <w:tcW w:w="1088" w:type="dxa"/>
          </w:tcPr>
          <w:p w14:paraId="10441115"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0.05</w:t>
            </w:r>
          </w:p>
        </w:tc>
        <w:tc>
          <w:tcPr>
            <w:tcW w:w="1168" w:type="dxa"/>
          </w:tcPr>
          <w:p w14:paraId="1E501BC3"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0.063</w:t>
            </w:r>
          </w:p>
        </w:tc>
        <w:tc>
          <w:tcPr>
            <w:tcW w:w="1868" w:type="dxa"/>
          </w:tcPr>
          <w:p w14:paraId="0245C61C"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Calenda, et al. 2005</w:t>
            </w:r>
          </w:p>
        </w:tc>
      </w:tr>
      <w:tr w:rsidR="005513B8" w:rsidRPr="005513B8" w14:paraId="5EFC2534"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77E9FCBA"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Developed, Medium Intensity</w:t>
            </w:r>
          </w:p>
        </w:tc>
        <w:tc>
          <w:tcPr>
            <w:tcW w:w="1131" w:type="dxa"/>
          </w:tcPr>
          <w:p w14:paraId="06607F64" w14:textId="496E5CCD" w:rsidR="0058210C" w:rsidRPr="00AA06F2" w:rsidRDefault="0058210C" w:rsidP="005513B8">
            <w:pPr>
              <w:pStyle w:val="TableText"/>
              <w:jc w:val="center"/>
              <w:rPr>
                <w:rFonts w:asciiTheme="minorHAnsi" w:hAnsiTheme="minorHAnsi" w:cstheme="minorHAnsi"/>
                <w:b/>
                <w:bCs/>
                <w:color w:val="auto"/>
                <w:sz w:val="20"/>
                <w:szCs w:val="20"/>
              </w:rPr>
            </w:pPr>
            <w:r w:rsidRPr="00AA06F2">
              <w:rPr>
                <w:rFonts w:asciiTheme="minorHAnsi" w:hAnsiTheme="minorHAnsi" w:cstheme="minorHAnsi"/>
                <w:b/>
                <w:bCs/>
                <w:color w:val="auto"/>
                <w:sz w:val="20"/>
                <w:szCs w:val="20"/>
              </w:rPr>
              <w:t>0.</w:t>
            </w:r>
            <w:r w:rsidR="007863BB" w:rsidRPr="00AA06F2">
              <w:rPr>
                <w:rFonts w:asciiTheme="minorHAnsi" w:hAnsiTheme="minorHAnsi" w:cstheme="minorHAnsi"/>
                <w:b/>
                <w:bCs/>
                <w:color w:val="auto"/>
                <w:sz w:val="20"/>
                <w:szCs w:val="20"/>
              </w:rPr>
              <w:t>0</w:t>
            </w:r>
            <w:r w:rsidR="007863BB">
              <w:rPr>
                <w:rFonts w:asciiTheme="minorHAnsi" w:hAnsiTheme="minorHAnsi" w:cstheme="minorHAnsi"/>
                <w:b/>
                <w:bCs/>
                <w:color w:val="auto"/>
                <w:sz w:val="20"/>
                <w:szCs w:val="20"/>
              </w:rPr>
              <w:t>56</w:t>
            </w:r>
          </w:p>
        </w:tc>
        <w:tc>
          <w:tcPr>
            <w:tcW w:w="1111" w:type="dxa"/>
          </w:tcPr>
          <w:p w14:paraId="66916062" w14:textId="7AF439F6"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0.056</w:t>
            </w:r>
          </w:p>
        </w:tc>
        <w:tc>
          <w:tcPr>
            <w:tcW w:w="1088" w:type="dxa"/>
          </w:tcPr>
          <w:p w14:paraId="722B7055"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0.075</w:t>
            </w:r>
          </w:p>
        </w:tc>
        <w:tc>
          <w:tcPr>
            <w:tcW w:w="1168" w:type="dxa"/>
          </w:tcPr>
          <w:p w14:paraId="078159D4"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0.094</w:t>
            </w:r>
          </w:p>
        </w:tc>
        <w:tc>
          <w:tcPr>
            <w:tcW w:w="1868" w:type="dxa"/>
          </w:tcPr>
          <w:p w14:paraId="085FD1B1"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Calenda, et al. 2005</w:t>
            </w:r>
          </w:p>
        </w:tc>
      </w:tr>
      <w:tr w:rsidR="005513B8" w:rsidRPr="005513B8" w14:paraId="72A3BE82"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0A2C14AF"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Developed, High Intensity</w:t>
            </w:r>
          </w:p>
        </w:tc>
        <w:tc>
          <w:tcPr>
            <w:tcW w:w="1131" w:type="dxa"/>
          </w:tcPr>
          <w:p w14:paraId="1264675F" w14:textId="29AA5BDC" w:rsidR="0058210C" w:rsidRPr="00AA06F2" w:rsidRDefault="0058210C" w:rsidP="005513B8">
            <w:pPr>
              <w:pStyle w:val="TableText"/>
              <w:jc w:val="center"/>
              <w:rPr>
                <w:rFonts w:asciiTheme="minorHAnsi" w:hAnsiTheme="minorHAnsi" w:cstheme="minorHAnsi"/>
                <w:b/>
                <w:bCs/>
                <w:color w:val="auto"/>
                <w:sz w:val="20"/>
                <w:szCs w:val="20"/>
              </w:rPr>
            </w:pPr>
            <w:r w:rsidRPr="00AA06F2">
              <w:rPr>
                <w:rFonts w:asciiTheme="minorHAnsi" w:hAnsiTheme="minorHAnsi" w:cstheme="minorHAnsi"/>
                <w:b/>
                <w:bCs/>
                <w:color w:val="auto"/>
                <w:sz w:val="20"/>
                <w:szCs w:val="20"/>
              </w:rPr>
              <w:t>0.</w:t>
            </w:r>
            <w:r w:rsidR="00AA06F2" w:rsidRPr="00AA06F2">
              <w:rPr>
                <w:rFonts w:asciiTheme="minorHAnsi" w:hAnsiTheme="minorHAnsi" w:cstheme="minorHAnsi"/>
                <w:b/>
                <w:bCs/>
                <w:color w:val="auto"/>
                <w:sz w:val="20"/>
                <w:szCs w:val="20"/>
              </w:rPr>
              <w:t>075</w:t>
            </w:r>
          </w:p>
        </w:tc>
        <w:tc>
          <w:tcPr>
            <w:tcW w:w="1111" w:type="dxa"/>
          </w:tcPr>
          <w:p w14:paraId="58223A6A" w14:textId="3F03DDE5"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0.075</w:t>
            </w:r>
          </w:p>
        </w:tc>
        <w:tc>
          <w:tcPr>
            <w:tcW w:w="1088" w:type="dxa"/>
          </w:tcPr>
          <w:p w14:paraId="3427E13B"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p>
        </w:tc>
        <w:tc>
          <w:tcPr>
            <w:tcW w:w="1168" w:type="dxa"/>
          </w:tcPr>
          <w:p w14:paraId="78F85D69"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0.125</w:t>
            </w:r>
          </w:p>
        </w:tc>
        <w:tc>
          <w:tcPr>
            <w:tcW w:w="1868" w:type="dxa"/>
          </w:tcPr>
          <w:p w14:paraId="6B248233"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Calenda, et al. 2005</w:t>
            </w:r>
          </w:p>
        </w:tc>
      </w:tr>
      <w:tr w:rsidR="005513B8" w:rsidRPr="005513B8" w14:paraId="501F105E"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0ED0754B"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Barren Land</w:t>
            </w:r>
          </w:p>
        </w:tc>
        <w:tc>
          <w:tcPr>
            <w:tcW w:w="1131" w:type="dxa"/>
          </w:tcPr>
          <w:p w14:paraId="5DD9A7A2" w14:textId="311683DB" w:rsidR="0058210C" w:rsidRPr="00AA06F2" w:rsidRDefault="0058210C" w:rsidP="005513B8">
            <w:pPr>
              <w:pStyle w:val="TableText"/>
              <w:jc w:val="center"/>
              <w:rPr>
                <w:rFonts w:asciiTheme="minorHAnsi" w:hAnsiTheme="minorHAnsi" w:cstheme="minorHAnsi"/>
                <w:b/>
                <w:bCs/>
                <w:color w:val="auto"/>
                <w:sz w:val="20"/>
                <w:szCs w:val="20"/>
              </w:rPr>
            </w:pPr>
            <w:r w:rsidRPr="00AA06F2">
              <w:rPr>
                <w:rFonts w:asciiTheme="minorHAnsi" w:hAnsiTheme="minorHAnsi" w:cstheme="minorHAnsi"/>
                <w:b/>
                <w:bCs/>
                <w:color w:val="auto"/>
                <w:sz w:val="20"/>
                <w:szCs w:val="20"/>
              </w:rPr>
              <w:t>0.</w:t>
            </w:r>
            <w:r w:rsidR="00AA06F2" w:rsidRPr="00AA06F2">
              <w:rPr>
                <w:rFonts w:asciiTheme="minorHAnsi" w:hAnsiTheme="minorHAnsi" w:cstheme="minorHAnsi"/>
                <w:b/>
                <w:bCs/>
                <w:color w:val="auto"/>
                <w:sz w:val="20"/>
                <w:szCs w:val="20"/>
              </w:rPr>
              <w:t>025</w:t>
            </w:r>
          </w:p>
        </w:tc>
        <w:tc>
          <w:tcPr>
            <w:tcW w:w="1111" w:type="dxa"/>
          </w:tcPr>
          <w:p w14:paraId="6E307FA8" w14:textId="30DE5E6F"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0.025</w:t>
            </w:r>
          </w:p>
        </w:tc>
        <w:tc>
          <w:tcPr>
            <w:tcW w:w="1088" w:type="dxa"/>
          </w:tcPr>
          <w:p w14:paraId="559E3FD3"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w:t>
            </w:r>
          </w:p>
        </w:tc>
        <w:tc>
          <w:tcPr>
            <w:tcW w:w="1168" w:type="dxa"/>
          </w:tcPr>
          <w:p w14:paraId="33035BCB"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0.035</w:t>
            </w:r>
          </w:p>
        </w:tc>
        <w:tc>
          <w:tcPr>
            <w:tcW w:w="1868" w:type="dxa"/>
          </w:tcPr>
          <w:p w14:paraId="22E541EE"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4A9B35DC"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52C3B5DF"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Deciduous Forest</w:t>
            </w:r>
          </w:p>
        </w:tc>
        <w:tc>
          <w:tcPr>
            <w:tcW w:w="1131" w:type="dxa"/>
          </w:tcPr>
          <w:p w14:paraId="73D813DE" w14:textId="68690E8F" w:rsidR="0058210C" w:rsidRPr="00AA06F2" w:rsidRDefault="0058210C" w:rsidP="005513B8">
            <w:pPr>
              <w:pStyle w:val="TableText"/>
              <w:jc w:val="center"/>
              <w:rPr>
                <w:rFonts w:asciiTheme="minorHAnsi" w:hAnsiTheme="minorHAnsi" w:cstheme="minorHAnsi"/>
                <w:b/>
                <w:bCs/>
                <w:color w:val="auto"/>
                <w:sz w:val="20"/>
                <w:szCs w:val="20"/>
              </w:rPr>
            </w:pPr>
            <w:r w:rsidRPr="00AA06F2">
              <w:rPr>
                <w:rFonts w:asciiTheme="minorHAnsi" w:hAnsiTheme="minorHAnsi" w:cstheme="minorHAnsi"/>
                <w:b/>
                <w:bCs/>
                <w:color w:val="auto"/>
                <w:sz w:val="20"/>
                <w:szCs w:val="20"/>
              </w:rPr>
              <w:t>0.1</w:t>
            </w:r>
          </w:p>
        </w:tc>
        <w:tc>
          <w:tcPr>
            <w:tcW w:w="1111" w:type="dxa"/>
          </w:tcPr>
          <w:p w14:paraId="3925100B" w14:textId="0200CD7E"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p>
        </w:tc>
        <w:tc>
          <w:tcPr>
            <w:tcW w:w="1088" w:type="dxa"/>
          </w:tcPr>
          <w:p w14:paraId="5DE53C47"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0.12</w:t>
            </w:r>
          </w:p>
        </w:tc>
        <w:tc>
          <w:tcPr>
            <w:tcW w:w="1168" w:type="dxa"/>
          </w:tcPr>
          <w:p w14:paraId="3E46582B"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0.16</w:t>
            </w:r>
          </w:p>
        </w:tc>
        <w:tc>
          <w:tcPr>
            <w:tcW w:w="1868" w:type="dxa"/>
          </w:tcPr>
          <w:p w14:paraId="2BB14470"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1417E83D"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3F6E031A"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Evergreen Forest</w:t>
            </w:r>
          </w:p>
        </w:tc>
        <w:tc>
          <w:tcPr>
            <w:tcW w:w="1131" w:type="dxa"/>
          </w:tcPr>
          <w:p w14:paraId="7D5E19EC" w14:textId="3732B951" w:rsidR="0058210C" w:rsidRPr="00AA06F2" w:rsidRDefault="0058210C" w:rsidP="005513B8">
            <w:pPr>
              <w:pStyle w:val="TableText"/>
              <w:jc w:val="center"/>
              <w:rPr>
                <w:rFonts w:asciiTheme="minorHAnsi" w:hAnsiTheme="minorHAnsi" w:cstheme="minorHAnsi"/>
                <w:b/>
                <w:bCs/>
                <w:color w:val="auto"/>
                <w:sz w:val="20"/>
                <w:szCs w:val="20"/>
              </w:rPr>
            </w:pPr>
            <w:r w:rsidRPr="00AA06F2">
              <w:rPr>
                <w:rFonts w:asciiTheme="minorHAnsi" w:hAnsiTheme="minorHAnsi" w:cstheme="minorHAnsi"/>
                <w:b/>
                <w:bCs/>
                <w:color w:val="auto"/>
                <w:sz w:val="20"/>
                <w:szCs w:val="20"/>
              </w:rPr>
              <w:t>0.1</w:t>
            </w:r>
          </w:p>
        </w:tc>
        <w:tc>
          <w:tcPr>
            <w:tcW w:w="1111" w:type="dxa"/>
          </w:tcPr>
          <w:p w14:paraId="7A79CF8A" w14:textId="437F153A"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p>
        </w:tc>
        <w:tc>
          <w:tcPr>
            <w:tcW w:w="1088" w:type="dxa"/>
          </w:tcPr>
          <w:p w14:paraId="2E1BCBD5"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0.12</w:t>
            </w:r>
          </w:p>
        </w:tc>
        <w:tc>
          <w:tcPr>
            <w:tcW w:w="1168" w:type="dxa"/>
          </w:tcPr>
          <w:p w14:paraId="7B677707"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0.16</w:t>
            </w:r>
          </w:p>
        </w:tc>
        <w:tc>
          <w:tcPr>
            <w:tcW w:w="1868" w:type="dxa"/>
          </w:tcPr>
          <w:p w14:paraId="4B4E40C7"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5AC3FFBC"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74352CBF"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Mixed Forest</w:t>
            </w:r>
          </w:p>
        </w:tc>
        <w:tc>
          <w:tcPr>
            <w:tcW w:w="1131" w:type="dxa"/>
          </w:tcPr>
          <w:p w14:paraId="3903C635" w14:textId="7E3A3904" w:rsidR="0058210C" w:rsidRPr="00AA06F2" w:rsidRDefault="0058210C" w:rsidP="005513B8">
            <w:pPr>
              <w:pStyle w:val="TableText"/>
              <w:jc w:val="center"/>
              <w:rPr>
                <w:rFonts w:asciiTheme="minorHAnsi" w:hAnsiTheme="minorHAnsi" w:cstheme="minorHAnsi"/>
                <w:b/>
                <w:bCs/>
                <w:color w:val="auto"/>
                <w:sz w:val="20"/>
                <w:szCs w:val="20"/>
              </w:rPr>
            </w:pPr>
            <w:r w:rsidRPr="00AA06F2">
              <w:rPr>
                <w:rFonts w:asciiTheme="minorHAnsi" w:hAnsiTheme="minorHAnsi" w:cstheme="minorHAnsi"/>
                <w:b/>
                <w:bCs/>
                <w:color w:val="auto"/>
                <w:sz w:val="20"/>
                <w:szCs w:val="20"/>
              </w:rPr>
              <w:t>0.1</w:t>
            </w:r>
          </w:p>
        </w:tc>
        <w:tc>
          <w:tcPr>
            <w:tcW w:w="1111" w:type="dxa"/>
          </w:tcPr>
          <w:p w14:paraId="37028B41" w14:textId="1E157A5B"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p>
        </w:tc>
        <w:tc>
          <w:tcPr>
            <w:tcW w:w="1088" w:type="dxa"/>
          </w:tcPr>
          <w:p w14:paraId="77A51DCB"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0.12</w:t>
            </w:r>
          </w:p>
        </w:tc>
        <w:tc>
          <w:tcPr>
            <w:tcW w:w="1168" w:type="dxa"/>
          </w:tcPr>
          <w:p w14:paraId="1474E524"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0.16</w:t>
            </w:r>
          </w:p>
        </w:tc>
        <w:tc>
          <w:tcPr>
            <w:tcW w:w="1868" w:type="dxa"/>
          </w:tcPr>
          <w:p w14:paraId="63875B3C"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7B2F71E7"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2C36C190"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Scrub/Shrub</w:t>
            </w:r>
          </w:p>
        </w:tc>
        <w:tc>
          <w:tcPr>
            <w:tcW w:w="1131" w:type="dxa"/>
          </w:tcPr>
          <w:p w14:paraId="4D43D224" w14:textId="36D9832A" w:rsidR="0058210C" w:rsidRPr="00AA06F2" w:rsidRDefault="0058210C" w:rsidP="005513B8">
            <w:pPr>
              <w:pStyle w:val="TableText"/>
              <w:jc w:val="center"/>
              <w:rPr>
                <w:rFonts w:asciiTheme="minorHAnsi" w:hAnsiTheme="minorHAnsi" w:cstheme="minorHAnsi"/>
                <w:b/>
                <w:bCs/>
                <w:color w:val="auto"/>
                <w:sz w:val="20"/>
                <w:szCs w:val="20"/>
              </w:rPr>
            </w:pPr>
            <w:r w:rsidRPr="00AA06F2">
              <w:rPr>
                <w:rFonts w:asciiTheme="minorHAnsi" w:hAnsiTheme="minorHAnsi" w:cstheme="minorHAnsi"/>
                <w:b/>
                <w:bCs/>
                <w:color w:val="auto"/>
                <w:sz w:val="20"/>
                <w:szCs w:val="20"/>
              </w:rPr>
              <w:t>0.</w:t>
            </w:r>
            <w:r w:rsidR="00AA06F2" w:rsidRPr="00AA06F2">
              <w:rPr>
                <w:rFonts w:asciiTheme="minorHAnsi" w:hAnsiTheme="minorHAnsi" w:cstheme="minorHAnsi"/>
                <w:b/>
                <w:bCs/>
                <w:color w:val="auto"/>
                <w:sz w:val="20"/>
                <w:szCs w:val="20"/>
              </w:rPr>
              <w:t>035</w:t>
            </w:r>
          </w:p>
        </w:tc>
        <w:tc>
          <w:tcPr>
            <w:tcW w:w="1111" w:type="dxa"/>
          </w:tcPr>
          <w:p w14:paraId="4BAC8B3A" w14:textId="60D7AE3A"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0.035</w:t>
            </w:r>
          </w:p>
        </w:tc>
        <w:tc>
          <w:tcPr>
            <w:tcW w:w="1088" w:type="dxa"/>
          </w:tcPr>
          <w:p w14:paraId="356608B6"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0.05</w:t>
            </w:r>
          </w:p>
        </w:tc>
        <w:tc>
          <w:tcPr>
            <w:tcW w:w="1168" w:type="dxa"/>
          </w:tcPr>
          <w:p w14:paraId="26690363"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0.07</w:t>
            </w:r>
          </w:p>
        </w:tc>
        <w:tc>
          <w:tcPr>
            <w:tcW w:w="1868" w:type="dxa"/>
          </w:tcPr>
          <w:p w14:paraId="25B3BB91"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5C7D7314"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6631AF04"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Grassland/Herbaceous</w:t>
            </w:r>
          </w:p>
        </w:tc>
        <w:tc>
          <w:tcPr>
            <w:tcW w:w="1131" w:type="dxa"/>
          </w:tcPr>
          <w:p w14:paraId="138D2BAC" w14:textId="4A01DC18" w:rsidR="0058210C" w:rsidRPr="00AA06F2" w:rsidRDefault="0058210C" w:rsidP="005513B8">
            <w:pPr>
              <w:pStyle w:val="TableText"/>
              <w:jc w:val="center"/>
              <w:rPr>
                <w:rFonts w:asciiTheme="minorHAnsi" w:hAnsiTheme="minorHAnsi" w:cstheme="minorHAnsi"/>
                <w:b/>
                <w:bCs/>
                <w:color w:val="auto"/>
                <w:sz w:val="20"/>
                <w:szCs w:val="20"/>
              </w:rPr>
            </w:pPr>
            <w:r w:rsidRPr="00AA06F2">
              <w:rPr>
                <w:rFonts w:asciiTheme="minorHAnsi" w:hAnsiTheme="minorHAnsi" w:cstheme="minorHAnsi"/>
                <w:b/>
                <w:bCs/>
                <w:color w:val="auto"/>
                <w:sz w:val="20"/>
                <w:szCs w:val="20"/>
              </w:rPr>
              <w:t>0.</w:t>
            </w:r>
            <w:r w:rsidR="00AA06F2" w:rsidRPr="00AA06F2">
              <w:rPr>
                <w:rFonts w:asciiTheme="minorHAnsi" w:hAnsiTheme="minorHAnsi" w:cstheme="minorHAnsi"/>
                <w:b/>
                <w:bCs/>
                <w:color w:val="auto"/>
                <w:sz w:val="20"/>
                <w:szCs w:val="20"/>
              </w:rPr>
              <w:t>025</w:t>
            </w:r>
          </w:p>
        </w:tc>
        <w:tc>
          <w:tcPr>
            <w:tcW w:w="1111" w:type="dxa"/>
          </w:tcPr>
          <w:p w14:paraId="1B140F49" w14:textId="3DE19E92"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0.025</w:t>
            </w:r>
          </w:p>
        </w:tc>
        <w:tc>
          <w:tcPr>
            <w:tcW w:w="1088" w:type="dxa"/>
          </w:tcPr>
          <w:p w14:paraId="6B9B2D66"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w:t>
            </w:r>
          </w:p>
        </w:tc>
        <w:tc>
          <w:tcPr>
            <w:tcW w:w="1168" w:type="dxa"/>
          </w:tcPr>
          <w:p w14:paraId="3B297FA4"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0.035</w:t>
            </w:r>
          </w:p>
        </w:tc>
        <w:tc>
          <w:tcPr>
            <w:tcW w:w="1868" w:type="dxa"/>
          </w:tcPr>
          <w:p w14:paraId="42128B79"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7E7C7641"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53B4A31A"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Pasture/Hay</w:t>
            </w:r>
          </w:p>
        </w:tc>
        <w:tc>
          <w:tcPr>
            <w:tcW w:w="1131" w:type="dxa"/>
          </w:tcPr>
          <w:p w14:paraId="55640ACA" w14:textId="6E672852" w:rsidR="0058210C" w:rsidRPr="00AA06F2" w:rsidRDefault="0058210C" w:rsidP="005513B8">
            <w:pPr>
              <w:pStyle w:val="TableText"/>
              <w:jc w:val="center"/>
              <w:rPr>
                <w:rFonts w:asciiTheme="minorHAnsi" w:hAnsiTheme="minorHAnsi" w:cstheme="minorHAnsi"/>
                <w:b/>
                <w:bCs/>
                <w:color w:val="auto"/>
                <w:sz w:val="20"/>
                <w:szCs w:val="20"/>
              </w:rPr>
            </w:pPr>
            <w:r w:rsidRPr="00AA06F2">
              <w:rPr>
                <w:rFonts w:asciiTheme="minorHAnsi" w:hAnsiTheme="minorHAnsi" w:cstheme="minorHAnsi"/>
                <w:b/>
                <w:bCs/>
                <w:color w:val="auto"/>
                <w:sz w:val="20"/>
                <w:szCs w:val="20"/>
              </w:rPr>
              <w:t>0.</w:t>
            </w:r>
            <w:r w:rsidR="00AA06F2" w:rsidRPr="00AA06F2">
              <w:rPr>
                <w:rFonts w:asciiTheme="minorHAnsi" w:hAnsiTheme="minorHAnsi" w:cstheme="minorHAnsi"/>
                <w:b/>
                <w:bCs/>
                <w:color w:val="auto"/>
                <w:sz w:val="20"/>
                <w:szCs w:val="20"/>
              </w:rPr>
              <w:t>03</w:t>
            </w:r>
          </w:p>
        </w:tc>
        <w:tc>
          <w:tcPr>
            <w:tcW w:w="1111" w:type="dxa"/>
          </w:tcPr>
          <w:p w14:paraId="53E1F84E" w14:textId="29D116CA"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w:t>
            </w:r>
          </w:p>
        </w:tc>
        <w:tc>
          <w:tcPr>
            <w:tcW w:w="1088" w:type="dxa"/>
          </w:tcPr>
          <w:p w14:paraId="1EFFBCB4"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0.04</w:t>
            </w:r>
          </w:p>
        </w:tc>
        <w:tc>
          <w:tcPr>
            <w:tcW w:w="1168" w:type="dxa"/>
          </w:tcPr>
          <w:p w14:paraId="53F6FC3D"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0.05</w:t>
            </w:r>
          </w:p>
        </w:tc>
        <w:tc>
          <w:tcPr>
            <w:tcW w:w="1868" w:type="dxa"/>
          </w:tcPr>
          <w:p w14:paraId="45378880"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547BD450"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07D1A110"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Cultivated Crops</w:t>
            </w:r>
          </w:p>
        </w:tc>
        <w:tc>
          <w:tcPr>
            <w:tcW w:w="1131" w:type="dxa"/>
          </w:tcPr>
          <w:p w14:paraId="3DDFD286" w14:textId="05EFCB72" w:rsidR="0058210C" w:rsidRPr="00AA06F2" w:rsidRDefault="0058210C" w:rsidP="005513B8">
            <w:pPr>
              <w:pStyle w:val="TableText"/>
              <w:jc w:val="center"/>
              <w:rPr>
                <w:rFonts w:asciiTheme="minorHAnsi" w:hAnsiTheme="minorHAnsi" w:cstheme="minorHAnsi"/>
                <w:b/>
                <w:bCs/>
                <w:color w:val="auto"/>
                <w:sz w:val="20"/>
                <w:szCs w:val="20"/>
              </w:rPr>
            </w:pPr>
            <w:r w:rsidRPr="00AA06F2">
              <w:rPr>
                <w:rFonts w:asciiTheme="minorHAnsi" w:hAnsiTheme="minorHAnsi" w:cstheme="minorHAnsi"/>
                <w:b/>
                <w:bCs/>
                <w:color w:val="auto"/>
                <w:sz w:val="20"/>
                <w:szCs w:val="20"/>
              </w:rPr>
              <w:t>0.</w:t>
            </w:r>
            <w:r w:rsidR="00AA06F2" w:rsidRPr="00AA06F2">
              <w:rPr>
                <w:rFonts w:asciiTheme="minorHAnsi" w:hAnsiTheme="minorHAnsi" w:cstheme="minorHAnsi"/>
                <w:b/>
                <w:bCs/>
                <w:color w:val="auto"/>
                <w:sz w:val="20"/>
                <w:szCs w:val="20"/>
              </w:rPr>
              <w:t>025</w:t>
            </w:r>
          </w:p>
        </w:tc>
        <w:tc>
          <w:tcPr>
            <w:tcW w:w="1111" w:type="dxa"/>
          </w:tcPr>
          <w:p w14:paraId="101CA99F" w14:textId="79FEC531"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0.025</w:t>
            </w:r>
          </w:p>
        </w:tc>
        <w:tc>
          <w:tcPr>
            <w:tcW w:w="1088" w:type="dxa"/>
          </w:tcPr>
          <w:p w14:paraId="36A40531"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0.035</w:t>
            </w:r>
          </w:p>
        </w:tc>
        <w:tc>
          <w:tcPr>
            <w:tcW w:w="1168" w:type="dxa"/>
          </w:tcPr>
          <w:p w14:paraId="4D67E6C4"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0.045</w:t>
            </w:r>
          </w:p>
        </w:tc>
        <w:tc>
          <w:tcPr>
            <w:tcW w:w="1868" w:type="dxa"/>
          </w:tcPr>
          <w:p w14:paraId="260CCF5C"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3EB4E0C6"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2D8CDD60"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Woody Wetlands</w:t>
            </w:r>
          </w:p>
        </w:tc>
        <w:tc>
          <w:tcPr>
            <w:tcW w:w="1131" w:type="dxa"/>
          </w:tcPr>
          <w:p w14:paraId="5BE60454" w14:textId="7FC10A78" w:rsidR="0058210C" w:rsidRPr="00AA06F2" w:rsidRDefault="0058210C" w:rsidP="005513B8">
            <w:pPr>
              <w:pStyle w:val="TableText"/>
              <w:jc w:val="center"/>
              <w:rPr>
                <w:rFonts w:asciiTheme="minorHAnsi" w:hAnsiTheme="minorHAnsi" w:cstheme="minorHAnsi"/>
                <w:b/>
                <w:bCs/>
                <w:color w:val="auto"/>
                <w:sz w:val="20"/>
                <w:szCs w:val="20"/>
              </w:rPr>
            </w:pPr>
            <w:r w:rsidRPr="00AA06F2">
              <w:rPr>
                <w:rFonts w:asciiTheme="minorHAnsi" w:hAnsiTheme="minorHAnsi" w:cstheme="minorHAnsi"/>
                <w:b/>
                <w:bCs/>
                <w:color w:val="auto"/>
                <w:sz w:val="20"/>
                <w:szCs w:val="20"/>
              </w:rPr>
              <w:t>0.</w:t>
            </w:r>
            <w:r w:rsidR="00AA06F2" w:rsidRPr="00AA06F2">
              <w:rPr>
                <w:rFonts w:asciiTheme="minorHAnsi" w:hAnsiTheme="minorHAnsi" w:cstheme="minorHAnsi"/>
                <w:b/>
                <w:bCs/>
                <w:color w:val="auto"/>
                <w:sz w:val="20"/>
                <w:szCs w:val="20"/>
              </w:rPr>
              <w:t>08</w:t>
            </w:r>
          </w:p>
        </w:tc>
        <w:tc>
          <w:tcPr>
            <w:tcW w:w="1111" w:type="dxa"/>
          </w:tcPr>
          <w:p w14:paraId="10157D53" w14:textId="4E9C43E8"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0.08</w:t>
            </w:r>
          </w:p>
        </w:tc>
        <w:tc>
          <w:tcPr>
            <w:tcW w:w="1088" w:type="dxa"/>
          </w:tcPr>
          <w:p w14:paraId="23759DA4"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p>
        </w:tc>
        <w:tc>
          <w:tcPr>
            <w:tcW w:w="1168" w:type="dxa"/>
          </w:tcPr>
          <w:p w14:paraId="722D50CD"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0.12</w:t>
            </w:r>
          </w:p>
        </w:tc>
        <w:tc>
          <w:tcPr>
            <w:tcW w:w="1868" w:type="dxa"/>
          </w:tcPr>
          <w:p w14:paraId="4F81B977"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7294E734"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3C1FDDE7" w14:textId="77777777" w:rsidR="0058210C" w:rsidRPr="005513B8" w:rsidRDefault="0058210C" w:rsidP="0058210C">
            <w:pPr>
              <w:rPr>
                <w:rFonts w:asciiTheme="minorHAnsi" w:hAnsiTheme="minorHAnsi" w:cstheme="minorHAnsi"/>
                <w:color w:val="auto"/>
                <w:szCs w:val="20"/>
              </w:rPr>
            </w:pPr>
            <w:r w:rsidRPr="005513B8">
              <w:rPr>
                <w:rFonts w:asciiTheme="minorHAnsi" w:hAnsiTheme="minorHAnsi" w:cstheme="minorHAnsi"/>
                <w:color w:val="auto"/>
                <w:szCs w:val="20"/>
              </w:rPr>
              <w:t>Emergent Herbaceous Wetland</w:t>
            </w:r>
          </w:p>
        </w:tc>
        <w:tc>
          <w:tcPr>
            <w:tcW w:w="1131" w:type="dxa"/>
          </w:tcPr>
          <w:p w14:paraId="3250DD05" w14:textId="749F99DF" w:rsidR="0058210C" w:rsidRPr="00AA06F2" w:rsidRDefault="0058210C" w:rsidP="005513B8">
            <w:pPr>
              <w:pStyle w:val="TableText"/>
              <w:jc w:val="center"/>
              <w:rPr>
                <w:rFonts w:asciiTheme="minorHAnsi" w:hAnsiTheme="minorHAnsi" w:cstheme="minorHAnsi"/>
                <w:b/>
                <w:bCs/>
                <w:color w:val="auto"/>
                <w:sz w:val="20"/>
                <w:szCs w:val="20"/>
              </w:rPr>
            </w:pPr>
            <w:r w:rsidRPr="00AA06F2">
              <w:rPr>
                <w:rFonts w:asciiTheme="minorHAnsi" w:hAnsiTheme="minorHAnsi" w:cstheme="minorHAnsi"/>
                <w:b/>
                <w:bCs/>
                <w:color w:val="auto"/>
                <w:sz w:val="20"/>
                <w:szCs w:val="20"/>
              </w:rPr>
              <w:t>0.</w:t>
            </w:r>
            <w:r w:rsidR="00AA06F2" w:rsidRPr="00AA06F2">
              <w:rPr>
                <w:rFonts w:asciiTheme="minorHAnsi" w:hAnsiTheme="minorHAnsi" w:cstheme="minorHAnsi"/>
                <w:b/>
                <w:bCs/>
                <w:color w:val="auto"/>
                <w:sz w:val="20"/>
                <w:szCs w:val="20"/>
              </w:rPr>
              <w:t>075</w:t>
            </w:r>
          </w:p>
        </w:tc>
        <w:tc>
          <w:tcPr>
            <w:tcW w:w="1111" w:type="dxa"/>
          </w:tcPr>
          <w:p w14:paraId="2D90B5D2" w14:textId="2240FDAF"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0.075</w:t>
            </w:r>
          </w:p>
        </w:tc>
        <w:tc>
          <w:tcPr>
            <w:tcW w:w="1088" w:type="dxa"/>
          </w:tcPr>
          <w:p w14:paraId="239BF708"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p>
        </w:tc>
        <w:tc>
          <w:tcPr>
            <w:tcW w:w="1168" w:type="dxa"/>
          </w:tcPr>
          <w:p w14:paraId="3160BB29"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0.15</w:t>
            </w:r>
          </w:p>
        </w:tc>
        <w:tc>
          <w:tcPr>
            <w:tcW w:w="1868" w:type="dxa"/>
          </w:tcPr>
          <w:p w14:paraId="66F8D1C9" w14:textId="77777777" w:rsidR="0058210C" w:rsidRPr="005513B8" w:rsidRDefault="0058210C"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5513B8" w:rsidRPr="005513B8" w14:paraId="1DA755AC"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47F7A0CF" w14:textId="32C246AD" w:rsidR="0058210C" w:rsidRPr="005513B8" w:rsidRDefault="0058210C" w:rsidP="0058210C">
            <w:pPr>
              <w:rPr>
                <w:rFonts w:asciiTheme="minorHAnsi" w:hAnsiTheme="minorHAnsi" w:cstheme="minorHAnsi"/>
                <w:color w:val="auto"/>
                <w:szCs w:val="20"/>
                <w:vertAlign w:val="superscript"/>
              </w:rPr>
            </w:pPr>
            <w:r w:rsidRPr="005513B8">
              <w:rPr>
                <w:rFonts w:asciiTheme="minorHAnsi" w:hAnsiTheme="minorHAnsi" w:cstheme="minorHAnsi"/>
                <w:color w:val="auto"/>
                <w:szCs w:val="20"/>
              </w:rPr>
              <w:t>Main Channel</w:t>
            </w:r>
            <w:r w:rsidR="005513B8">
              <w:rPr>
                <w:rFonts w:asciiTheme="minorHAnsi" w:hAnsiTheme="minorHAnsi" w:cstheme="minorHAnsi"/>
                <w:color w:val="auto"/>
                <w:szCs w:val="20"/>
                <w:vertAlign w:val="superscript"/>
              </w:rPr>
              <w:t>1</w:t>
            </w:r>
          </w:p>
        </w:tc>
        <w:tc>
          <w:tcPr>
            <w:tcW w:w="1131" w:type="dxa"/>
          </w:tcPr>
          <w:p w14:paraId="099BADEB" w14:textId="199DF7BA" w:rsidR="0058210C" w:rsidRPr="00AA06F2" w:rsidRDefault="0058210C" w:rsidP="005513B8">
            <w:pPr>
              <w:pStyle w:val="TableText"/>
              <w:jc w:val="center"/>
              <w:rPr>
                <w:rFonts w:asciiTheme="minorHAnsi" w:hAnsiTheme="minorHAnsi" w:cstheme="minorHAnsi"/>
                <w:b/>
                <w:bCs/>
                <w:color w:val="auto"/>
                <w:sz w:val="20"/>
                <w:szCs w:val="20"/>
              </w:rPr>
            </w:pPr>
            <w:r w:rsidRPr="00AA06F2">
              <w:rPr>
                <w:rFonts w:asciiTheme="minorHAnsi" w:hAnsiTheme="minorHAnsi" w:cstheme="minorHAnsi"/>
                <w:b/>
                <w:bCs/>
                <w:color w:val="auto"/>
                <w:sz w:val="20"/>
                <w:szCs w:val="20"/>
              </w:rPr>
              <w:t>0.045</w:t>
            </w:r>
          </w:p>
        </w:tc>
        <w:tc>
          <w:tcPr>
            <w:tcW w:w="1111" w:type="dxa"/>
          </w:tcPr>
          <w:p w14:paraId="01E1039D" w14:textId="633BD65E" w:rsidR="0058210C" w:rsidRPr="005513B8" w:rsidRDefault="0058210C" w:rsidP="005513B8">
            <w:pPr>
              <w:pStyle w:val="TableText"/>
              <w:jc w:val="center"/>
              <w:rPr>
                <w:rFonts w:asciiTheme="minorHAnsi" w:hAnsiTheme="minorHAnsi" w:cstheme="minorHAnsi"/>
                <w:color w:val="auto"/>
                <w:sz w:val="20"/>
                <w:szCs w:val="20"/>
              </w:rPr>
            </w:pPr>
          </w:p>
        </w:tc>
        <w:tc>
          <w:tcPr>
            <w:tcW w:w="1088" w:type="dxa"/>
          </w:tcPr>
          <w:p w14:paraId="30544C6B" w14:textId="77777777" w:rsidR="0058210C" w:rsidRPr="005513B8" w:rsidRDefault="0058210C" w:rsidP="005513B8">
            <w:pPr>
              <w:pStyle w:val="TableText"/>
              <w:jc w:val="center"/>
              <w:rPr>
                <w:rFonts w:asciiTheme="minorHAnsi" w:hAnsiTheme="minorHAnsi" w:cstheme="minorHAnsi"/>
                <w:color w:val="auto"/>
                <w:sz w:val="20"/>
                <w:szCs w:val="20"/>
              </w:rPr>
            </w:pPr>
          </w:p>
        </w:tc>
        <w:tc>
          <w:tcPr>
            <w:tcW w:w="1168" w:type="dxa"/>
          </w:tcPr>
          <w:p w14:paraId="2D04690F" w14:textId="77777777" w:rsidR="0058210C" w:rsidRPr="005513B8" w:rsidRDefault="0058210C" w:rsidP="005513B8">
            <w:pPr>
              <w:pStyle w:val="TableText"/>
              <w:jc w:val="center"/>
              <w:rPr>
                <w:rFonts w:asciiTheme="minorHAnsi" w:hAnsiTheme="minorHAnsi" w:cstheme="minorHAnsi"/>
                <w:color w:val="auto"/>
                <w:sz w:val="20"/>
                <w:szCs w:val="20"/>
              </w:rPr>
            </w:pPr>
          </w:p>
        </w:tc>
        <w:tc>
          <w:tcPr>
            <w:tcW w:w="1868" w:type="dxa"/>
          </w:tcPr>
          <w:p w14:paraId="1D3F3A2B" w14:textId="61A29D78" w:rsidR="0058210C" w:rsidRPr="005513B8" w:rsidRDefault="002B1A8A" w:rsidP="005513B8">
            <w:pPr>
              <w:pStyle w:val="TableText"/>
              <w:jc w:val="center"/>
              <w:rPr>
                <w:rFonts w:asciiTheme="minorHAnsi" w:hAnsiTheme="minorHAnsi" w:cstheme="minorHAnsi"/>
                <w:color w:val="auto"/>
                <w:sz w:val="20"/>
                <w:szCs w:val="20"/>
              </w:rPr>
            </w:pPr>
            <w:r>
              <w:rPr>
                <w:rFonts w:asciiTheme="minorHAnsi" w:hAnsiTheme="minorHAnsi" w:cstheme="minorHAnsi"/>
                <w:color w:val="auto"/>
                <w:sz w:val="20"/>
                <w:szCs w:val="20"/>
              </w:rPr>
              <w:t>HEC-RAS</w:t>
            </w:r>
            <w:r w:rsidR="0058210C" w:rsidRPr="005513B8">
              <w:rPr>
                <w:rFonts w:asciiTheme="minorHAnsi" w:hAnsiTheme="minorHAnsi" w:cstheme="minorHAnsi"/>
                <w:color w:val="auto"/>
                <w:sz w:val="20"/>
                <w:szCs w:val="20"/>
              </w:rPr>
              <w:t xml:space="preserve"> User</w:t>
            </w:r>
            <w:r w:rsidR="005513B8">
              <w:rPr>
                <w:rFonts w:asciiTheme="minorHAnsi" w:hAnsiTheme="minorHAnsi" w:cstheme="minorHAnsi"/>
                <w:color w:val="auto"/>
                <w:sz w:val="20"/>
                <w:szCs w:val="20"/>
              </w:rPr>
              <w:t>’</w:t>
            </w:r>
            <w:r w:rsidR="0058210C" w:rsidRPr="005513B8">
              <w:rPr>
                <w:rFonts w:asciiTheme="minorHAnsi" w:hAnsiTheme="minorHAnsi" w:cstheme="minorHAnsi"/>
                <w:color w:val="auto"/>
                <w:sz w:val="20"/>
                <w:szCs w:val="20"/>
              </w:rPr>
              <w:t>s Manual</w:t>
            </w:r>
          </w:p>
        </w:tc>
      </w:tr>
    </w:tbl>
    <w:p w14:paraId="6335C715" w14:textId="60F09D02" w:rsidR="005513B8" w:rsidRPr="00F31960" w:rsidRDefault="005513B8" w:rsidP="00F31960">
      <w:pPr>
        <w:pStyle w:val="2Body-Text"/>
        <w:spacing w:before="0" w:after="0"/>
        <w:ind w:firstLine="90"/>
        <w:rPr>
          <w:sz w:val="18"/>
          <w:szCs w:val="18"/>
        </w:rPr>
      </w:pPr>
      <w:bookmarkStart w:id="122" w:name="_Hlk12017152"/>
      <w:r w:rsidRPr="00F31960">
        <w:rPr>
          <w:sz w:val="18"/>
          <w:szCs w:val="18"/>
          <w:vertAlign w:val="superscript"/>
        </w:rPr>
        <w:t>1</w:t>
      </w:r>
      <w:r w:rsidRPr="00F31960">
        <w:rPr>
          <w:sz w:val="18"/>
          <w:szCs w:val="18"/>
        </w:rPr>
        <w:t xml:space="preserve"> Clean, winding, some pools and shoals, some weeds and stones, lower stages, more ineffective </w:t>
      </w:r>
      <w:r w:rsidR="008C2260" w:rsidRPr="00F31960">
        <w:rPr>
          <w:sz w:val="18"/>
          <w:szCs w:val="18"/>
        </w:rPr>
        <w:t>slopes,</w:t>
      </w:r>
      <w:r w:rsidRPr="00F31960">
        <w:rPr>
          <w:sz w:val="18"/>
          <w:szCs w:val="18"/>
        </w:rPr>
        <w:t xml:space="preserve"> and sections</w:t>
      </w:r>
    </w:p>
    <w:p w14:paraId="03CF3514" w14:textId="3B1D172E" w:rsidR="00F31960" w:rsidRDefault="00F31960" w:rsidP="00F31960">
      <w:pPr>
        <w:pStyle w:val="2Body-Text"/>
        <w:spacing w:before="0" w:after="0"/>
        <w:ind w:left="90"/>
        <w:rPr>
          <w:b/>
          <w:bCs/>
          <w:sz w:val="18"/>
          <w:szCs w:val="18"/>
        </w:rPr>
      </w:pPr>
      <w:r w:rsidRPr="00F31960">
        <w:rPr>
          <w:sz w:val="18"/>
          <w:szCs w:val="18"/>
          <w:vertAlign w:val="superscript"/>
        </w:rPr>
        <w:t>2</w:t>
      </w:r>
      <w:r w:rsidR="00612B4B" w:rsidRPr="00F31960">
        <w:rPr>
          <w:sz w:val="18"/>
          <w:szCs w:val="18"/>
        </w:rPr>
        <w:t xml:space="preserve"> </w:t>
      </w:r>
      <w:r w:rsidRPr="00F31960">
        <w:rPr>
          <w:sz w:val="18"/>
          <w:szCs w:val="18"/>
        </w:rPr>
        <w:t xml:space="preserve">Selected values based on validation efforts in neighboring basins values adjusted to accomplish validation goals as described in </w:t>
      </w:r>
      <w:r w:rsidRPr="00F31960">
        <w:rPr>
          <w:b/>
          <w:bCs/>
          <w:sz w:val="18"/>
          <w:szCs w:val="18"/>
        </w:rPr>
        <w:t xml:space="preserve">Section </w:t>
      </w:r>
      <w:r w:rsidRPr="00F31960">
        <w:rPr>
          <w:b/>
          <w:bCs/>
          <w:sz w:val="18"/>
          <w:szCs w:val="18"/>
        </w:rPr>
        <w:fldChar w:fldCharType="begin"/>
      </w:r>
      <w:r w:rsidRPr="00F31960">
        <w:rPr>
          <w:b/>
          <w:bCs/>
          <w:sz w:val="18"/>
          <w:szCs w:val="18"/>
        </w:rPr>
        <w:instrText xml:space="preserve"> REF _Ref48566285 \r \h  \* MERGEFORMAT </w:instrText>
      </w:r>
      <w:r w:rsidRPr="00F31960">
        <w:rPr>
          <w:b/>
          <w:bCs/>
          <w:sz w:val="18"/>
          <w:szCs w:val="18"/>
        </w:rPr>
        <w:fldChar w:fldCharType="separate"/>
      </w:r>
      <w:r w:rsidR="00CC5722">
        <w:rPr>
          <w:sz w:val="18"/>
          <w:szCs w:val="18"/>
        </w:rPr>
        <w:t>Error! Reference source not found.</w:t>
      </w:r>
      <w:r w:rsidRPr="00F31960">
        <w:rPr>
          <w:b/>
          <w:bCs/>
          <w:sz w:val="18"/>
          <w:szCs w:val="18"/>
        </w:rPr>
        <w:fldChar w:fldCharType="end"/>
      </w:r>
    </w:p>
    <w:p w14:paraId="01F003ED" w14:textId="0A3D091E" w:rsidR="00612B4B" w:rsidRPr="00F31960" w:rsidRDefault="00612B4B" w:rsidP="00F31960">
      <w:pPr>
        <w:pStyle w:val="2Body-Text"/>
        <w:spacing w:before="0" w:after="0"/>
        <w:ind w:left="90"/>
        <w:rPr>
          <w:sz w:val="18"/>
          <w:szCs w:val="18"/>
        </w:rPr>
      </w:pPr>
      <w:bookmarkStart w:id="123" w:name="_Hlk89438350"/>
      <w:r>
        <w:rPr>
          <w:sz w:val="18"/>
          <w:szCs w:val="18"/>
          <w:vertAlign w:val="superscript"/>
        </w:rPr>
        <w:t>3</w:t>
      </w:r>
      <w:r w:rsidRPr="00F31960">
        <w:rPr>
          <w:sz w:val="18"/>
          <w:szCs w:val="18"/>
        </w:rPr>
        <w:t xml:space="preserve"> </w:t>
      </w:r>
      <w:r>
        <w:rPr>
          <w:sz w:val="18"/>
          <w:szCs w:val="18"/>
        </w:rPr>
        <w:t>Aerial imagery shows less developed conditions for Open Space.</w:t>
      </w:r>
    </w:p>
    <w:bookmarkEnd w:id="123"/>
    <w:p w14:paraId="43BEA510" w14:textId="77777777" w:rsidR="00F31960" w:rsidRDefault="00F31960" w:rsidP="005513B8">
      <w:pPr>
        <w:pStyle w:val="2Body-Text"/>
        <w:spacing w:before="0"/>
        <w:rPr>
          <w:sz w:val="20"/>
          <w:szCs w:val="20"/>
        </w:rPr>
      </w:pPr>
    </w:p>
    <w:p w14:paraId="079F21E2" w14:textId="78354FF2" w:rsidR="00A503C5" w:rsidRDefault="00A503C5">
      <w:pPr>
        <w:spacing w:after="200" w:line="276" w:lineRule="auto"/>
        <w:rPr>
          <w:rFonts w:eastAsia="Times New Roman"/>
          <w:sz w:val="20"/>
          <w:szCs w:val="20"/>
        </w:rPr>
      </w:pPr>
      <w:r>
        <w:rPr>
          <w:sz w:val="20"/>
          <w:szCs w:val="20"/>
        </w:rPr>
        <w:br w:type="page"/>
      </w:r>
    </w:p>
    <w:p w14:paraId="4687E4A4" w14:textId="09157FBA" w:rsidR="00CC63FA" w:rsidRPr="004D0A69" w:rsidRDefault="00CC63FA" w:rsidP="00CC63FA">
      <w:pPr>
        <w:pStyle w:val="Heading4"/>
      </w:pPr>
      <w:bookmarkStart w:id="124" w:name="_Ref12128071"/>
      <w:r w:rsidRPr="004D0A69">
        <w:lastRenderedPageBreak/>
        <w:t>Breaklines</w:t>
      </w:r>
      <w:bookmarkEnd w:id="124"/>
    </w:p>
    <w:bookmarkEnd w:id="122"/>
    <w:p w14:paraId="237E08B3" w14:textId="2C246DD5" w:rsidR="00BB7A49" w:rsidRDefault="00B32320" w:rsidP="00BB7A49">
      <w:pPr>
        <w:pStyle w:val="2Body-Text"/>
        <w:jc w:val="both"/>
      </w:pPr>
      <w:r>
        <w:rPr>
          <w:noProof/>
        </w:rPr>
        <mc:AlternateContent>
          <mc:Choice Requires="wpg">
            <w:drawing>
              <wp:anchor distT="0" distB="0" distL="114300" distR="114300" simplePos="0" relativeHeight="251674624" behindDoc="0" locked="0" layoutInCell="1" allowOverlap="1" wp14:anchorId="0C9656CE" wp14:editId="2862971A">
                <wp:simplePos x="0" y="0"/>
                <wp:positionH relativeFrom="column">
                  <wp:posOffset>3120695</wp:posOffset>
                </wp:positionH>
                <wp:positionV relativeFrom="paragraph">
                  <wp:posOffset>1791106</wp:posOffset>
                </wp:positionV>
                <wp:extent cx="2803525" cy="2169795"/>
                <wp:effectExtent l="19050" t="19050" r="15875" b="20955"/>
                <wp:wrapNone/>
                <wp:docPr id="18" name="Group 18"/>
                <wp:cNvGraphicFramePr/>
                <a:graphic xmlns:a="http://schemas.openxmlformats.org/drawingml/2006/main">
                  <a:graphicData uri="http://schemas.microsoft.com/office/word/2010/wordprocessingGroup">
                    <wpg:wgp>
                      <wpg:cNvGrpSpPr/>
                      <wpg:grpSpPr>
                        <a:xfrm>
                          <a:off x="0" y="0"/>
                          <a:ext cx="2803525" cy="2169795"/>
                          <a:chOff x="0" y="0"/>
                          <a:chExt cx="2803525" cy="2169795"/>
                        </a:xfrm>
                      </wpg:grpSpPr>
                      <pic:pic xmlns:pic="http://schemas.openxmlformats.org/drawingml/2006/picture">
                        <pic:nvPicPr>
                          <pic:cNvPr id="4" name="Picture 4"/>
                          <pic:cNvPicPr>
                            <a:picLocks noChangeAspect="1"/>
                          </pic:cNvPicPr>
                        </pic:nvPicPr>
                        <pic:blipFill rotWithShape="1">
                          <a:blip r:embed="rId31" cstate="print">
                            <a:extLst>
                              <a:ext uri="{28A0092B-C50C-407E-A947-70E740481C1C}">
                                <a14:useLocalDpi xmlns:a14="http://schemas.microsoft.com/office/drawing/2010/main" val="0"/>
                              </a:ext>
                            </a:extLst>
                          </a:blip>
                          <a:srcRect t="24907"/>
                          <a:stretch/>
                        </pic:blipFill>
                        <pic:spPr bwMode="auto">
                          <a:xfrm>
                            <a:off x="0" y="0"/>
                            <a:ext cx="2803525" cy="2169795"/>
                          </a:xfrm>
                          <a:prstGeom prst="rect">
                            <a:avLst/>
                          </a:prstGeom>
                          <a:ln w="15875">
                            <a:solidFill>
                              <a:schemeClr val="accent1"/>
                            </a:solidFill>
                          </a:ln>
                          <a:extLst>
                            <a:ext uri="{53640926-AAD7-44D8-BBD7-CCE9431645EC}">
                              <a14:shadowObscured xmlns:a14="http://schemas.microsoft.com/office/drawing/2010/main"/>
                            </a:ext>
                          </a:extLst>
                        </pic:spPr>
                      </pic:pic>
                      <wps:wsp>
                        <wps:cNvPr id="13" name="Straight Arrow Connector 13"/>
                        <wps:cNvCnPr/>
                        <wps:spPr>
                          <a:xfrm flipH="1">
                            <a:off x="1650339" y="607162"/>
                            <a:ext cx="301625" cy="42481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 name="Rectangle 9"/>
                        <wps:cNvSpPr/>
                        <wps:spPr>
                          <a:xfrm>
                            <a:off x="1831695" y="317450"/>
                            <a:ext cx="696772" cy="34070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B2847AC" w14:textId="77777777" w:rsidR="00177426" w:rsidRPr="00CD4E99" w:rsidRDefault="00177426" w:rsidP="00B32320">
                              <w:pPr>
                                <w:jc w:val="center"/>
                                <w:rPr>
                                  <w:color w:val="000000" w:themeColor="text1"/>
                                  <w:sz w:val="16"/>
                                  <w:szCs w:val="16"/>
                                </w:rPr>
                              </w:pPr>
                              <w:r>
                                <w:rPr>
                                  <w:color w:val="000000" w:themeColor="text1"/>
                                  <w:sz w:val="16"/>
                                  <w:szCs w:val="16"/>
                                </w:rPr>
                                <w:t>Structure breakline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Straight Arrow Connector 15"/>
                        <wps:cNvCnPr/>
                        <wps:spPr>
                          <a:xfrm flipV="1">
                            <a:off x="980237" y="441960"/>
                            <a:ext cx="441325" cy="45719"/>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0C9656CE" id="Group 18" o:spid="_x0000_s1026" style="position:absolute;left:0;text-align:left;margin-left:245.7pt;margin-top:141.05pt;width:220.75pt;height:170.85pt;z-index:251674624" coordsize="28035,216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width:28035;height:216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" stroked="t" strokecolor="#233972 [3204]" strokeweight="1.25pt">
                  <v:imagedata r:id="rId32" o:title="" croptop="16323f"/>
                  <v:path arrowok="t"/>
                </v:shape>
                <v:shapetype id="_x0000_t32" coordsize="21600,21600" o:spt="32" o:oned="t" path="m,l21600,21600e" filled="f">
                  <v:path arrowok="t" fillok="f" o:connecttype="none"/>
                  <o:lock v:ext="edit" shapetype="t"/>
                </v:shapetype>
                <v:shape id="Straight Arrow Connector 13" o:spid="_x0000_s1028" type="#_x0000_t32" style="position:absolute;left:16503;top:6071;width:3016;height:42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" strokecolor="red" strokeweight="2.25pt">
                  <v:stroke endarrow="block"/>
                </v:shape>
                <v:rect id="Rectangle 9" o:spid="_x0000_s1029" style="position:absolute;left:18316;top:3174;width:6968;height:3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textbox>
                    <w:txbxContent>
                      <w:p w14:paraId="2B2847AC" w14:textId="77777777" w:rsidR="00177426" w:rsidRPr="00CD4E99" w:rsidRDefault="00177426" w:rsidP="00B32320">
                        <w:pPr>
                          <w:jc w:val="center"/>
                          <w:rPr>
                            <w:color w:val="000000" w:themeColor="text1"/>
                            <w:sz w:val="16"/>
                            <w:szCs w:val="16"/>
                          </w:rPr>
                        </w:pPr>
                        <w:r>
                          <w:rPr>
                            <w:color w:val="000000" w:themeColor="text1"/>
                            <w:sz w:val="16"/>
                            <w:szCs w:val="16"/>
                          </w:rPr>
                          <w:t>Structure breakline</w:t>
                        </w:r>
                      </w:p>
                    </w:txbxContent>
                  </v:textbox>
                </v:rect>
                <v:shape id="Straight Arrow Connector 15" o:spid="_x0000_s1030" type="#_x0000_t32" style="position:absolute;left:9802;top:4419;width:4413;height:4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" strokecolor="red" strokeweight="2.25pt">
                  <v:stroke endarrow="block"/>
                </v:shape>
              </v:group>
            </w:pict>
          </mc:Fallback>
        </mc:AlternateContent>
      </w:r>
      <w:r>
        <w:rPr>
          <w:noProof/>
        </w:rPr>
        <mc:AlternateContent>
          <mc:Choice Requires="wps">
            <w:drawing>
              <wp:anchor distT="0" distB="0" distL="114300" distR="114300" simplePos="0" relativeHeight="251675648" behindDoc="0" locked="0" layoutInCell="1" allowOverlap="1" wp14:anchorId="48F4988D" wp14:editId="7725E5C9">
                <wp:simplePos x="0" y="0"/>
                <wp:positionH relativeFrom="column">
                  <wp:posOffset>3269336</wp:posOffset>
                </wp:positionH>
                <wp:positionV relativeFrom="paragraph">
                  <wp:posOffset>2013331</wp:posOffset>
                </wp:positionV>
                <wp:extent cx="901420" cy="526694"/>
                <wp:effectExtent l="0" t="0" r="0" b="6985"/>
                <wp:wrapNone/>
                <wp:docPr id="8" name="Rectangle 8"/>
                <wp:cNvGraphicFramePr/>
                <a:graphic xmlns:a="http://schemas.openxmlformats.org/drawingml/2006/main">
                  <a:graphicData uri="http://schemas.microsoft.com/office/word/2010/wordprocessingShape">
                    <wps:wsp>
                      <wps:cNvSpPr/>
                      <wps:spPr>
                        <a:xfrm>
                          <a:off x="0" y="0"/>
                          <a:ext cx="901420" cy="52669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68E02B" w14:textId="7EA78F31" w:rsidR="00177426" w:rsidRPr="00CD4E99" w:rsidRDefault="00177426" w:rsidP="00B32320">
                            <w:pPr>
                              <w:jc w:val="center"/>
                              <w:rPr>
                                <w:color w:val="000000" w:themeColor="text1"/>
                                <w:sz w:val="16"/>
                                <w:szCs w:val="16"/>
                              </w:rPr>
                            </w:pPr>
                            <w:r>
                              <w:rPr>
                                <w:color w:val="000000" w:themeColor="text1"/>
                                <w:sz w:val="16"/>
                                <w:szCs w:val="16"/>
                              </w:rPr>
                              <w:t>Road embankment Breakline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F4988D" id="Rectangle 8" o:spid="_x0000_s1031" style="position:absolute;left:0;text-align:left;margin-left:257.45pt;margin-top:158.55pt;width:71pt;height:41.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" fillcolor="white [3212]" stroked="f" strokeweight="2pt">
                <v:textbox>
                  <w:txbxContent>
                    <w:p w14:paraId="5E68E02B" w14:textId="7EA78F31" w:rsidR="00177426" w:rsidRPr="00CD4E99" w:rsidRDefault="00177426" w:rsidP="00B32320">
                      <w:pPr>
                        <w:jc w:val="center"/>
                        <w:rPr>
                          <w:color w:val="000000" w:themeColor="text1"/>
                          <w:sz w:val="16"/>
                          <w:szCs w:val="16"/>
                        </w:rPr>
                      </w:pPr>
                      <w:r>
                        <w:rPr>
                          <w:color w:val="000000" w:themeColor="text1"/>
                          <w:sz w:val="16"/>
                          <w:szCs w:val="16"/>
                        </w:rPr>
                        <w:t>Road embankment Breakline</w:t>
                      </w:r>
                    </w:p>
                  </w:txbxContent>
                </v:textbox>
              </v:rect>
            </w:pict>
          </mc:Fallback>
        </mc:AlternateContent>
      </w:r>
      <w:r>
        <w:rPr>
          <w:noProof/>
        </w:rPr>
        <mc:AlternateContent>
          <mc:Choice Requires="wpg">
            <w:drawing>
              <wp:anchor distT="0" distB="0" distL="114300" distR="114300" simplePos="0" relativeHeight="251661312" behindDoc="0" locked="0" layoutInCell="1" allowOverlap="1" wp14:anchorId="58F56579" wp14:editId="03ED5878">
                <wp:simplePos x="0" y="0"/>
                <wp:positionH relativeFrom="column">
                  <wp:posOffset>142769</wp:posOffset>
                </wp:positionH>
                <wp:positionV relativeFrom="paragraph">
                  <wp:posOffset>2300112</wp:posOffset>
                </wp:positionV>
                <wp:extent cx="2709207" cy="788627"/>
                <wp:effectExtent l="0" t="38100" r="0" b="50165"/>
                <wp:wrapNone/>
                <wp:docPr id="26" name="Group 26"/>
                <wp:cNvGraphicFramePr/>
                <a:graphic xmlns:a="http://schemas.openxmlformats.org/drawingml/2006/main">
                  <a:graphicData uri="http://schemas.microsoft.com/office/word/2010/wordprocessingGroup">
                    <wpg:wgp>
                      <wpg:cNvGrpSpPr/>
                      <wpg:grpSpPr>
                        <a:xfrm>
                          <a:off x="0" y="0"/>
                          <a:ext cx="2709207" cy="788627"/>
                          <a:chOff x="209219" y="131986"/>
                          <a:chExt cx="3226707" cy="827586"/>
                        </a:xfrm>
                      </wpg:grpSpPr>
                      <wps:wsp>
                        <wps:cNvPr id="27" name="Straight Arrow Connector 27"/>
                        <wps:cNvCnPr/>
                        <wps:spPr>
                          <a:xfrm flipH="1" flipV="1">
                            <a:off x="1725766" y="152008"/>
                            <a:ext cx="834123" cy="444414"/>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 name="Straight Arrow Connector 8"/>
                        <wps:cNvCnPr/>
                        <wps:spPr>
                          <a:xfrm flipH="1">
                            <a:off x="1777128" y="596310"/>
                            <a:ext cx="782758" cy="363262"/>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 name="Rectangle 30"/>
                        <wps:cNvSpPr/>
                        <wps:spPr>
                          <a:xfrm>
                            <a:off x="2321086" y="332452"/>
                            <a:ext cx="1114840" cy="50888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01092E2" w14:textId="77777777" w:rsidR="00177426" w:rsidRPr="00CD4E99" w:rsidRDefault="00177426" w:rsidP="00BB7A49">
                              <w:pPr>
                                <w:jc w:val="center"/>
                                <w:rPr>
                                  <w:color w:val="000000" w:themeColor="text1"/>
                                  <w:sz w:val="16"/>
                                  <w:szCs w:val="16"/>
                                </w:rPr>
                              </w:pPr>
                              <w:r w:rsidRPr="00CD4E99">
                                <w:rPr>
                                  <w:color w:val="000000" w:themeColor="text1"/>
                                  <w:sz w:val="16"/>
                                  <w:szCs w:val="16"/>
                                </w:rPr>
                                <w:t xml:space="preserve">Road </w:t>
                              </w:r>
                              <w:r w:rsidRPr="00734D7C">
                                <w:rPr>
                                  <w:color w:val="000000" w:themeColor="text1"/>
                                  <w:sz w:val="16"/>
                                  <w:szCs w:val="16"/>
                                </w:rPr>
                                <w:t>embankment</w:t>
                              </w:r>
                              <w:r w:rsidRPr="00CD4E99">
                                <w:rPr>
                                  <w:color w:val="000000" w:themeColor="text1"/>
                                  <w:sz w:val="16"/>
                                  <w:szCs w:val="16"/>
                                </w:rPr>
                                <w:t xml:space="preserve"> breaklines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Straight Arrow Connector 31"/>
                        <wps:cNvCnPr/>
                        <wps:spPr>
                          <a:xfrm>
                            <a:off x="739797" y="208937"/>
                            <a:ext cx="837577" cy="379648"/>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2" name="Rectangle 32"/>
                        <wps:cNvSpPr/>
                        <wps:spPr>
                          <a:xfrm>
                            <a:off x="209219" y="131986"/>
                            <a:ext cx="829957" cy="35780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F18BEA" w14:textId="77777777" w:rsidR="00177426" w:rsidRPr="00CD4E99" w:rsidRDefault="00177426" w:rsidP="00BB7A49">
                              <w:pPr>
                                <w:jc w:val="center"/>
                                <w:rPr>
                                  <w:color w:val="000000" w:themeColor="text1"/>
                                  <w:sz w:val="16"/>
                                  <w:szCs w:val="16"/>
                                </w:rPr>
                              </w:pPr>
                              <w:r>
                                <w:rPr>
                                  <w:color w:val="000000" w:themeColor="text1"/>
                                  <w:sz w:val="16"/>
                                  <w:szCs w:val="16"/>
                                </w:rPr>
                                <w:t>Structure breakline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8F56579" id="Group 26" o:spid="_x0000_s1032" style="position:absolute;left:0;text-align:left;margin-left:11.25pt;margin-top:181.1pt;width:213.3pt;height:62.1pt;z-index:251661312;mso-width-relative:margin;mso-height-relative:margin" coordorigin="2092,1319" coordsize="32267,8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">
                <v:shape id="Straight Arrow Connector 27" o:spid="_x0000_s1033" type="#_x0000_t32" style="position:absolute;left:17257;top:1520;width:8341;height:444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" strokecolor="red" strokeweight="2.25pt">
                  <v:stroke endarrow="block"/>
                </v:shape>
                <v:shape id="Straight Arrow Connector 8" o:spid="_x0000_s1034" type="#_x0000_t32" style="position:absolute;left:17771;top:5963;width:7827;height:363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" strokecolor="red" strokeweight="2.25pt">
                  <v:stroke endarrow="block"/>
                </v:shape>
                <v:rect id="Rectangle 30" o:spid="_x0000_s1035" style="position:absolute;left:23210;top:3324;width:11149;height:50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" fillcolor="white [3212]" stroked="f" strokeweight="2pt">
                  <v:textbox>
                    <w:txbxContent>
                      <w:p w14:paraId="701092E2" w14:textId="77777777" w:rsidR="00177426" w:rsidRPr="00CD4E99" w:rsidRDefault="00177426" w:rsidP="00BB7A49">
                        <w:pPr>
                          <w:jc w:val="center"/>
                          <w:rPr>
                            <w:color w:val="000000" w:themeColor="text1"/>
                            <w:sz w:val="16"/>
                            <w:szCs w:val="16"/>
                          </w:rPr>
                        </w:pPr>
                        <w:r w:rsidRPr="00CD4E99">
                          <w:rPr>
                            <w:color w:val="000000" w:themeColor="text1"/>
                            <w:sz w:val="16"/>
                            <w:szCs w:val="16"/>
                          </w:rPr>
                          <w:t xml:space="preserve">Road </w:t>
                        </w:r>
                        <w:r w:rsidRPr="00734D7C">
                          <w:rPr>
                            <w:color w:val="000000" w:themeColor="text1"/>
                            <w:sz w:val="16"/>
                            <w:szCs w:val="16"/>
                          </w:rPr>
                          <w:t>embankment</w:t>
                        </w:r>
                        <w:r w:rsidRPr="00CD4E99">
                          <w:rPr>
                            <w:color w:val="000000" w:themeColor="text1"/>
                            <w:sz w:val="16"/>
                            <w:szCs w:val="16"/>
                          </w:rPr>
                          <w:t xml:space="preserve"> breaklines</w:t>
                        </w:r>
                      </w:p>
                    </w:txbxContent>
                  </v:textbox>
                </v:rect>
                <v:shape id="Straight Arrow Connector 31" o:spid="_x0000_s1036" type="#_x0000_t32" style="position:absolute;left:7397;top:2089;width:8376;height:37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" strokecolor="red" strokeweight="2.25pt">
                  <v:stroke endarrow="block"/>
                </v:shape>
                <v:rect id="Rectangle 32" o:spid="_x0000_s1037" style="position:absolute;left:2092;top:1319;width:8299;height:3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" fillcolor="white [3212]" stroked="f" strokeweight="2pt">
                  <v:textbox>
                    <w:txbxContent>
                      <w:p w14:paraId="13F18BEA" w14:textId="77777777" w:rsidR="00177426" w:rsidRPr="00CD4E99" w:rsidRDefault="00177426" w:rsidP="00BB7A49">
                        <w:pPr>
                          <w:jc w:val="center"/>
                          <w:rPr>
                            <w:color w:val="000000" w:themeColor="text1"/>
                            <w:sz w:val="16"/>
                            <w:szCs w:val="16"/>
                          </w:rPr>
                        </w:pPr>
                        <w:r>
                          <w:rPr>
                            <w:color w:val="000000" w:themeColor="text1"/>
                            <w:sz w:val="16"/>
                            <w:szCs w:val="16"/>
                          </w:rPr>
                          <w:t>Structure breakline</w:t>
                        </w:r>
                      </w:p>
                    </w:txbxContent>
                  </v:textbox>
                </v:rect>
              </v:group>
            </w:pict>
          </mc:Fallback>
        </mc:AlternateContent>
      </w:r>
      <w:r>
        <w:rPr>
          <w:noProof/>
        </w:rPr>
        <w:drawing>
          <wp:anchor distT="0" distB="0" distL="114300" distR="114300" simplePos="0" relativeHeight="251660288" behindDoc="0" locked="0" layoutInCell="1" allowOverlap="1" wp14:anchorId="5A8944FD" wp14:editId="43679E3A">
            <wp:simplePos x="0" y="0"/>
            <wp:positionH relativeFrom="column">
              <wp:posOffset>75074</wp:posOffset>
            </wp:positionH>
            <wp:positionV relativeFrom="paragraph">
              <wp:posOffset>1798320</wp:posOffset>
            </wp:positionV>
            <wp:extent cx="2830830" cy="2164715"/>
            <wp:effectExtent l="19050" t="19050" r="26670" b="2603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extLst>
                        <a:ext uri="{28A0092B-C50C-407E-A947-70E740481C1C}">
                          <a14:useLocalDpi xmlns:a14="http://schemas.microsoft.com/office/drawing/2010/main" val="0"/>
                        </a:ext>
                      </a:extLst>
                    </a:blip>
                    <a:srcRect l="5210" t="3828" r="9394" b="6601"/>
                    <a:stretch/>
                  </pic:blipFill>
                  <pic:spPr bwMode="auto">
                    <a:xfrm>
                      <a:off x="0" y="0"/>
                      <a:ext cx="2830830" cy="2164715"/>
                    </a:xfrm>
                    <a:prstGeom prst="rect">
                      <a:avLst/>
                    </a:prstGeom>
                    <a:ln w="15875">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B7A49" w:rsidRPr="004D0A69">
        <w:t>Breaklines align grid cell faces and were used within the 2D mesh area to define prominent features including, road embankments and hydraulic structures</w:t>
      </w:r>
      <w:r w:rsidR="00BB7A49">
        <w:t xml:space="preserve"> as well as</w:t>
      </w:r>
      <w:r w:rsidR="00BB7A49" w:rsidRPr="004D0A69">
        <w:t xml:space="preserve"> stream centerlines. </w:t>
      </w:r>
      <w:r w:rsidR="00BB7A49">
        <w:t xml:space="preserve"> </w:t>
      </w:r>
      <w:r w:rsidR="00BB7A49" w:rsidRPr="004D0A69">
        <w:t xml:space="preserve">Road embankments were </w:t>
      </w:r>
      <w:r w:rsidR="00BB7A49">
        <w:t>identified</w:t>
      </w:r>
      <w:r w:rsidR="00BB7A49" w:rsidRPr="004D0A69">
        <w:t xml:space="preserve"> in </w:t>
      </w:r>
      <w:r w:rsidR="00BB7A49">
        <w:t>Arc</w:t>
      </w:r>
      <w:r w:rsidR="00BB7A49" w:rsidRPr="004D0A69">
        <w:t xml:space="preserve">GIS and imported into </w:t>
      </w:r>
      <w:r w:rsidR="00BB7A49">
        <w:t>HEC-RAS</w:t>
      </w:r>
      <w:r w:rsidR="00BB7A49" w:rsidRPr="004D0A69">
        <w:t xml:space="preserve"> as breaklines to ensure that water was not routed past roads until it was deep enough to overtop the road.</w:t>
      </w:r>
      <w:r w:rsidR="00BB7A49">
        <w:t xml:space="preserve"> Similarly, bridge/culvert crossings that were not processed out of the terrain data were modeled by offsetting breaklines adjacent to the road embankment to align grid cells around the embankment and allow water to be routed across the embankment without creating artificial backwater.</w:t>
      </w:r>
      <w:r w:rsidR="00E02D48">
        <w:t xml:space="preserve"> Another breakline alteration that provided the same effect included V-notch breaklines.</w:t>
      </w:r>
      <w:r w:rsidR="00BB7A49">
        <w:t xml:space="preserve">  This approach was used for most hydraulic structures because it could be implemented in ArcGIS on a large scale with much less effort than alternative methods.  An example of the offset breakline approach is shown below.  </w:t>
      </w:r>
    </w:p>
    <w:p w14:paraId="094164E2" w14:textId="34472BBD" w:rsidR="00BB7A49" w:rsidRDefault="00BB7A49" w:rsidP="00BB7A49">
      <w:pPr>
        <w:pStyle w:val="2Body-Text"/>
        <w:keepNext/>
        <w:jc w:val="center"/>
      </w:pPr>
    </w:p>
    <w:p w14:paraId="2CC7FA8F" w14:textId="785EBB85" w:rsidR="00BB7A49" w:rsidRDefault="00BB7A49" w:rsidP="00BB7A49">
      <w:pPr>
        <w:pStyle w:val="Caption"/>
        <w:jc w:val="center"/>
      </w:pPr>
      <w:bookmarkStart w:id="125" w:name="_Toc51153025"/>
      <w:bookmarkStart w:id="126" w:name="_Toc90026041"/>
      <w:r>
        <w:t xml:space="preserve">Figure </w:t>
      </w:r>
      <w:r w:rsidR="00CC5722">
        <w:fldChar w:fldCharType="begin"/>
      </w:r>
      <w:r w:rsidR="00CC5722">
        <w:instrText xml:space="preserve"> SEQ Figure \* ARABIC </w:instrText>
      </w:r>
      <w:r w:rsidR="00CC5722">
        <w:fldChar w:fldCharType="separate"/>
      </w:r>
      <w:r w:rsidR="00CC5722">
        <w:rPr>
          <w:noProof/>
        </w:rPr>
        <w:t>12</w:t>
      </w:r>
      <w:r w:rsidR="00CC5722">
        <w:rPr>
          <w:noProof/>
        </w:rPr>
        <w:fldChar w:fldCharType="end"/>
      </w:r>
      <w:r>
        <w:t xml:space="preserve">:  </w:t>
      </w:r>
      <w:r w:rsidRPr="00A651CF">
        <w:t xml:space="preserve">Offset </w:t>
      </w:r>
      <w:r w:rsidR="00B32320">
        <w:t xml:space="preserve">and V-notch </w:t>
      </w:r>
      <w:r w:rsidRPr="00A651CF">
        <w:t>Breakline Approach at Bridge Crossing</w:t>
      </w:r>
      <w:bookmarkEnd w:id="125"/>
      <w:bookmarkEnd w:id="126"/>
    </w:p>
    <w:p w14:paraId="7EA3B0CF" w14:textId="7EF44668" w:rsidR="007E7970" w:rsidRPr="0093404B" w:rsidRDefault="00BB7A49" w:rsidP="00477FD6">
      <w:pPr>
        <w:pStyle w:val="2Body-Text"/>
        <w:jc w:val="both"/>
      </w:pPr>
      <w:r>
        <w:t xml:space="preserve">County, interstate, common name, state recognized, and U.S. roads were incorporated for road breaklines from the U.S. Census Bureau TIGER/Line road layer.  </w:t>
      </w:r>
      <w:r w:rsidRPr="00C65123">
        <w:t xml:space="preserve">The stream centerlines were input as breaklines to ensure cells lined up perpendicular to the stream and to capture stream conveyance. </w:t>
      </w:r>
      <w:bookmarkStart w:id="127" w:name="_Ref12128079"/>
      <w:r w:rsidR="00A12B4B" w:rsidRPr="00A12B4B">
        <w:t xml:space="preserve">The study area included multiple accredited levee systems.  To represent the prominent features, breaklines were utilized for the </w:t>
      </w:r>
      <w:r w:rsidR="00F804BA">
        <w:t>Nueces-Bishop L</w:t>
      </w:r>
      <w:r w:rsidR="00A12B4B" w:rsidRPr="00A12B4B">
        <w:t xml:space="preserve">evee </w:t>
      </w:r>
      <w:r w:rsidR="00F804BA">
        <w:t>S</w:t>
      </w:r>
      <w:r w:rsidR="00A12B4B" w:rsidRPr="00A12B4B">
        <w:t>ystem sections within the HUC.</w:t>
      </w:r>
      <w:r w:rsidR="005909DF">
        <w:t xml:space="preserve"> The San Diego-San Diego Creek System and San Diego Creek System were incorporated into the Baffin Bay East model. </w:t>
      </w:r>
      <w:bookmarkEnd w:id="127"/>
    </w:p>
    <w:p w14:paraId="63A7FC03" w14:textId="0F48B667" w:rsidR="00846416" w:rsidRDefault="00BB7A49" w:rsidP="00CD7939">
      <w:pPr>
        <w:pStyle w:val="2Body-Text"/>
      </w:pPr>
      <w:r w:rsidRPr="00F15128">
        <w:t xml:space="preserve">Initial conditions were not used in the </w:t>
      </w:r>
      <w:r w:rsidR="00B01C0D">
        <w:t>San Fernando</w:t>
      </w:r>
      <w:r w:rsidRPr="00F15128">
        <w:t xml:space="preserve"> 2D BLE model.</w:t>
      </w:r>
    </w:p>
    <w:p w14:paraId="134C81E3" w14:textId="791F8E1E" w:rsidR="00B771D9" w:rsidRDefault="00B771D9">
      <w:pPr>
        <w:spacing w:after="200" w:line="276" w:lineRule="auto"/>
        <w:rPr>
          <w:rFonts w:eastAsia="Times New Roman"/>
          <w:szCs w:val="26"/>
        </w:rPr>
      </w:pPr>
      <w:r>
        <w:br w:type="page"/>
      </w:r>
    </w:p>
    <w:p w14:paraId="356DF863" w14:textId="77777777" w:rsidR="00E675B1" w:rsidRPr="0055643C" w:rsidRDefault="00E675B1" w:rsidP="00E675B1">
      <w:pPr>
        <w:pStyle w:val="Heading2"/>
      </w:pPr>
      <w:bookmarkStart w:id="128" w:name="_Toc489954223"/>
      <w:bookmarkStart w:id="129" w:name="_Toc503423874"/>
      <w:bookmarkStart w:id="130" w:name="_Toc456175417"/>
      <w:bookmarkStart w:id="131" w:name="_Toc456176036"/>
      <w:bookmarkStart w:id="132" w:name="_Toc456175418"/>
      <w:bookmarkStart w:id="133" w:name="_Toc456176037"/>
      <w:bookmarkStart w:id="134" w:name="_Toc456175419"/>
      <w:bookmarkStart w:id="135" w:name="_Toc456176038"/>
      <w:bookmarkStart w:id="136" w:name="_Toc456175420"/>
      <w:bookmarkStart w:id="137" w:name="_Toc456176039"/>
      <w:bookmarkStart w:id="138" w:name="_Toc456175421"/>
      <w:bookmarkStart w:id="139" w:name="_Toc456176040"/>
      <w:bookmarkStart w:id="140" w:name="_Toc456175422"/>
      <w:bookmarkStart w:id="141" w:name="_Toc456176041"/>
      <w:bookmarkStart w:id="142" w:name="_Toc456175423"/>
      <w:bookmarkStart w:id="143" w:name="_Toc456176042"/>
      <w:bookmarkStart w:id="144" w:name="_Toc456175424"/>
      <w:bookmarkStart w:id="145" w:name="_Toc456176043"/>
      <w:bookmarkStart w:id="146" w:name="_Toc456175425"/>
      <w:bookmarkStart w:id="147" w:name="_Toc456176044"/>
      <w:bookmarkStart w:id="148" w:name="_Ref489951076"/>
      <w:bookmarkStart w:id="149" w:name="_Toc9002599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r w:rsidRPr="0055643C">
        <w:lastRenderedPageBreak/>
        <w:t>Model Results</w:t>
      </w:r>
      <w:bookmarkEnd w:id="148"/>
      <w:bookmarkEnd w:id="149"/>
    </w:p>
    <w:p w14:paraId="5EA6A6C2" w14:textId="6DA01A2D" w:rsidR="007D162E" w:rsidRDefault="007D162E" w:rsidP="007D162E">
      <w:pPr>
        <w:pStyle w:val="2Body-Text"/>
        <w:jc w:val="both"/>
      </w:pPr>
      <w:r>
        <w:t xml:space="preserve">After the initial sensitivity and model runs, it was decided to split a portion of </w:t>
      </w:r>
      <w:r w:rsidR="00576756">
        <w:t xml:space="preserve">the </w:t>
      </w:r>
      <w:r>
        <w:t>San Fernando</w:t>
      </w:r>
      <w:r w:rsidR="00576756">
        <w:t xml:space="preserve"> HUC</w:t>
      </w:r>
      <w:r w:rsidR="00C87D49">
        <w:t xml:space="preserve"> </w:t>
      </w:r>
      <w:r>
        <w:t>and combine it with Baffin Bay East</w:t>
      </w:r>
      <w:r w:rsidR="00576756">
        <w:t xml:space="preserve"> model</w:t>
      </w:r>
      <w:r>
        <w:t xml:space="preserve"> to limit the </w:t>
      </w:r>
      <w:r w:rsidR="00C87D49">
        <w:t>number</w:t>
      </w:r>
      <w:r>
        <w:t xml:space="preserve"> of hydrographs</w:t>
      </w:r>
      <w:r w:rsidR="00576756">
        <w:t xml:space="preserve"> between</w:t>
      </w:r>
      <w:r>
        <w:t xml:space="preserve"> the </w:t>
      </w:r>
      <w:r w:rsidR="00576756">
        <w:t>two HUC</w:t>
      </w:r>
      <w:r>
        <w:t xml:space="preserve"> computational mesh</w:t>
      </w:r>
      <w:r w:rsidR="00576756">
        <w:t>es</w:t>
      </w:r>
      <w:r>
        <w:t>. This decision improves future stakeholder use by reducing the number of complex boundary conditions in the model while increasing accuracy of capturing all contributing drainage area.</w:t>
      </w:r>
    </w:p>
    <w:p w14:paraId="0EB4172E" w14:textId="77777777" w:rsidR="00CC5722" w:rsidRDefault="00B220B6" w:rsidP="00CC5722">
      <w:pPr>
        <w:pStyle w:val="2Body-Text"/>
        <w:jc w:val="both"/>
      </w:pPr>
      <w:r w:rsidRPr="0055643C">
        <w:t xml:space="preserve">The 2D </w:t>
      </w:r>
      <w:r w:rsidR="00846416" w:rsidRPr="0055643C">
        <w:t xml:space="preserve">BLE </w:t>
      </w:r>
      <w:r w:rsidRPr="0055643C">
        <w:t xml:space="preserve">results for the study produced an SFHA that compared reasonably well with the effective SFHA in most </w:t>
      </w:r>
      <w:r w:rsidR="00BB7A49" w:rsidRPr="0055643C">
        <w:t>cases and</w:t>
      </w:r>
      <w:r w:rsidRPr="0055643C">
        <w:t xml:space="preserve"> provides additional estimated SFHA in areas that do not currently have an SFHA mapped. </w:t>
      </w:r>
      <w:r w:rsidR="008D12A1" w:rsidRPr="00796641">
        <w:rPr>
          <w:b/>
          <w:bCs/>
        </w:rPr>
        <w:fldChar w:fldCharType="begin"/>
      </w:r>
      <w:r w:rsidR="008D12A1" w:rsidRPr="00292008">
        <w:rPr>
          <w:b/>
          <w:bCs/>
        </w:rPr>
        <w:instrText xml:space="preserve"> REF _Ref56156765 \h </w:instrText>
      </w:r>
      <w:r w:rsidR="008D12A1">
        <w:rPr>
          <w:b/>
          <w:bCs/>
        </w:rPr>
        <w:instrText xml:space="preserve"> \* MERGEFORMAT </w:instrText>
      </w:r>
      <w:r w:rsidR="008D12A1" w:rsidRPr="00796641">
        <w:rPr>
          <w:b/>
          <w:bCs/>
        </w:rPr>
      </w:r>
      <w:r w:rsidR="008D12A1" w:rsidRPr="00796641">
        <w:rPr>
          <w:b/>
          <w:bCs/>
        </w:rPr>
        <w:fldChar w:fldCharType="separate"/>
      </w:r>
      <w:r w:rsidR="00CC5722" w:rsidRPr="00CC5722">
        <w:rPr>
          <w:b/>
          <w:bCs/>
        </w:rPr>
        <w:t xml:space="preserve">Table </w:t>
      </w:r>
      <w:r w:rsidR="00CC5722" w:rsidRPr="00CC5722">
        <w:rPr>
          <w:b/>
          <w:bCs/>
          <w:noProof/>
        </w:rPr>
        <w:t>9</w:t>
      </w:r>
      <w:r w:rsidR="00CC5722" w:rsidRPr="0027287F">
        <w:t>:</w:t>
      </w:r>
      <w:r w:rsidR="00CC5722">
        <w:t xml:space="preserve"> </w:t>
      </w:r>
      <w:r w:rsidR="00CC5722" w:rsidRPr="0027287F">
        <w:t xml:space="preserve"> Effective and Model WSEL Comparison</w:t>
      </w:r>
    </w:p>
    <w:p w14:paraId="56DEAF3A" w14:textId="552250C4" w:rsidR="00D27F64" w:rsidRDefault="008D12A1">
      <w:pPr>
        <w:pStyle w:val="2Body-Text"/>
        <w:jc w:val="both"/>
      </w:pPr>
      <w:r w:rsidRPr="00796641">
        <w:rPr>
          <w:b/>
          <w:bCs/>
        </w:rPr>
        <w:fldChar w:fldCharType="end"/>
      </w:r>
      <w:r w:rsidRPr="00AE1428">
        <w:t xml:space="preserve"> </w:t>
      </w:r>
      <w:r w:rsidR="00D27F64" w:rsidRPr="00AE1428">
        <w:t>shows a comparison of some the effective</w:t>
      </w:r>
      <w:r w:rsidR="00E52DBF">
        <w:t xml:space="preserve"> water surface elevation</w:t>
      </w:r>
      <w:r w:rsidR="00D27F64" w:rsidRPr="00AE1428">
        <w:t xml:space="preserve"> </w:t>
      </w:r>
      <w:r w:rsidR="00E52DBF">
        <w:t>(</w:t>
      </w:r>
      <w:r w:rsidR="00582609">
        <w:t>WSEL</w:t>
      </w:r>
      <w:r w:rsidR="00E52DBF">
        <w:t>)</w:t>
      </w:r>
      <w:r w:rsidR="00D27F64" w:rsidRPr="00AE1428">
        <w:t xml:space="preserve"> data with the model results.</w:t>
      </w:r>
      <w:r w:rsidR="00D27F64">
        <w:t xml:space="preserve">  </w:t>
      </w:r>
      <w:r w:rsidR="00B220B6" w:rsidRPr="0055643C">
        <w:t xml:space="preserve">While the results provide context for flood risk communication as part of the Discovery process, and are scalable, the results require further analysis to be used for regulatory purposes. The validity of the 2D </w:t>
      </w:r>
      <w:r w:rsidR="00A236EE" w:rsidRPr="0055643C">
        <w:t xml:space="preserve">BLE </w:t>
      </w:r>
      <w:r w:rsidR="00B220B6" w:rsidRPr="0055643C">
        <w:t xml:space="preserve">results should be verified through community work map meetings before being applied to a regulatory product. </w:t>
      </w:r>
    </w:p>
    <w:p w14:paraId="0BD7701C" w14:textId="63849DF2" w:rsidR="009A791F" w:rsidRDefault="009A791F" w:rsidP="009A791F">
      <w:pPr>
        <w:pStyle w:val="Caption"/>
        <w:keepNext/>
        <w:jc w:val="center"/>
      </w:pPr>
      <w:bookmarkStart w:id="150" w:name="_Toc90026022"/>
      <w:bookmarkStart w:id="151" w:name="_Ref56156765"/>
      <w:r>
        <w:t xml:space="preserve">Table </w:t>
      </w:r>
      <w:r w:rsidR="00CC5722">
        <w:fldChar w:fldCharType="begin"/>
      </w:r>
      <w:r w:rsidR="00CC5722">
        <w:instrText xml:space="preserve"> SEQ Table \* ARABIC </w:instrText>
      </w:r>
      <w:r w:rsidR="00CC5722">
        <w:fldChar w:fldCharType="separate"/>
      </w:r>
      <w:r w:rsidR="00CC5722">
        <w:rPr>
          <w:noProof/>
        </w:rPr>
        <w:t>9</w:t>
      </w:r>
      <w:r w:rsidR="00CC5722">
        <w:rPr>
          <w:noProof/>
        </w:rPr>
        <w:fldChar w:fldCharType="end"/>
      </w:r>
      <w:r w:rsidRPr="0027287F">
        <w:t>:</w:t>
      </w:r>
      <w:r>
        <w:t xml:space="preserve"> </w:t>
      </w:r>
      <w:r w:rsidRPr="0027287F">
        <w:t xml:space="preserve"> Effective and Model WSEL Comparison</w:t>
      </w:r>
      <w:bookmarkEnd w:id="150"/>
    </w:p>
    <w:tbl>
      <w:tblPr>
        <w:tblStyle w:val="FEMATable"/>
        <w:tblW w:w="8185" w:type="dxa"/>
        <w:jc w:val="center"/>
        <w:tblLook w:val="04A0" w:firstRow="1" w:lastRow="0" w:firstColumn="1" w:lastColumn="0" w:noHBand="0" w:noVBand="1"/>
      </w:tblPr>
      <w:tblGrid>
        <w:gridCol w:w="2063"/>
        <w:gridCol w:w="1439"/>
        <w:gridCol w:w="1368"/>
        <w:gridCol w:w="1401"/>
        <w:gridCol w:w="1914"/>
      </w:tblGrid>
      <w:tr w:rsidR="00D27F64" w:rsidRPr="00E00786" w14:paraId="27DCE228" w14:textId="77777777" w:rsidTr="00E52DBF">
        <w:trPr>
          <w:cnfStyle w:val="100000000000" w:firstRow="1" w:lastRow="0" w:firstColumn="0" w:lastColumn="0" w:oddVBand="0" w:evenVBand="0" w:oddHBand="0" w:evenHBand="0" w:firstRowFirstColumn="0" w:firstRowLastColumn="0" w:lastRowFirstColumn="0" w:lastRowLastColumn="0"/>
          <w:trHeight w:hRule="exact" w:val="892"/>
          <w:jc w:val="center"/>
        </w:trPr>
        <w:tc>
          <w:tcPr>
            <w:tcW w:w="2063" w:type="dxa"/>
          </w:tcPr>
          <w:bookmarkEnd w:id="151"/>
          <w:p w14:paraId="640310DA" w14:textId="77777777" w:rsidR="00D27F64" w:rsidRPr="00025309" w:rsidRDefault="00D27F64" w:rsidP="002A46AF">
            <w:pPr>
              <w:pStyle w:val="3TableTitle"/>
              <w:rPr>
                <w:rFonts w:asciiTheme="minorHAnsi" w:hAnsiTheme="minorHAnsi"/>
                <w:b/>
              </w:rPr>
            </w:pPr>
            <w:r w:rsidRPr="00025309">
              <w:rPr>
                <w:rFonts w:asciiTheme="minorHAnsi" w:hAnsiTheme="minorHAnsi"/>
                <w:b/>
              </w:rPr>
              <w:t>Stream</w:t>
            </w:r>
          </w:p>
        </w:tc>
        <w:tc>
          <w:tcPr>
            <w:tcW w:w="1439" w:type="dxa"/>
          </w:tcPr>
          <w:p w14:paraId="64AA745A" w14:textId="24CF719C" w:rsidR="00D27F64" w:rsidRPr="00025309" w:rsidRDefault="0006181D" w:rsidP="002A46AF">
            <w:pPr>
              <w:pStyle w:val="3TableTitle"/>
              <w:rPr>
                <w:rFonts w:asciiTheme="minorHAnsi" w:hAnsiTheme="minorHAnsi"/>
                <w:b/>
              </w:rPr>
            </w:pPr>
            <w:r>
              <w:rPr>
                <w:rFonts w:asciiTheme="minorHAnsi" w:hAnsiTheme="minorHAnsi"/>
                <w:b/>
              </w:rPr>
              <w:t>Effective</w:t>
            </w:r>
            <w:r w:rsidRPr="00025309">
              <w:rPr>
                <w:rFonts w:asciiTheme="minorHAnsi" w:hAnsiTheme="minorHAnsi"/>
                <w:b/>
              </w:rPr>
              <w:t xml:space="preserve"> </w:t>
            </w:r>
            <w:r w:rsidR="00D5119D">
              <w:rPr>
                <w:rFonts w:asciiTheme="minorHAnsi" w:hAnsiTheme="minorHAnsi"/>
                <w:b/>
              </w:rPr>
              <w:t>XS</w:t>
            </w:r>
            <w:r w:rsidR="003335F9" w:rsidRPr="00025309">
              <w:rPr>
                <w:rFonts w:asciiTheme="minorHAnsi" w:hAnsiTheme="minorHAnsi"/>
                <w:b/>
              </w:rPr>
              <w:t xml:space="preserve"> </w:t>
            </w:r>
            <w:r>
              <w:rPr>
                <w:rFonts w:asciiTheme="minorHAnsi" w:hAnsiTheme="minorHAnsi"/>
                <w:b/>
              </w:rPr>
              <w:t>Line</w:t>
            </w:r>
            <w:r w:rsidR="00D5119D">
              <w:rPr>
                <w:rFonts w:asciiTheme="minorHAnsi" w:hAnsiTheme="minorHAnsi"/>
                <w:b/>
              </w:rPr>
              <w:t xml:space="preserve"> Station</w:t>
            </w:r>
          </w:p>
        </w:tc>
        <w:tc>
          <w:tcPr>
            <w:tcW w:w="1368" w:type="dxa"/>
          </w:tcPr>
          <w:p w14:paraId="7A3E95E1" w14:textId="0D794FE6" w:rsidR="00D27F64" w:rsidRPr="00025309" w:rsidRDefault="00D27F64" w:rsidP="002A46AF">
            <w:pPr>
              <w:pStyle w:val="3TableTitle"/>
              <w:rPr>
                <w:rFonts w:asciiTheme="minorHAnsi" w:hAnsiTheme="minorHAnsi"/>
                <w:b/>
              </w:rPr>
            </w:pPr>
            <w:r w:rsidRPr="00025309">
              <w:rPr>
                <w:rFonts w:asciiTheme="minorHAnsi" w:hAnsiTheme="minorHAnsi"/>
                <w:b/>
              </w:rPr>
              <w:t xml:space="preserve">Effective </w:t>
            </w:r>
            <w:r w:rsidR="00582609">
              <w:rPr>
                <w:rFonts w:asciiTheme="minorHAnsi" w:hAnsiTheme="minorHAnsi"/>
                <w:b/>
              </w:rPr>
              <w:t>WSEL</w:t>
            </w:r>
            <w:r w:rsidRPr="00025309">
              <w:rPr>
                <w:rFonts w:asciiTheme="minorHAnsi" w:hAnsiTheme="minorHAnsi"/>
                <w:b/>
              </w:rPr>
              <w:t xml:space="preserve"> (feet)</w:t>
            </w:r>
          </w:p>
        </w:tc>
        <w:tc>
          <w:tcPr>
            <w:tcW w:w="1401" w:type="dxa"/>
          </w:tcPr>
          <w:p w14:paraId="4E08DC3D" w14:textId="61161760" w:rsidR="00D27F64" w:rsidRPr="00025309" w:rsidRDefault="00D27F64" w:rsidP="002A46AF">
            <w:pPr>
              <w:pStyle w:val="3TableTitle"/>
              <w:rPr>
                <w:rFonts w:asciiTheme="minorHAnsi" w:hAnsiTheme="minorHAnsi"/>
                <w:b/>
              </w:rPr>
            </w:pPr>
            <w:r w:rsidRPr="00025309">
              <w:rPr>
                <w:rFonts w:asciiTheme="minorHAnsi" w:hAnsiTheme="minorHAnsi"/>
                <w:b/>
              </w:rPr>
              <w:t xml:space="preserve">Model </w:t>
            </w:r>
            <w:r w:rsidR="00582609">
              <w:rPr>
                <w:rFonts w:asciiTheme="minorHAnsi" w:hAnsiTheme="minorHAnsi"/>
                <w:b/>
              </w:rPr>
              <w:t>WSEL</w:t>
            </w:r>
            <w:r w:rsidRPr="00025309">
              <w:rPr>
                <w:rFonts w:asciiTheme="minorHAnsi" w:hAnsiTheme="minorHAnsi"/>
                <w:b/>
              </w:rPr>
              <w:t xml:space="preserve"> (feet)</w:t>
            </w:r>
          </w:p>
        </w:tc>
        <w:tc>
          <w:tcPr>
            <w:tcW w:w="1914" w:type="dxa"/>
          </w:tcPr>
          <w:p w14:paraId="44F5E19B" w14:textId="77777777" w:rsidR="00D27F64" w:rsidRPr="00025309" w:rsidRDefault="00D27F64" w:rsidP="002A46AF">
            <w:pPr>
              <w:pStyle w:val="3TableTitle"/>
              <w:rPr>
                <w:rFonts w:asciiTheme="minorHAnsi" w:hAnsiTheme="minorHAnsi"/>
                <w:b/>
              </w:rPr>
            </w:pPr>
            <w:r w:rsidRPr="00025309">
              <w:rPr>
                <w:rFonts w:asciiTheme="minorHAnsi" w:hAnsiTheme="minorHAnsi"/>
                <w:b/>
              </w:rPr>
              <w:t xml:space="preserve">Difference (feet) </w:t>
            </w:r>
          </w:p>
        </w:tc>
      </w:tr>
      <w:tr w:rsidR="0006181D" w:rsidRPr="002213BE" w14:paraId="0E76B806" w14:textId="77777777" w:rsidTr="00E52DBF">
        <w:trPr>
          <w:cnfStyle w:val="000000100000" w:firstRow="0" w:lastRow="0" w:firstColumn="0" w:lastColumn="0" w:oddVBand="0" w:evenVBand="0" w:oddHBand="1" w:evenHBand="0" w:firstRowFirstColumn="0" w:firstRowLastColumn="0" w:lastRowFirstColumn="0" w:lastRowLastColumn="0"/>
          <w:trHeight w:val="500"/>
          <w:jc w:val="center"/>
        </w:trPr>
        <w:tc>
          <w:tcPr>
            <w:tcW w:w="2063" w:type="dxa"/>
            <w:vMerge w:val="restart"/>
            <w:shd w:val="clear" w:color="auto" w:fill="auto"/>
            <w:vAlign w:val="center"/>
          </w:tcPr>
          <w:p w14:paraId="5FDCF31E" w14:textId="0154FDAF" w:rsidR="0006181D" w:rsidRPr="00783701" w:rsidRDefault="0006181D" w:rsidP="00862247">
            <w:pPr>
              <w:pStyle w:val="3TableText"/>
              <w:jc w:val="center"/>
            </w:pPr>
            <w:r>
              <w:t>Unnamed Creek</w:t>
            </w:r>
            <w:r w:rsidR="00D5119D">
              <w:t xml:space="preserve"> at Ben Bolt</w:t>
            </w:r>
            <w:r>
              <w:t xml:space="preserve"> in Jim Wells County (Between Co Rd 461 and US 281</w:t>
            </w:r>
            <w:r w:rsidR="00D5119D">
              <w:t>)</w:t>
            </w:r>
          </w:p>
        </w:tc>
        <w:tc>
          <w:tcPr>
            <w:tcW w:w="1439" w:type="dxa"/>
            <w:shd w:val="clear" w:color="auto" w:fill="auto"/>
            <w:vAlign w:val="center"/>
          </w:tcPr>
          <w:p w14:paraId="3A67B6E4" w14:textId="27993691" w:rsidR="0006181D" w:rsidRPr="00783701" w:rsidRDefault="00D5119D" w:rsidP="00862247">
            <w:pPr>
              <w:pStyle w:val="3TableTextCentered"/>
            </w:pPr>
            <w:r>
              <w:t>SS 8320</w:t>
            </w:r>
          </w:p>
        </w:tc>
        <w:tc>
          <w:tcPr>
            <w:tcW w:w="1368" w:type="dxa"/>
            <w:shd w:val="clear" w:color="auto" w:fill="auto"/>
            <w:vAlign w:val="center"/>
          </w:tcPr>
          <w:p w14:paraId="37E01F5F" w14:textId="090D8880" w:rsidR="0006181D" w:rsidRPr="00783701" w:rsidRDefault="00D5119D" w:rsidP="00862247">
            <w:pPr>
              <w:pStyle w:val="3TableTextCentered"/>
            </w:pPr>
            <w:r>
              <w:t>186.6</w:t>
            </w:r>
          </w:p>
        </w:tc>
        <w:tc>
          <w:tcPr>
            <w:tcW w:w="1401" w:type="dxa"/>
            <w:shd w:val="clear" w:color="auto" w:fill="auto"/>
            <w:vAlign w:val="center"/>
          </w:tcPr>
          <w:p w14:paraId="2C20517C" w14:textId="30E04BAD" w:rsidR="0006181D" w:rsidRPr="00783701" w:rsidRDefault="00D5119D" w:rsidP="00862247">
            <w:pPr>
              <w:pStyle w:val="3TableTextCentered"/>
            </w:pPr>
            <w:r>
              <w:t>186.87</w:t>
            </w:r>
          </w:p>
        </w:tc>
        <w:tc>
          <w:tcPr>
            <w:tcW w:w="1914" w:type="dxa"/>
            <w:shd w:val="clear" w:color="auto" w:fill="auto"/>
            <w:vAlign w:val="center"/>
          </w:tcPr>
          <w:p w14:paraId="6EE2D0F2" w14:textId="61A3749D" w:rsidR="0006181D" w:rsidRPr="00783701" w:rsidRDefault="00D5119D" w:rsidP="00862247">
            <w:pPr>
              <w:pStyle w:val="3TableTextCentered"/>
            </w:pPr>
            <w:r>
              <w:t>0.27</w:t>
            </w:r>
          </w:p>
        </w:tc>
      </w:tr>
      <w:tr w:rsidR="0006181D" w:rsidRPr="002213BE" w14:paraId="788F45BB" w14:textId="77777777" w:rsidTr="00E52DBF">
        <w:trPr>
          <w:trHeight w:val="501"/>
          <w:jc w:val="center"/>
        </w:trPr>
        <w:tc>
          <w:tcPr>
            <w:tcW w:w="2063" w:type="dxa"/>
            <w:vMerge/>
            <w:vAlign w:val="center"/>
          </w:tcPr>
          <w:p w14:paraId="7B7E6510" w14:textId="6F8B2BE3" w:rsidR="0006181D" w:rsidRPr="00783701" w:rsidRDefault="0006181D" w:rsidP="00576756">
            <w:pPr>
              <w:pStyle w:val="3TableText"/>
              <w:jc w:val="center"/>
            </w:pPr>
          </w:p>
        </w:tc>
        <w:tc>
          <w:tcPr>
            <w:tcW w:w="1439" w:type="dxa"/>
            <w:shd w:val="clear" w:color="auto" w:fill="D9D9D9" w:themeFill="background1" w:themeFillShade="D9"/>
            <w:vAlign w:val="center"/>
          </w:tcPr>
          <w:p w14:paraId="3AF8216E" w14:textId="06700E96" w:rsidR="0006181D" w:rsidRPr="00783701" w:rsidRDefault="00D5119D" w:rsidP="00862247">
            <w:pPr>
              <w:pStyle w:val="3TableTextCentered"/>
            </w:pPr>
            <w:r>
              <w:t>SS 13970</w:t>
            </w:r>
          </w:p>
        </w:tc>
        <w:tc>
          <w:tcPr>
            <w:tcW w:w="1368" w:type="dxa"/>
            <w:shd w:val="clear" w:color="auto" w:fill="D9D9D9" w:themeFill="background1" w:themeFillShade="D9"/>
            <w:vAlign w:val="center"/>
          </w:tcPr>
          <w:p w14:paraId="5C27544C" w14:textId="7AC21344" w:rsidR="0006181D" w:rsidRPr="00783701" w:rsidRDefault="00D5119D" w:rsidP="00862247">
            <w:pPr>
              <w:pStyle w:val="3TableTextCentered"/>
            </w:pPr>
            <w:r>
              <w:t>192.2</w:t>
            </w:r>
          </w:p>
        </w:tc>
        <w:tc>
          <w:tcPr>
            <w:tcW w:w="1401" w:type="dxa"/>
            <w:shd w:val="clear" w:color="auto" w:fill="D9D9D9" w:themeFill="background1" w:themeFillShade="D9"/>
            <w:vAlign w:val="center"/>
          </w:tcPr>
          <w:p w14:paraId="6BD9D18E" w14:textId="5E21D4A6" w:rsidR="0006181D" w:rsidRPr="00783701" w:rsidRDefault="00D5119D" w:rsidP="00862247">
            <w:pPr>
              <w:pStyle w:val="3TableTextCentered"/>
            </w:pPr>
            <w:r>
              <w:t>192.76</w:t>
            </w:r>
          </w:p>
        </w:tc>
        <w:tc>
          <w:tcPr>
            <w:tcW w:w="1914" w:type="dxa"/>
            <w:shd w:val="clear" w:color="auto" w:fill="D9D9D9" w:themeFill="background1" w:themeFillShade="D9"/>
            <w:vAlign w:val="center"/>
          </w:tcPr>
          <w:p w14:paraId="1E492EA6" w14:textId="4CB37A69" w:rsidR="0006181D" w:rsidRPr="00783701" w:rsidRDefault="00D5119D" w:rsidP="00862247">
            <w:pPr>
              <w:pStyle w:val="3TableTextCentered"/>
            </w:pPr>
            <w:r>
              <w:t>0.56</w:t>
            </w:r>
          </w:p>
        </w:tc>
      </w:tr>
      <w:tr w:rsidR="00862247" w:rsidRPr="002213BE" w14:paraId="78D80837" w14:textId="77777777" w:rsidTr="00E52DBF">
        <w:trPr>
          <w:cnfStyle w:val="000000100000" w:firstRow="0" w:lastRow="0" w:firstColumn="0" w:lastColumn="0" w:oddVBand="0" w:evenVBand="0" w:oddHBand="1" w:evenHBand="0" w:firstRowFirstColumn="0" w:firstRowLastColumn="0" w:lastRowFirstColumn="0" w:lastRowLastColumn="0"/>
          <w:trHeight w:val="501"/>
          <w:jc w:val="center"/>
        </w:trPr>
        <w:tc>
          <w:tcPr>
            <w:tcW w:w="2063" w:type="dxa"/>
            <w:vMerge w:val="restart"/>
            <w:shd w:val="clear" w:color="auto" w:fill="D9D9D9" w:themeFill="background1" w:themeFillShade="D9"/>
            <w:vAlign w:val="center"/>
          </w:tcPr>
          <w:p w14:paraId="2B731650" w14:textId="220D90E9" w:rsidR="00862247" w:rsidRPr="00E76873" w:rsidRDefault="00862247" w:rsidP="00576756">
            <w:pPr>
              <w:pStyle w:val="3TableTextCentered"/>
            </w:pPr>
            <w:r>
              <w:t>Santa Gertrudis Creek</w:t>
            </w:r>
          </w:p>
        </w:tc>
        <w:tc>
          <w:tcPr>
            <w:tcW w:w="1439" w:type="dxa"/>
            <w:shd w:val="clear" w:color="auto" w:fill="auto"/>
            <w:vAlign w:val="center"/>
          </w:tcPr>
          <w:p w14:paraId="792BCCCE" w14:textId="0E4BA60B" w:rsidR="00862247" w:rsidRPr="00E76873" w:rsidRDefault="00862247" w:rsidP="00862247">
            <w:pPr>
              <w:pStyle w:val="3TableTextCentered"/>
            </w:pPr>
            <w:r>
              <w:t>SS 26379.798</w:t>
            </w:r>
          </w:p>
        </w:tc>
        <w:tc>
          <w:tcPr>
            <w:tcW w:w="1368" w:type="dxa"/>
            <w:shd w:val="clear" w:color="auto" w:fill="auto"/>
            <w:vAlign w:val="center"/>
          </w:tcPr>
          <w:p w14:paraId="205D018F" w14:textId="18F24EFB" w:rsidR="00862247" w:rsidRPr="00E76873" w:rsidRDefault="00862247" w:rsidP="00862247">
            <w:pPr>
              <w:pStyle w:val="3TableTextCentered"/>
            </w:pPr>
            <w:r>
              <w:t>34.38</w:t>
            </w:r>
          </w:p>
        </w:tc>
        <w:tc>
          <w:tcPr>
            <w:tcW w:w="1401" w:type="dxa"/>
            <w:shd w:val="clear" w:color="auto" w:fill="auto"/>
            <w:vAlign w:val="center"/>
          </w:tcPr>
          <w:p w14:paraId="2B119534" w14:textId="2FF605D8" w:rsidR="00862247" w:rsidRPr="00E76873" w:rsidRDefault="00862247" w:rsidP="00862247">
            <w:pPr>
              <w:pStyle w:val="3TableTextCentered"/>
            </w:pPr>
            <w:r>
              <w:t>34.36</w:t>
            </w:r>
          </w:p>
        </w:tc>
        <w:tc>
          <w:tcPr>
            <w:tcW w:w="1914" w:type="dxa"/>
            <w:shd w:val="clear" w:color="auto" w:fill="auto"/>
            <w:vAlign w:val="center"/>
          </w:tcPr>
          <w:p w14:paraId="5C95C5F4" w14:textId="7CD9CE38" w:rsidR="00862247" w:rsidRPr="00E76873" w:rsidRDefault="00862247" w:rsidP="00862247">
            <w:pPr>
              <w:pStyle w:val="3TableTextCentered"/>
            </w:pPr>
            <w:r>
              <w:t>-0.02</w:t>
            </w:r>
          </w:p>
        </w:tc>
      </w:tr>
      <w:tr w:rsidR="00862247" w:rsidRPr="002213BE" w14:paraId="3879F54C" w14:textId="77777777" w:rsidTr="00E52DBF">
        <w:trPr>
          <w:trHeight w:val="501"/>
          <w:jc w:val="center"/>
        </w:trPr>
        <w:tc>
          <w:tcPr>
            <w:tcW w:w="2063" w:type="dxa"/>
            <w:vMerge/>
            <w:shd w:val="clear" w:color="auto" w:fill="D9D9D9" w:themeFill="background1" w:themeFillShade="D9"/>
            <w:vAlign w:val="center"/>
          </w:tcPr>
          <w:p w14:paraId="12C01960" w14:textId="1B90EE2A" w:rsidR="00862247" w:rsidRPr="00E76873" w:rsidRDefault="00862247" w:rsidP="00576756">
            <w:pPr>
              <w:pStyle w:val="3TableText"/>
              <w:jc w:val="center"/>
            </w:pPr>
          </w:p>
        </w:tc>
        <w:tc>
          <w:tcPr>
            <w:tcW w:w="1439" w:type="dxa"/>
            <w:shd w:val="clear" w:color="auto" w:fill="D9D9D9" w:themeFill="background1" w:themeFillShade="D9"/>
            <w:vAlign w:val="center"/>
          </w:tcPr>
          <w:p w14:paraId="6E9A20DC" w14:textId="287D21CF" w:rsidR="00862247" w:rsidRPr="00E76873" w:rsidRDefault="00862247" w:rsidP="00862247">
            <w:pPr>
              <w:pStyle w:val="3TableTextCentered"/>
            </w:pPr>
            <w:r>
              <w:t>SS 48872.104</w:t>
            </w:r>
          </w:p>
        </w:tc>
        <w:tc>
          <w:tcPr>
            <w:tcW w:w="1368" w:type="dxa"/>
            <w:shd w:val="clear" w:color="auto" w:fill="D9D9D9" w:themeFill="background1" w:themeFillShade="D9"/>
            <w:vAlign w:val="center"/>
          </w:tcPr>
          <w:p w14:paraId="29EB7F79" w14:textId="6386BB4B" w:rsidR="00862247" w:rsidRPr="00E76873" w:rsidRDefault="00862247" w:rsidP="00862247">
            <w:pPr>
              <w:pStyle w:val="3TableTextCentered"/>
            </w:pPr>
            <w:r>
              <w:t>53.33</w:t>
            </w:r>
          </w:p>
        </w:tc>
        <w:tc>
          <w:tcPr>
            <w:tcW w:w="1401" w:type="dxa"/>
            <w:shd w:val="clear" w:color="auto" w:fill="D9D9D9" w:themeFill="background1" w:themeFillShade="D9"/>
            <w:vAlign w:val="center"/>
          </w:tcPr>
          <w:p w14:paraId="4A861FFF" w14:textId="42CC15D2" w:rsidR="00862247" w:rsidRPr="00E76873" w:rsidRDefault="00862247" w:rsidP="00862247">
            <w:pPr>
              <w:pStyle w:val="3TableTextCentered"/>
            </w:pPr>
            <w:r>
              <w:t>53.87</w:t>
            </w:r>
          </w:p>
        </w:tc>
        <w:tc>
          <w:tcPr>
            <w:tcW w:w="1914" w:type="dxa"/>
            <w:shd w:val="clear" w:color="auto" w:fill="D9D9D9" w:themeFill="background1" w:themeFillShade="D9"/>
            <w:vAlign w:val="center"/>
          </w:tcPr>
          <w:p w14:paraId="168647B7" w14:textId="2A6DF082" w:rsidR="00862247" w:rsidRPr="00E76873" w:rsidRDefault="00862247" w:rsidP="00862247">
            <w:pPr>
              <w:pStyle w:val="3TableTextCentered"/>
            </w:pPr>
            <w:r>
              <w:t>0.54</w:t>
            </w:r>
          </w:p>
        </w:tc>
      </w:tr>
      <w:tr w:rsidR="00862247" w:rsidRPr="002213BE" w14:paraId="651A9F7C" w14:textId="77777777" w:rsidTr="00E52DBF">
        <w:trPr>
          <w:cnfStyle w:val="000000100000" w:firstRow="0" w:lastRow="0" w:firstColumn="0" w:lastColumn="0" w:oddVBand="0" w:evenVBand="0" w:oddHBand="1" w:evenHBand="0" w:firstRowFirstColumn="0" w:firstRowLastColumn="0" w:lastRowFirstColumn="0" w:lastRowLastColumn="0"/>
          <w:trHeight w:val="501"/>
          <w:jc w:val="center"/>
        </w:trPr>
        <w:tc>
          <w:tcPr>
            <w:tcW w:w="2063" w:type="dxa"/>
            <w:shd w:val="clear" w:color="auto" w:fill="auto"/>
            <w:vAlign w:val="center"/>
          </w:tcPr>
          <w:p w14:paraId="39C438D4" w14:textId="56B06F2F" w:rsidR="00862247" w:rsidRPr="00E76873" w:rsidRDefault="00862247" w:rsidP="00862247">
            <w:pPr>
              <w:pStyle w:val="3TableText"/>
              <w:jc w:val="center"/>
            </w:pPr>
            <w:r>
              <w:t>Tranquitas Creek</w:t>
            </w:r>
          </w:p>
        </w:tc>
        <w:tc>
          <w:tcPr>
            <w:tcW w:w="1439" w:type="dxa"/>
            <w:shd w:val="clear" w:color="auto" w:fill="auto"/>
            <w:vAlign w:val="center"/>
          </w:tcPr>
          <w:p w14:paraId="37C4FD26" w14:textId="49A6549C" w:rsidR="00862247" w:rsidRPr="00E76873" w:rsidRDefault="00862247" w:rsidP="00862247">
            <w:pPr>
              <w:pStyle w:val="3TableTextCentered"/>
            </w:pPr>
            <w:r>
              <w:t>SS 18700.756</w:t>
            </w:r>
          </w:p>
        </w:tc>
        <w:tc>
          <w:tcPr>
            <w:tcW w:w="1368" w:type="dxa"/>
            <w:shd w:val="clear" w:color="auto" w:fill="auto"/>
            <w:vAlign w:val="center"/>
          </w:tcPr>
          <w:p w14:paraId="1B30765F" w14:textId="0D08CC27" w:rsidR="00862247" w:rsidRPr="00E76873" w:rsidRDefault="00862247" w:rsidP="00862247">
            <w:pPr>
              <w:pStyle w:val="3TableTextCentered"/>
            </w:pPr>
            <w:r>
              <w:t>46.81</w:t>
            </w:r>
          </w:p>
        </w:tc>
        <w:tc>
          <w:tcPr>
            <w:tcW w:w="1401" w:type="dxa"/>
            <w:shd w:val="clear" w:color="auto" w:fill="auto"/>
            <w:vAlign w:val="center"/>
          </w:tcPr>
          <w:p w14:paraId="2D39CCA4" w14:textId="258CA1BA" w:rsidR="00862247" w:rsidRPr="00E76873" w:rsidRDefault="00862247" w:rsidP="00862247">
            <w:pPr>
              <w:pStyle w:val="3TableTextCentered"/>
            </w:pPr>
            <w:r>
              <w:t>50.98</w:t>
            </w:r>
          </w:p>
        </w:tc>
        <w:tc>
          <w:tcPr>
            <w:tcW w:w="1914" w:type="dxa"/>
            <w:shd w:val="clear" w:color="auto" w:fill="auto"/>
            <w:vAlign w:val="center"/>
          </w:tcPr>
          <w:p w14:paraId="1D6C76EA" w14:textId="1F2520D5" w:rsidR="00862247" w:rsidRPr="00E76873" w:rsidRDefault="00862247" w:rsidP="00862247">
            <w:pPr>
              <w:pStyle w:val="3TableTextCentered"/>
            </w:pPr>
            <w:r>
              <w:t>4.09</w:t>
            </w:r>
          </w:p>
        </w:tc>
      </w:tr>
      <w:tr w:rsidR="0006181D" w:rsidRPr="002213BE" w14:paraId="2E9FA02E" w14:textId="77777777" w:rsidTr="00E52DBF">
        <w:trPr>
          <w:trHeight w:val="501"/>
          <w:jc w:val="center"/>
        </w:trPr>
        <w:tc>
          <w:tcPr>
            <w:tcW w:w="2063" w:type="dxa"/>
            <w:shd w:val="clear" w:color="auto" w:fill="D9D9D9" w:themeFill="background1" w:themeFillShade="D9"/>
            <w:vAlign w:val="center"/>
          </w:tcPr>
          <w:p w14:paraId="496545E4" w14:textId="3F1A81EA" w:rsidR="0006181D" w:rsidRPr="006014FA" w:rsidRDefault="00764E81" w:rsidP="00862247">
            <w:pPr>
              <w:pStyle w:val="3TableText"/>
              <w:jc w:val="center"/>
            </w:pPr>
            <w:r>
              <w:t>Carretta Creek</w:t>
            </w:r>
          </w:p>
        </w:tc>
        <w:tc>
          <w:tcPr>
            <w:tcW w:w="1439" w:type="dxa"/>
            <w:shd w:val="clear" w:color="auto" w:fill="D9D9D9" w:themeFill="background1" w:themeFillShade="D9"/>
            <w:vAlign w:val="center"/>
          </w:tcPr>
          <w:p w14:paraId="4D37209B" w14:textId="4E88C72E" w:rsidR="0006181D" w:rsidRPr="006014FA" w:rsidRDefault="00764E81" w:rsidP="00862247">
            <w:pPr>
              <w:pStyle w:val="3TableTextCentered"/>
            </w:pPr>
            <w:r>
              <w:t>SS 12210</w:t>
            </w:r>
          </w:p>
        </w:tc>
        <w:tc>
          <w:tcPr>
            <w:tcW w:w="1368" w:type="dxa"/>
            <w:shd w:val="clear" w:color="auto" w:fill="D9D9D9" w:themeFill="background1" w:themeFillShade="D9"/>
            <w:vAlign w:val="center"/>
          </w:tcPr>
          <w:p w14:paraId="56EABFE9" w14:textId="18232DB5" w:rsidR="0006181D" w:rsidRPr="006014FA" w:rsidRDefault="00764E81" w:rsidP="00862247">
            <w:pPr>
              <w:pStyle w:val="3TableTextCentered"/>
            </w:pPr>
            <w:r>
              <w:t>54.44</w:t>
            </w:r>
          </w:p>
        </w:tc>
        <w:tc>
          <w:tcPr>
            <w:tcW w:w="1401" w:type="dxa"/>
            <w:shd w:val="clear" w:color="auto" w:fill="D9D9D9" w:themeFill="background1" w:themeFillShade="D9"/>
            <w:vAlign w:val="center"/>
          </w:tcPr>
          <w:p w14:paraId="06D1332D" w14:textId="74833D20" w:rsidR="0006181D" w:rsidRPr="006014FA" w:rsidRDefault="00764E81" w:rsidP="00862247">
            <w:pPr>
              <w:pStyle w:val="3TableTextCentered"/>
            </w:pPr>
            <w:r>
              <w:t>57.22</w:t>
            </w:r>
          </w:p>
        </w:tc>
        <w:tc>
          <w:tcPr>
            <w:tcW w:w="1914" w:type="dxa"/>
            <w:shd w:val="clear" w:color="auto" w:fill="D9D9D9" w:themeFill="background1" w:themeFillShade="D9"/>
            <w:vAlign w:val="center"/>
          </w:tcPr>
          <w:p w14:paraId="22A4FD8C" w14:textId="53962A4C" w:rsidR="0006181D" w:rsidRPr="006014FA" w:rsidRDefault="00764E81" w:rsidP="00862247">
            <w:pPr>
              <w:pStyle w:val="3TableTextCentered"/>
            </w:pPr>
            <w:r>
              <w:t>2.78</w:t>
            </w:r>
          </w:p>
        </w:tc>
      </w:tr>
      <w:tr w:rsidR="00764E81" w:rsidRPr="002213BE" w14:paraId="479D41DF" w14:textId="77777777" w:rsidTr="00E52DBF">
        <w:trPr>
          <w:cnfStyle w:val="000000100000" w:firstRow="0" w:lastRow="0" w:firstColumn="0" w:lastColumn="0" w:oddVBand="0" w:evenVBand="0" w:oddHBand="1" w:evenHBand="0" w:firstRowFirstColumn="0" w:firstRowLastColumn="0" w:lastRowFirstColumn="0" w:lastRowLastColumn="0"/>
          <w:trHeight w:val="501"/>
          <w:jc w:val="center"/>
        </w:trPr>
        <w:tc>
          <w:tcPr>
            <w:tcW w:w="2063" w:type="dxa"/>
            <w:shd w:val="clear" w:color="auto" w:fill="auto"/>
            <w:vAlign w:val="center"/>
          </w:tcPr>
          <w:p w14:paraId="3CD0C0A7" w14:textId="134F55C4" w:rsidR="00764E81" w:rsidRPr="00783701" w:rsidRDefault="00764E81" w:rsidP="00862247">
            <w:pPr>
              <w:pStyle w:val="3TableText"/>
              <w:jc w:val="center"/>
            </w:pPr>
            <w:r>
              <w:t>North Carretta Creek</w:t>
            </w:r>
          </w:p>
        </w:tc>
        <w:tc>
          <w:tcPr>
            <w:tcW w:w="1439" w:type="dxa"/>
            <w:shd w:val="clear" w:color="auto" w:fill="auto"/>
            <w:vAlign w:val="center"/>
          </w:tcPr>
          <w:p w14:paraId="2F7BAC7F" w14:textId="59857B1C" w:rsidR="00764E81" w:rsidRPr="00783701" w:rsidRDefault="00764E81" w:rsidP="00862247">
            <w:pPr>
              <w:pStyle w:val="3TableTextCentered"/>
            </w:pPr>
            <w:r>
              <w:t>SS 2860</w:t>
            </w:r>
          </w:p>
        </w:tc>
        <w:tc>
          <w:tcPr>
            <w:tcW w:w="1368" w:type="dxa"/>
            <w:shd w:val="clear" w:color="auto" w:fill="auto"/>
            <w:vAlign w:val="center"/>
          </w:tcPr>
          <w:p w14:paraId="36955835" w14:textId="35E35D0E" w:rsidR="00764E81" w:rsidRPr="00783701" w:rsidRDefault="00764E81" w:rsidP="00862247">
            <w:pPr>
              <w:pStyle w:val="3TableTextCentered"/>
            </w:pPr>
            <w:r>
              <w:t>48.55</w:t>
            </w:r>
          </w:p>
        </w:tc>
        <w:tc>
          <w:tcPr>
            <w:tcW w:w="1401" w:type="dxa"/>
            <w:shd w:val="clear" w:color="auto" w:fill="auto"/>
            <w:vAlign w:val="center"/>
          </w:tcPr>
          <w:p w14:paraId="1A65BB74" w14:textId="03C979AE" w:rsidR="00764E81" w:rsidRPr="00783701" w:rsidRDefault="00764E81" w:rsidP="00862247">
            <w:pPr>
              <w:pStyle w:val="3TableTextCentered"/>
            </w:pPr>
            <w:r>
              <w:t>48.78</w:t>
            </w:r>
          </w:p>
        </w:tc>
        <w:tc>
          <w:tcPr>
            <w:tcW w:w="1914" w:type="dxa"/>
            <w:shd w:val="clear" w:color="auto" w:fill="auto"/>
            <w:vAlign w:val="center"/>
          </w:tcPr>
          <w:p w14:paraId="4BD50E95" w14:textId="661EABF6" w:rsidR="00764E81" w:rsidRPr="00783701" w:rsidRDefault="00764E81" w:rsidP="00862247">
            <w:pPr>
              <w:pStyle w:val="3TableTextCentered"/>
            </w:pPr>
            <w:r>
              <w:t>0.23</w:t>
            </w:r>
          </w:p>
        </w:tc>
      </w:tr>
    </w:tbl>
    <w:p w14:paraId="0A729C2F" w14:textId="77777777" w:rsidR="00D27F64" w:rsidRDefault="00D27F64">
      <w:pPr>
        <w:pStyle w:val="2Body-Text"/>
        <w:jc w:val="both"/>
      </w:pPr>
    </w:p>
    <w:p w14:paraId="572A82C4" w14:textId="43465844" w:rsidR="00CC63FA" w:rsidRPr="00CB2562" w:rsidRDefault="00CC63FA" w:rsidP="00CC63FA">
      <w:pPr>
        <w:pStyle w:val="Heading4"/>
      </w:pPr>
      <w:bookmarkStart w:id="152" w:name="_Toc470077128"/>
      <w:bookmarkStart w:id="153" w:name="_Ref470769679"/>
      <w:bookmarkStart w:id="154" w:name="_Ref470770198"/>
      <w:bookmarkStart w:id="155" w:name="_Ref470776172"/>
      <w:r w:rsidRPr="00CB2562">
        <w:t>Calibration</w:t>
      </w:r>
      <w:bookmarkEnd w:id="152"/>
      <w:bookmarkEnd w:id="153"/>
      <w:bookmarkEnd w:id="154"/>
      <w:bookmarkEnd w:id="155"/>
      <w:r w:rsidR="00042D78" w:rsidRPr="00CB2562">
        <w:t xml:space="preserve"> &amp;</w:t>
      </w:r>
      <w:r w:rsidR="00654862" w:rsidRPr="00CB2562">
        <w:t xml:space="preserve"> Sensitivity Analysis</w:t>
      </w:r>
    </w:p>
    <w:p w14:paraId="3B862179" w14:textId="77777777" w:rsidR="007D162E" w:rsidRDefault="00A236EE" w:rsidP="007D162E">
      <w:pPr>
        <w:spacing w:after="120"/>
        <w:jc w:val="both"/>
      </w:pPr>
      <w:r w:rsidRPr="00122A7F">
        <w:t>Known USGS gages within the model area with more than 20-years of flow record were used for calibration</w:t>
      </w:r>
      <w:r w:rsidR="002276DA" w:rsidRPr="00122A7F">
        <w:t xml:space="preserve"> and validation</w:t>
      </w:r>
      <w:r w:rsidRPr="00122A7F">
        <w:t xml:space="preserve"> of the 1% annual chance event. Peak flows within the model were compared with a Bulletin 17B Analysis of the gage data using PeakFQ.</w:t>
      </w:r>
      <w:r w:rsidR="0003306D">
        <w:t xml:space="preserve"> </w:t>
      </w:r>
    </w:p>
    <w:p w14:paraId="1DF6EBB5" w14:textId="4119502F" w:rsidR="007D162E" w:rsidRDefault="007D162E" w:rsidP="007D162E">
      <w:pPr>
        <w:spacing w:after="120"/>
        <w:jc w:val="both"/>
      </w:pPr>
      <w:r>
        <w:t xml:space="preserve">To determine which factors were significantly impacting the model results, a sensitivity analysis was run to evaluate the impact of several parameters including Manning’s roughness values, breaklines, hydrologic losses, initial conditions, and boundary conditions.  The Manning’s n-values greatly impacted the results and was determined that a channel n-value needed to be set for the watershed. Further discussion of the roughness coefficients can be found in Section </w:t>
      </w:r>
      <w:r>
        <w:fldChar w:fldCharType="begin"/>
      </w:r>
      <w:r>
        <w:instrText xml:space="preserve"> REF _Ref12128062 \r \h </w:instrText>
      </w:r>
      <w:r>
        <w:fldChar w:fldCharType="separate"/>
      </w:r>
      <w:r w:rsidR="00CC5722">
        <w:t>2.2.4</w:t>
      </w:r>
      <w:r>
        <w:fldChar w:fldCharType="end"/>
      </w:r>
      <w:r>
        <w:t xml:space="preserve">.  It was determined that enforced breaklines at major roads and centerlines were needed and are discussed further in Section </w:t>
      </w:r>
      <w:r>
        <w:fldChar w:fldCharType="begin"/>
      </w:r>
      <w:r>
        <w:instrText xml:space="preserve"> REF _Ref12128071 \r \h </w:instrText>
      </w:r>
      <w:r>
        <w:fldChar w:fldCharType="separate"/>
      </w:r>
      <w:r w:rsidR="00CC5722">
        <w:t>2.2.4.2</w:t>
      </w:r>
      <w:r>
        <w:fldChar w:fldCharType="end"/>
      </w:r>
      <w:r>
        <w:t xml:space="preserve">. No changes were made to the precipitation.  </w:t>
      </w:r>
    </w:p>
    <w:p w14:paraId="5100171E" w14:textId="39581B53" w:rsidR="007D162E" w:rsidRDefault="007D162E" w:rsidP="007D162E">
      <w:pPr>
        <w:spacing w:after="120"/>
        <w:jc w:val="both"/>
      </w:pPr>
      <w:r>
        <w:lastRenderedPageBreak/>
        <w:t xml:space="preserve">Initial validation efforts were done within the San Fernando HUC8 boundary. Once it was determined that the computational mesh </w:t>
      </w:r>
      <w:r w:rsidR="00E52DBF">
        <w:t xml:space="preserve">boundary </w:t>
      </w:r>
      <w:r>
        <w:t>would need to be</w:t>
      </w:r>
      <w:r w:rsidR="00E52DBF">
        <w:t xml:space="preserve"> revised</w:t>
      </w:r>
      <w:r>
        <w:t xml:space="preserve"> to limit cross basin interaction areas, the gages were used to validate the neighboring Baffin Bay East hydraulic model shown in </w:t>
      </w:r>
      <w:r w:rsidRPr="00CB2562">
        <w:rPr>
          <w:b/>
          <w:bCs/>
        </w:rPr>
        <w:fldChar w:fldCharType="begin"/>
      </w:r>
      <w:r w:rsidRPr="00CB2562">
        <w:rPr>
          <w:b/>
          <w:bCs/>
        </w:rPr>
        <w:instrText xml:space="preserve"> REF _Ref85789663 \h </w:instrText>
      </w:r>
      <w:r>
        <w:rPr>
          <w:b/>
          <w:bCs/>
        </w:rPr>
        <w:instrText xml:space="preserve"> \* MERGEFORMAT </w:instrText>
      </w:r>
      <w:r w:rsidRPr="00CB2562">
        <w:rPr>
          <w:b/>
          <w:bCs/>
        </w:rPr>
      </w:r>
      <w:r w:rsidRPr="00CB2562">
        <w:rPr>
          <w:b/>
          <w:bCs/>
        </w:rPr>
        <w:fldChar w:fldCharType="separate"/>
      </w:r>
      <w:r w:rsidR="00CC5722" w:rsidRPr="00CC5722">
        <w:rPr>
          <w:b/>
          <w:bCs/>
        </w:rPr>
        <w:t xml:space="preserve">Figure </w:t>
      </w:r>
      <w:r w:rsidR="00CC5722" w:rsidRPr="00CC5722">
        <w:rPr>
          <w:b/>
          <w:bCs/>
          <w:noProof/>
        </w:rPr>
        <w:t>13</w:t>
      </w:r>
      <w:r w:rsidRPr="00CB2562">
        <w:rPr>
          <w:b/>
          <w:bCs/>
        </w:rPr>
        <w:fldChar w:fldCharType="end"/>
      </w:r>
      <w:r>
        <w:rPr>
          <w:b/>
          <w:bCs/>
        </w:rPr>
        <w:t>.</w:t>
      </w:r>
      <w:r>
        <w:t xml:space="preserve"> Manning’s N and Curve Number values used in th</w:t>
      </w:r>
      <w:r w:rsidR="00576756">
        <w:t>e Baffin Bay East</w:t>
      </w:r>
      <w:r>
        <w:t xml:space="preserve"> model were </w:t>
      </w:r>
      <w:r w:rsidR="00C97492">
        <w:t>mimicked</w:t>
      </w:r>
      <w:r w:rsidR="000E0486">
        <w:t xml:space="preserve"> </w:t>
      </w:r>
      <w:r>
        <w:t xml:space="preserve">for the San Fernando model. </w:t>
      </w:r>
    </w:p>
    <w:p w14:paraId="14E7882D" w14:textId="4E1DB3D7" w:rsidR="00237D4F" w:rsidRDefault="00256B40" w:rsidP="00D27F64">
      <w:pPr>
        <w:jc w:val="both"/>
      </w:pPr>
      <w:r w:rsidRPr="00122A7F">
        <w:t>Results</w:t>
      </w:r>
      <w:r w:rsidR="00A236EE" w:rsidRPr="00122A7F">
        <w:t xml:space="preserve"> of the flow comparisons are presented in </w:t>
      </w:r>
      <w:r w:rsidR="008D12A1" w:rsidRPr="00E66134">
        <w:rPr>
          <w:b/>
          <w:bCs/>
        </w:rPr>
        <w:fldChar w:fldCharType="begin"/>
      </w:r>
      <w:r w:rsidR="008D12A1" w:rsidRPr="00E66134">
        <w:rPr>
          <w:b/>
          <w:bCs/>
        </w:rPr>
        <w:instrText xml:space="preserve"> REF _Ref12019278 \h </w:instrText>
      </w:r>
      <w:r w:rsidR="008D12A1">
        <w:rPr>
          <w:b/>
          <w:bCs/>
        </w:rPr>
        <w:instrText xml:space="preserve"> \* MERGEFORMAT </w:instrText>
      </w:r>
      <w:r w:rsidR="008D12A1" w:rsidRPr="00E66134">
        <w:rPr>
          <w:b/>
          <w:bCs/>
        </w:rPr>
      </w:r>
      <w:r w:rsidR="008D12A1" w:rsidRPr="00E66134">
        <w:rPr>
          <w:b/>
          <w:bCs/>
        </w:rPr>
        <w:fldChar w:fldCharType="separate"/>
      </w:r>
      <w:r w:rsidR="00CC5722" w:rsidRPr="00CC5722">
        <w:rPr>
          <w:b/>
          <w:bCs/>
        </w:rPr>
        <w:t xml:space="preserve">Table </w:t>
      </w:r>
      <w:r w:rsidR="008D12A1" w:rsidRPr="00E66134">
        <w:rPr>
          <w:b/>
          <w:bCs/>
        </w:rPr>
        <w:fldChar w:fldCharType="end"/>
      </w:r>
      <w:r w:rsidR="00A236EE" w:rsidRPr="00122A7F">
        <w:t xml:space="preserve">. </w:t>
      </w:r>
    </w:p>
    <w:p w14:paraId="5227A2A9" w14:textId="77777777" w:rsidR="00A236EE" w:rsidRDefault="00A236EE" w:rsidP="00D27F64">
      <w:pPr>
        <w:jc w:val="both"/>
      </w:pPr>
    </w:p>
    <w:p w14:paraId="3CA37FEC" w14:textId="1C1DFC50" w:rsidR="0003306D" w:rsidRPr="001B75AD" w:rsidRDefault="0003306D" w:rsidP="0003306D">
      <w:pPr>
        <w:pStyle w:val="Caption"/>
        <w:keepNext/>
        <w:jc w:val="center"/>
      </w:pPr>
      <w:bookmarkStart w:id="156" w:name="_Ref12019278"/>
      <w:bookmarkStart w:id="157" w:name="_Toc90026023"/>
      <w:r w:rsidRPr="00A11E4F">
        <w:t xml:space="preserve">Table </w:t>
      </w:r>
      <w:bookmarkEnd w:id="156"/>
      <w:r w:rsidR="008D12A1">
        <w:fldChar w:fldCharType="begin"/>
      </w:r>
      <w:r w:rsidR="008D12A1">
        <w:instrText xml:space="preserve"> SEQ Table \* ARABIC </w:instrText>
      </w:r>
      <w:r w:rsidR="008D12A1">
        <w:fldChar w:fldCharType="separate"/>
      </w:r>
      <w:r w:rsidR="00CC5722">
        <w:rPr>
          <w:noProof/>
        </w:rPr>
        <w:t>10</w:t>
      </w:r>
      <w:r w:rsidR="008D12A1">
        <w:rPr>
          <w:noProof/>
        </w:rPr>
        <w:fldChar w:fldCharType="end"/>
      </w:r>
      <w:r w:rsidRPr="00A11E4F">
        <w:t>:</w:t>
      </w:r>
      <w:r w:rsidR="009A791F">
        <w:t xml:space="preserve"> </w:t>
      </w:r>
      <w:r w:rsidRPr="00A11E4F">
        <w:t xml:space="preserve"> 1% Annual Chance Reasonability Comparisons</w:t>
      </w:r>
      <w:bookmarkEnd w:id="157"/>
      <w:r w:rsidRPr="001B75AD">
        <w:t xml:space="preserve"> </w:t>
      </w:r>
    </w:p>
    <w:tbl>
      <w:tblPr>
        <w:tblStyle w:val="CompassTable1"/>
        <w:tblW w:w="9350" w:type="dxa"/>
        <w:jc w:val="center"/>
        <w:tblLook w:val="04A0" w:firstRow="1" w:lastRow="0" w:firstColumn="1" w:lastColumn="0" w:noHBand="0" w:noVBand="1"/>
      </w:tblPr>
      <w:tblGrid>
        <w:gridCol w:w="1600"/>
        <w:gridCol w:w="2646"/>
        <w:gridCol w:w="774"/>
        <w:gridCol w:w="1199"/>
        <w:gridCol w:w="1427"/>
        <w:gridCol w:w="1704"/>
      </w:tblGrid>
      <w:tr w:rsidR="001E20B4" w:rsidRPr="001B75AD" w14:paraId="7D25F40A" w14:textId="77777777" w:rsidTr="00A11E4F">
        <w:trPr>
          <w:cnfStyle w:val="100000000000" w:firstRow="1" w:lastRow="0" w:firstColumn="0" w:lastColumn="0" w:oddVBand="0" w:evenVBand="0" w:oddHBand="0" w:evenHBand="0" w:firstRowFirstColumn="0" w:firstRowLastColumn="0" w:lastRowFirstColumn="0" w:lastRowLastColumn="0"/>
          <w:trHeight w:val="330"/>
          <w:jc w:val="center"/>
        </w:trPr>
        <w:tc>
          <w:tcPr>
            <w:tcW w:w="1614" w:type="dxa"/>
            <w:vMerge w:val="restart"/>
            <w:hideMark/>
          </w:tcPr>
          <w:p w14:paraId="676F5CAB" w14:textId="77777777" w:rsidR="0003306D" w:rsidRPr="001B75AD" w:rsidRDefault="0003306D" w:rsidP="00264E25">
            <w:pPr>
              <w:jc w:val="center"/>
              <w:rPr>
                <w:rFonts w:eastAsia="Times New Roman" w:cs="Times New Roman"/>
                <w:b w:val="0"/>
                <w:bCs/>
                <w:color w:val="FFFFFF"/>
                <w:sz w:val="20"/>
                <w:szCs w:val="20"/>
              </w:rPr>
            </w:pPr>
            <w:r w:rsidRPr="001B75AD">
              <w:rPr>
                <w:rFonts w:eastAsia="Times New Roman" w:cs="Times New Roman"/>
                <w:b w:val="0"/>
                <w:bCs/>
                <w:color w:val="FFFFFF"/>
                <w:sz w:val="20"/>
                <w:szCs w:val="20"/>
              </w:rPr>
              <w:t>Flooding Source</w:t>
            </w:r>
          </w:p>
        </w:tc>
        <w:tc>
          <w:tcPr>
            <w:tcW w:w="2689" w:type="dxa"/>
            <w:vMerge w:val="restart"/>
            <w:hideMark/>
          </w:tcPr>
          <w:p w14:paraId="36430774" w14:textId="77777777" w:rsidR="0003306D" w:rsidRPr="001B75AD" w:rsidRDefault="0003306D" w:rsidP="00264E25">
            <w:pPr>
              <w:jc w:val="center"/>
              <w:rPr>
                <w:rFonts w:eastAsia="Times New Roman" w:cs="Times New Roman"/>
                <w:b w:val="0"/>
                <w:bCs/>
                <w:color w:val="FFFFFF"/>
                <w:sz w:val="20"/>
                <w:szCs w:val="20"/>
              </w:rPr>
            </w:pPr>
            <w:r>
              <w:rPr>
                <w:rFonts w:eastAsia="Times New Roman" w:cs="Times New Roman"/>
                <w:b w:val="0"/>
                <w:bCs/>
                <w:color w:val="FFFFFF"/>
                <w:sz w:val="20"/>
                <w:szCs w:val="20"/>
              </w:rPr>
              <w:t>USGS Gage Used for Verification</w:t>
            </w:r>
          </w:p>
        </w:tc>
        <w:tc>
          <w:tcPr>
            <w:tcW w:w="1878" w:type="dxa"/>
            <w:gridSpan w:val="2"/>
            <w:hideMark/>
          </w:tcPr>
          <w:p w14:paraId="4481C63B" w14:textId="1D00AC41" w:rsidR="0003306D" w:rsidRPr="001B75AD" w:rsidRDefault="0003306D" w:rsidP="00264E25">
            <w:pPr>
              <w:jc w:val="center"/>
              <w:rPr>
                <w:rFonts w:eastAsia="Times New Roman" w:cs="Times New Roman"/>
                <w:b w:val="0"/>
                <w:bCs/>
                <w:color w:val="FFFFFF"/>
                <w:sz w:val="20"/>
                <w:szCs w:val="20"/>
              </w:rPr>
            </w:pPr>
            <w:r w:rsidRPr="00673298">
              <w:rPr>
                <w:rFonts w:eastAsia="Times New Roman" w:cs="Times New Roman"/>
                <w:bCs/>
                <w:color w:val="FFFFFF"/>
                <w:sz w:val="20"/>
                <w:szCs w:val="20"/>
              </w:rPr>
              <w:t>HEC-RAS 5.0</w:t>
            </w:r>
            <w:r w:rsidR="002B1A8A" w:rsidRPr="00673298">
              <w:rPr>
                <w:rFonts w:eastAsia="Times New Roman" w:cs="Times New Roman"/>
                <w:bCs/>
                <w:color w:val="FFFFFF"/>
                <w:sz w:val="20"/>
                <w:szCs w:val="20"/>
              </w:rPr>
              <w:t>.</w:t>
            </w:r>
            <w:r w:rsidR="002D2910" w:rsidRPr="00673298">
              <w:rPr>
                <w:rFonts w:eastAsia="Times New Roman" w:cs="Times New Roman"/>
                <w:bCs/>
                <w:color w:val="FFFFFF"/>
                <w:sz w:val="20"/>
                <w:szCs w:val="20"/>
              </w:rPr>
              <w:t>7</w:t>
            </w:r>
            <w:r w:rsidR="002D2910" w:rsidRPr="001B75AD">
              <w:rPr>
                <w:rFonts w:eastAsia="Times New Roman" w:cs="Times New Roman"/>
                <w:b w:val="0"/>
                <w:bCs/>
                <w:color w:val="FFFFFF"/>
                <w:sz w:val="20"/>
                <w:szCs w:val="20"/>
              </w:rPr>
              <w:t xml:space="preserve"> </w:t>
            </w:r>
            <w:r w:rsidRPr="001B75AD">
              <w:rPr>
                <w:rFonts w:eastAsia="Times New Roman" w:cs="Times New Roman"/>
                <w:b w:val="0"/>
                <w:bCs/>
                <w:color w:val="FFFFFF"/>
                <w:sz w:val="20"/>
                <w:szCs w:val="20"/>
              </w:rPr>
              <w:t>(2D)</w:t>
            </w:r>
          </w:p>
        </w:tc>
        <w:tc>
          <w:tcPr>
            <w:tcW w:w="3169" w:type="dxa"/>
            <w:gridSpan w:val="2"/>
            <w:hideMark/>
          </w:tcPr>
          <w:p w14:paraId="419E9E26" w14:textId="77777777" w:rsidR="0003306D" w:rsidRPr="001B75AD" w:rsidRDefault="0003306D" w:rsidP="00264E25">
            <w:pPr>
              <w:jc w:val="center"/>
              <w:rPr>
                <w:rFonts w:eastAsia="Times New Roman" w:cs="Times New Roman"/>
                <w:b w:val="0"/>
                <w:bCs/>
                <w:color w:val="FFFFFF"/>
                <w:sz w:val="20"/>
                <w:szCs w:val="20"/>
              </w:rPr>
            </w:pPr>
            <w:r w:rsidRPr="001B75AD">
              <w:rPr>
                <w:rFonts w:eastAsia="Times New Roman" w:cs="Times New Roman"/>
                <w:b w:val="0"/>
                <w:bCs/>
                <w:color w:val="FFFFFF"/>
                <w:sz w:val="20"/>
                <w:szCs w:val="20"/>
              </w:rPr>
              <w:t>Reference</w:t>
            </w:r>
          </w:p>
        </w:tc>
      </w:tr>
      <w:tr w:rsidR="001E20B4" w:rsidRPr="001B75AD" w14:paraId="05E10E4C" w14:textId="77777777" w:rsidTr="00A11E4F">
        <w:trPr>
          <w:cnfStyle w:val="000000100000" w:firstRow="0" w:lastRow="0" w:firstColumn="0" w:lastColumn="0" w:oddVBand="0" w:evenVBand="0" w:oddHBand="1" w:evenHBand="0" w:firstRowFirstColumn="0" w:firstRowLastColumn="0" w:lastRowFirstColumn="0" w:lastRowLastColumn="0"/>
          <w:trHeight w:val="330"/>
          <w:jc w:val="center"/>
        </w:trPr>
        <w:tc>
          <w:tcPr>
            <w:tcW w:w="1614" w:type="dxa"/>
            <w:vMerge/>
            <w:hideMark/>
          </w:tcPr>
          <w:p w14:paraId="3410147A" w14:textId="77777777" w:rsidR="0003306D" w:rsidRPr="001B75AD" w:rsidRDefault="0003306D" w:rsidP="00264E25">
            <w:pPr>
              <w:rPr>
                <w:rFonts w:eastAsia="Times New Roman" w:cs="Times New Roman"/>
                <w:b/>
                <w:bCs/>
                <w:color w:val="FFFFFF"/>
                <w:szCs w:val="20"/>
              </w:rPr>
            </w:pPr>
          </w:p>
        </w:tc>
        <w:tc>
          <w:tcPr>
            <w:tcW w:w="2689" w:type="dxa"/>
            <w:vMerge/>
            <w:hideMark/>
          </w:tcPr>
          <w:p w14:paraId="67EE5513" w14:textId="77777777" w:rsidR="0003306D" w:rsidRPr="001B75AD" w:rsidRDefault="0003306D" w:rsidP="00264E25">
            <w:pPr>
              <w:rPr>
                <w:rFonts w:eastAsia="Times New Roman" w:cs="Times New Roman"/>
                <w:b/>
                <w:bCs/>
                <w:color w:val="FFFFFF"/>
                <w:szCs w:val="20"/>
              </w:rPr>
            </w:pPr>
          </w:p>
        </w:tc>
        <w:tc>
          <w:tcPr>
            <w:tcW w:w="674" w:type="dxa"/>
            <w:shd w:val="clear" w:color="auto" w:fill="233972" w:themeFill="accent1"/>
            <w:hideMark/>
          </w:tcPr>
          <w:p w14:paraId="3D42A20E"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WSEL (ft)</w:t>
            </w:r>
          </w:p>
        </w:tc>
        <w:tc>
          <w:tcPr>
            <w:tcW w:w="1204" w:type="dxa"/>
            <w:shd w:val="clear" w:color="auto" w:fill="233972" w:themeFill="accent1"/>
            <w:hideMark/>
          </w:tcPr>
          <w:p w14:paraId="404FB8FF"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Discharge (cfs)</w:t>
            </w:r>
          </w:p>
        </w:tc>
        <w:tc>
          <w:tcPr>
            <w:tcW w:w="1446" w:type="dxa"/>
            <w:shd w:val="clear" w:color="auto" w:fill="233972" w:themeFill="accent1"/>
            <w:hideMark/>
          </w:tcPr>
          <w:p w14:paraId="4D78D42B" w14:textId="25CB8622"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WSEL (ft)</w:t>
            </w:r>
            <w:r w:rsidR="00875D88">
              <w:rPr>
                <w:rFonts w:eastAsia="Times New Roman" w:cs="Times New Roman"/>
                <w:szCs w:val="20"/>
                <w:vertAlign w:val="superscript"/>
              </w:rPr>
              <w:t xml:space="preserve"> </w:t>
            </w:r>
            <w:r w:rsidR="00875D88" w:rsidRPr="00875D88">
              <w:rPr>
                <w:rFonts w:eastAsia="Times New Roman" w:cs="Times New Roman"/>
                <w:color w:val="FFFFFF" w:themeColor="background1"/>
                <w:szCs w:val="20"/>
                <w:vertAlign w:val="superscript"/>
              </w:rPr>
              <w:t>1</w:t>
            </w:r>
          </w:p>
        </w:tc>
        <w:tc>
          <w:tcPr>
            <w:tcW w:w="1723" w:type="dxa"/>
            <w:shd w:val="clear" w:color="auto" w:fill="233972" w:themeFill="accent1"/>
            <w:hideMark/>
          </w:tcPr>
          <w:p w14:paraId="2F70650A"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Discharge (cfs)</w:t>
            </w:r>
          </w:p>
        </w:tc>
      </w:tr>
      <w:tr w:rsidR="00DF52D0" w:rsidRPr="001B75AD" w14:paraId="5940D369" w14:textId="77777777" w:rsidTr="00A11E4F">
        <w:trPr>
          <w:cnfStyle w:val="000000010000" w:firstRow="0" w:lastRow="0" w:firstColumn="0" w:lastColumn="0" w:oddVBand="0" w:evenVBand="0" w:oddHBand="0" w:evenHBand="1" w:firstRowFirstColumn="0" w:firstRowLastColumn="0" w:lastRowFirstColumn="0" w:lastRowLastColumn="0"/>
          <w:trHeight w:val="315"/>
          <w:jc w:val="center"/>
        </w:trPr>
        <w:tc>
          <w:tcPr>
            <w:tcW w:w="1614" w:type="dxa"/>
            <w:shd w:val="clear" w:color="auto" w:fill="DFE3E5" w:themeFill="text2"/>
          </w:tcPr>
          <w:p w14:paraId="25EE2F09" w14:textId="3609B60D" w:rsidR="00DF52D0" w:rsidRPr="00A11E4F" w:rsidRDefault="00DF52D0" w:rsidP="00DF52D0">
            <w:pPr>
              <w:rPr>
                <w:rFonts w:eastAsia="Times New Roman" w:cs="Times New Roman"/>
                <w:color w:val="000000"/>
                <w:szCs w:val="20"/>
              </w:rPr>
            </w:pPr>
            <w:r w:rsidRPr="00B01C0D">
              <w:rPr>
                <w:color w:val="auto"/>
                <w:szCs w:val="20"/>
              </w:rPr>
              <w:t>0821</w:t>
            </w:r>
            <w:r>
              <w:rPr>
                <w:color w:val="auto"/>
                <w:szCs w:val="20"/>
              </w:rPr>
              <w:t>1800</w:t>
            </w:r>
            <w:r w:rsidR="00237D4F" w:rsidRPr="00576756">
              <w:rPr>
                <w:szCs w:val="20"/>
                <w:vertAlign w:val="superscript"/>
              </w:rPr>
              <w:t>2</w:t>
            </w:r>
          </w:p>
        </w:tc>
        <w:tc>
          <w:tcPr>
            <w:tcW w:w="2689" w:type="dxa"/>
            <w:shd w:val="clear" w:color="auto" w:fill="DFE3E5" w:themeFill="text2"/>
          </w:tcPr>
          <w:p w14:paraId="3D8F334D" w14:textId="3D0191C3" w:rsidR="00DF52D0" w:rsidRPr="00A11E4F" w:rsidRDefault="00DF52D0" w:rsidP="00DF52D0">
            <w:pPr>
              <w:jc w:val="center"/>
              <w:rPr>
                <w:rFonts w:eastAsia="Times New Roman" w:cs="Times New Roman"/>
                <w:color w:val="000000"/>
                <w:szCs w:val="20"/>
              </w:rPr>
            </w:pPr>
            <w:r>
              <w:rPr>
                <w:color w:val="auto"/>
                <w:szCs w:val="20"/>
              </w:rPr>
              <w:t>San Diego Ck at Alice, TX</w:t>
            </w:r>
          </w:p>
        </w:tc>
        <w:tc>
          <w:tcPr>
            <w:tcW w:w="674" w:type="dxa"/>
            <w:shd w:val="clear" w:color="auto" w:fill="DFE3E5" w:themeFill="text2"/>
          </w:tcPr>
          <w:p w14:paraId="39AFF24E" w14:textId="1CAB8983" w:rsidR="00DF52D0" w:rsidRPr="00A11E4F" w:rsidRDefault="008F110E" w:rsidP="00DF52D0">
            <w:pPr>
              <w:jc w:val="center"/>
              <w:rPr>
                <w:rFonts w:eastAsia="Times New Roman" w:cs="Times New Roman"/>
                <w:szCs w:val="20"/>
              </w:rPr>
            </w:pPr>
            <w:r>
              <w:rPr>
                <w:rFonts w:eastAsia="Times New Roman" w:cs="Times New Roman"/>
                <w:szCs w:val="20"/>
              </w:rPr>
              <w:t>209.</w:t>
            </w:r>
            <w:r w:rsidR="00E66134">
              <w:rPr>
                <w:rFonts w:eastAsia="Times New Roman" w:cs="Times New Roman"/>
                <w:szCs w:val="20"/>
              </w:rPr>
              <w:t>66</w:t>
            </w:r>
          </w:p>
        </w:tc>
        <w:tc>
          <w:tcPr>
            <w:tcW w:w="1204" w:type="dxa"/>
            <w:shd w:val="clear" w:color="auto" w:fill="DFE3E5" w:themeFill="text2"/>
          </w:tcPr>
          <w:p w14:paraId="2DEF724E" w14:textId="77678EEC" w:rsidR="00DF52D0" w:rsidRPr="00A11E4F" w:rsidRDefault="00E66134" w:rsidP="00DF52D0">
            <w:pPr>
              <w:jc w:val="center"/>
              <w:rPr>
                <w:rFonts w:eastAsia="Times New Roman" w:cs="Times New Roman"/>
                <w:szCs w:val="20"/>
              </w:rPr>
            </w:pPr>
            <w:r w:rsidRPr="00E66134">
              <w:rPr>
                <w:rFonts w:eastAsia="Times New Roman" w:cs="Times New Roman"/>
                <w:szCs w:val="20"/>
              </w:rPr>
              <w:t>18</w:t>
            </w:r>
            <w:r>
              <w:rPr>
                <w:rFonts w:eastAsia="Times New Roman" w:cs="Times New Roman"/>
                <w:szCs w:val="20"/>
              </w:rPr>
              <w:t>,</w:t>
            </w:r>
            <w:r w:rsidRPr="00E66134">
              <w:rPr>
                <w:rFonts w:eastAsia="Times New Roman" w:cs="Times New Roman"/>
                <w:szCs w:val="20"/>
              </w:rPr>
              <w:t>923</w:t>
            </w:r>
          </w:p>
        </w:tc>
        <w:tc>
          <w:tcPr>
            <w:tcW w:w="1446" w:type="dxa"/>
            <w:shd w:val="clear" w:color="auto" w:fill="DFE3E5" w:themeFill="text2"/>
          </w:tcPr>
          <w:p w14:paraId="5600D740" w14:textId="65BF82E9" w:rsidR="00DF52D0" w:rsidRPr="00A11E4F" w:rsidRDefault="008F110E" w:rsidP="00DF52D0">
            <w:pPr>
              <w:jc w:val="center"/>
              <w:rPr>
                <w:rFonts w:eastAsia="Times New Roman" w:cs="Times New Roman"/>
                <w:szCs w:val="20"/>
                <w:vertAlign w:val="superscript"/>
              </w:rPr>
            </w:pPr>
            <w:r w:rsidRPr="008F110E">
              <w:rPr>
                <w:rFonts w:eastAsia="Times New Roman" w:cs="Times New Roman"/>
                <w:szCs w:val="20"/>
              </w:rPr>
              <w:t>209.7</w:t>
            </w:r>
            <w:r w:rsidR="001D4EF3">
              <w:rPr>
                <w:rFonts w:eastAsia="Times New Roman" w:cs="Times New Roman"/>
                <w:szCs w:val="20"/>
              </w:rPr>
              <w:t>0</w:t>
            </w:r>
          </w:p>
        </w:tc>
        <w:tc>
          <w:tcPr>
            <w:tcW w:w="1723" w:type="dxa"/>
            <w:shd w:val="clear" w:color="auto" w:fill="DFE3E5" w:themeFill="text2"/>
          </w:tcPr>
          <w:p w14:paraId="794EA5F0" w14:textId="712CEAEF" w:rsidR="00DF52D0" w:rsidRPr="00A11E4F" w:rsidRDefault="00DF52D0" w:rsidP="00DF52D0">
            <w:pPr>
              <w:jc w:val="center"/>
              <w:rPr>
                <w:rFonts w:eastAsia="Times New Roman" w:cs="Times New Roman"/>
                <w:szCs w:val="20"/>
              </w:rPr>
            </w:pPr>
            <w:r>
              <w:rPr>
                <w:rFonts w:eastAsia="Times New Roman" w:cs="Times New Roman"/>
                <w:color w:val="auto"/>
                <w:szCs w:val="20"/>
              </w:rPr>
              <w:t>22,500</w:t>
            </w:r>
          </w:p>
        </w:tc>
      </w:tr>
      <w:tr w:rsidR="00DF52D0" w:rsidRPr="001B75AD" w14:paraId="2BE7FB0D" w14:textId="77777777" w:rsidTr="00A11E4F">
        <w:trPr>
          <w:cnfStyle w:val="000000100000" w:firstRow="0" w:lastRow="0" w:firstColumn="0" w:lastColumn="0" w:oddVBand="0" w:evenVBand="0" w:oddHBand="1" w:evenHBand="0" w:firstRowFirstColumn="0" w:firstRowLastColumn="0" w:lastRowFirstColumn="0" w:lastRowLastColumn="0"/>
          <w:trHeight w:val="315"/>
          <w:jc w:val="center"/>
        </w:trPr>
        <w:tc>
          <w:tcPr>
            <w:tcW w:w="1614" w:type="dxa"/>
            <w:shd w:val="clear" w:color="auto" w:fill="auto"/>
          </w:tcPr>
          <w:p w14:paraId="77085C23" w14:textId="2D99CF84" w:rsidR="00DF52D0" w:rsidRPr="00A11E4F" w:rsidRDefault="00DF52D0" w:rsidP="00DF52D0">
            <w:pPr>
              <w:rPr>
                <w:rFonts w:eastAsia="Times New Roman" w:cs="Times New Roman"/>
                <w:color w:val="000000"/>
                <w:szCs w:val="20"/>
              </w:rPr>
            </w:pPr>
            <w:r>
              <w:rPr>
                <w:szCs w:val="20"/>
              </w:rPr>
              <w:t>08211900</w:t>
            </w:r>
            <w:r w:rsidR="00237D4F" w:rsidRPr="00576756">
              <w:rPr>
                <w:szCs w:val="20"/>
                <w:vertAlign w:val="superscript"/>
              </w:rPr>
              <w:t>2</w:t>
            </w:r>
          </w:p>
        </w:tc>
        <w:tc>
          <w:tcPr>
            <w:tcW w:w="2689" w:type="dxa"/>
            <w:shd w:val="clear" w:color="auto" w:fill="auto"/>
          </w:tcPr>
          <w:p w14:paraId="16C3ADEB" w14:textId="59B70232" w:rsidR="00DF52D0" w:rsidRPr="00A11E4F" w:rsidRDefault="00DF52D0" w:rsidP="00DF52D0">
            <w:pPr>
              <w:jc w:val="center"/>
              <w:rPr>
                <w:szCs w:val="20"/>
              </w:rPr>
            </w:pPr>
            <w:r>
              <w:rPr>
                <w:szCs w:val="20"/>
              </w:rPr>
              <w:t>San Fernando Ck at Alice, TX</w:t>
            </w:r>
          </w:p>
        </w:tc>
        <w:tc>
          <w:tcPr>
            <w:tcW w:w="674" w:type="dxa"/>
            <w:shd w:val="clear" w:color="auto" w:fill="auto"/>
          </w:tcPr>
          <w:p w14:paraId="6BF3C5F1" w14:textId="0D47A032" w:rsidR="00DF52D0" w:rsidRPr="00A11E4F" w:rsidRDefault="00E66134" w:rsidP="00DF52D0">
            <w:pPr>
              <w:jc w:val="center"/>
              <w:rPr>
                <w:rFonts w:eastAsia="Times New Roman" w:cs="Times New Roman"/>
                <w:szCs w:val="20"/>
              </w:rPr>
            </w:pPr>
            <w:r>
              <w:rPr>
                <w:rFonts w:eastAsia="Times New Roman" w:cs="Times New Roman"/>
                <w:szCs w:val="20"/>
              </w:rPr>
              <w:t>180.20</w:t>
            </w:r>
          </w:p>
        </w:tc>
        <w:tc>
          <w:tcPr>
            <w:tcW w:w="1204" w:type="dxa"/>
            <w:shd w:val="clear" w:color="auto" w:fill="auto"/>
          </w:tcPr>
          <w:p w14:paraId="01FDA9E3" w14:textId="2EFE1723" w:rsidR="00DF52D0" w:rsidRPr="00A11E4F" w:rsidRDefault="00415645" w:rsidP="00DF52D0">
            <w:pPr>
              <w:jc w:val="center"/>
              <w:rPr>
                <w:rFonts w:eastAsia="Times New Roman" w:cs="Times New Roman"/>
                <w:szCs w:val="20"/>
              </w:rPr>
            </w:pPr>
            <w:r w:rsidRPr="00415645">
              <w:rPr>
                <w:rFonts w:eastAsia="Times New Roman" w:cs="Times New Roman"/>
                <w:szCs w:val="20"/>
              </w:rPr>
              <w:t>42</w:t>
            </w:r>
            <w:r>
              <w:rPr>
                <w:rFonts w:eastAsia="Times New Roman" w:cs="Times New Roman"/>
                <w:szCs w:val="20"/>
              </w:rPr>
              <w:t>,</w:t>
            </w:r>
            <w:r w:rsidRPr="00415645">
              <w:rPr>
                <w:rFonts w:eastAsia="Times New Roman" w:cs="Times New Roman"/>
                <w:szCs w:val="20"/>
              </w:rPr>
              <w:t>011</w:t>
            </w:r>
          </w:p>
        </w:tc>
        <w:tc>
          <w:tcPr>
            <w:tcW w:w="1446" w:type="dxa"/>
            <w:shd w:val="clear" w:color="auto" w:fill="auto"/>
          </w:tcPr>
          <w:p w14:paraId="7B6B1C56" w14:textId="54271BAF" w:rsidR="00DF52D0" w:rsidRPr="00A11E4F" w:rsidRDefault="008F110E" w:rsidP="00DF52D0">
            <w:pPr>
              <w:jc w:val="center"/>
              <w:rPr>
                <w:rFonts w:eastAsia="Times New Roman" w:cs="Times New Roman"/>
                <w:szCs w:val="20"/>
              </w:rPr>
            </w:pPr>
            <w:r>
              <w:rPr>
                <w:rFonts w:eastAsia="Times New Roman" w:cs="Times New Roman"/>
                <w:szCs w:val="20"/>
              </w:rPr>
              <w:t>177.88</w:t>
            </w:r>
          </w:p>
        </w:tc>
        <w:tc>
          <w:tcPr>
            <w:tcW w:w="1723" w:type="dxa"/>
            <w:shd w:val="clear" w:color="auto" w:fill="auto"/>
          </w:tcPr>
          <w:p w14:paraId="572B1C42" w14:textId="633DC922" w:rsidR="00DF52D0" w:rsidRPr="00A11E4F" w:rsidRDefault="00DF52D0" w:rsidP="00DF52D0">
            <w:pPr>
              <w:jc w:val="center"/>
              <w:rPr>
                <w:rFonts w:eastAsia="Times New Roman" w:cs="Times New Roman"/>
                <w:color w:val="000000"/>
                <w:szCs w:val="20"/>
              </w:rPr>
            </w:pPr>
            <w:r>
              <w:rPr>
                <w:rFonts w:eastAsia="Times New Roman" w:cs="Times New Roman"/>
                <w:szCs w:val="20"/>
              </w:rPr>
              <w:t>41,900</w:t>
            </w:r>
          </w:p>
        </w:tc>
      </w:tr>
      <w:tr w:rsidR="00DF52D0" w:rsidRPr="001B75AD" w14:paraId="2629A7D2" w14:textId="77777777" w:rsidTr="00A11E4F">
        <w:trPr>
          <w:cnfStyle w:val="000000010000" w:firstRow="0" w:lastRow="0" w:firstColumn="0" w:lastColumn="0" w:oddVBand="0" w:evenVBand="0" w:oddHBand="0" w:evenHBand="1" w:firstRowFirstColumn="0" w:firstRowLastColumn="0" w:lastRowFirstColumn="0" w:lastRowLastColumn="0"/>
          <w:trHeight w:val="315"/>
          <w:jc w:val="center"/>
        </w:trPr>
        <w:tc>
          <w:tcPr>
            <w:tcW w:w="1614" w:type="dxa"/>
            <w:shd w:val="clear" w:color="auto" w:fill="DFE3E5" w:themeFill="text2"/>
          </w:tcPr>
          <w:p w14:paraId="5D56EE1A" w14:textId="00BAB6AD" w:rsidR="00DF52D0" w:rsidRPr="00A11E4F" w:rsidRDefault="00DF52D0" w:rsidP="00DF52D0">
            <w:pPr>
              <w:rPr>
                <w:rFonts w:eastAsia="Times New Roman" w:cs="Times New Roman"/>
                <w:color w:val="000000"/>
                <w:szCs w:val="20"/>
              </w:rPr>
            </w:pPr>
            <w:r>
              <w:rPr>
                <w:szCs w:val="20"/>
              </w:rPr>
              <w:t>08212300</w:t>
            </w:r>
            <w:r w:rsidR="00237D4F" w:rsidRPr="00576756">
              <w:rPr>
                <w:szCs w:val="20"/>
                <w:vertAlign w:val="superscript"/>
              </w:rPr>
              <w:t>3</w:t>
            </w:r>
          </w:p>
        </w:tc>
        <w:tc>
          <w:tcPr>
            <w:tcW w:w="2689" w:type="dxa"/>
            <w:shd w:val="clear" w:color="auto" w:fill="DFE3E5" w:themeFill="text2"/>
          </w:tcPr>
          <w:p w14:paraId="6AF94B2A" w14:textId="462AF9D7" w:rsidR="00DF52D0" w:rsidRPr="00A11E4F" w:rsidRDefault="00DF52D0" w:rsidP="00DF52D0">
            <w:pPr>
              <w:jc w:val="center"/>
              <w:rPr>
                <w:szCs w:val="20"/>
              </w:rPr>
            </w:pPr>
            <w:r>
              <w:rPr>
                <w:szCs w:val="20"/>
              </w:rPr>
              <w:t>Tranquitas Ck at Kingsville, TX</w:t>
            </w:r>
          </w:p>
        </w:tc>
        <w:tc>
          <w:tcPr>
            <w:tcW w:w="674" w:type="dxa"/>
            <w:shd w:val="clear" w:color="auto" w:fill="DFE3E5" w:themeFill="text2"/>
          </w:tcPr>
          <w:p w14:paraId="78C568E4" w14:textId="098B4830" w:rsidR="00DF52D0" w:rsidRPr="00A11E4F" w:rsidRDefault="00DF52D0" w:rsidP="00DF52D0">
            <w:pPr>
              <w:jc w:val="center"/>
              <w:rPr>
                <w:rFonts w:eastAsia="Times New Roman" w:cs="Times New Roman"/>
                <w:szCs w:val="20"/>
              </w:rPr>
            </w:pPr>
            <w:r>
              <w:rPr>
                <w:rFonts w:eastAsia="Times New Roman" w:cs="Times New Roman"/>
                <w:szCs w:val="20"/>
              </w:rPr>
              <w:t>62.04</w:t>
            </w:r>
          </w:p>
        </w:tc>
        <w:tc>
          <w:tcPr>
            <w:tcW w:w="1204" w:type="dxa"/>
            <w:shd w:val="clear" w:color="auto" w:fill="DFE3E5" w:themeFill="text2"/>
          </w:tcPr>
          <w:p w14:paraId="4855DC8D" w14:textId="08763B94" w:rsidR="00DF52D0" w:rsidRPr="00A11E4F" w:rsidRDefault="00DF52D0" w:rsidP="00DF52D0">
            <w:pPr>
              <w:jc w:val="center"/>
              <w:rPr>
                <w:rFonts w:eastAsia="Times New Roman" w:cs="Times New Roman"/>
                <w:szCs w:val="20"/>
              </w:rPr>
            </w:pPr>
            <w:r>
              <w:rPr>
                <w:rFonts w:eastAsia="Times New Roman" w:cs="Times New Roman"/>
                <w:szCs w:val="20"/>
              </w:rPr>
              <w:t>12,802</w:t>
            </w:r>
          </w:p>
        </w:tc>
        <w:tc>
          <w:tcPr>
            <w:tcW w:w="1446" w:type="dxa"/>
            <w:shd w:val="clear" w:color="auto" w:fill="DFE3E5" w:themeFill="text2"/>
          </w:tcPr>
          <w:p w14:paraId="20FAF274" w14:textId="3AB194DA" w:rsidR="00DF52D0" w:rsidRPr="00A11E4F" w:rsidRDefault="008F110E" w:rsidP="00DF52D0">
            <w:pPr>
              <w:jc w:val="center"/>
              <w:rPr>
                <w:rFonts w:eastAsia="Times New Roman" w:cs="Times New Roman"/>
                <w:szCs w:val="20"/>
              </w:rPr>
            </w:pPr>
            <w:r>
              <w:rPr>
                <w:rFonts w:eastAsia="Times New Roman" w:cs="Times New Roman"/>
                <w:szCs w:val="20"/>
              </w:rPr>
              <w:t>55.23</w:t>
            </w:r>
          </w:p>
        </w:tc>
        <w:tc>
          <w:tcPr>
            <w:tcW w:w="1723" w:type="dxa"/>
            <w:shd w:val="clear" w:color="auto" w:fill="DFE3E5" w:themeFill="text2"/>
          </w:tcPr>
          <w:p w14:paraId="56340ED3" w14:textId="545A165C" w:rsidR="00DF52D0" w:rsidRPr="00A11E4F" w:rsidRDefault="00DF52D0" w:rsidP="00DF52D0">
            <w:pPr>
              <w:jc w:val="center"/>
              <w:rPr>
                <w:rFonts w:eastAsia="Times New Roman" w:cs="Times New Roman"/>
                <w:color w:val="000000"/>
                <w:szCs w:val="20"/>
              </w:rPr>
            </w:pPr>
            <w:r>
              <w:rPr>
                <w:rFonts w:eastAsia="Times New Roman" w:cs="Times New Roman"/>
                <w:szCs w:val="20"/>
              </w:rPr>
              <w:t>3,347</w:t>
            </w:r>
          </w:p>
        </w:tc>
      </w:tr>
    </w:tbl>
    <w:p w14:paraId="26FB3A4A" w14:textId="172FB7DC" w:rsidR="0003306D" w:rsidRPr="00EB0E84" w:rsidRDefault="0003306D" w:rsidP="0003306D">
      <w:pPr>
        <w:rPr>
          <w:sz w:val="18"/>
          <w:szCs w:val="18"/>
        </w:rPr>
      </w:pPr>
      <w:r>
        <w:rPr>
          <w:sz w:val="18"/>
          <w:szCs w:val="18"/>
          <w:vertAlign w:val="superscript"/>
        </w:rPr>
        <w:t>1</w:t>
      </w:r>
      <w:r>
        <w:rPr>
          <w:sz w:val="18"/>
          <w:szCs w:val="18"/>
        </w:rPr>
        <w:t xml:space="preserve"> Water surface elevation is approximate based on PeakFQ input data</w:t>
      </w:r>
      <w:r w:rsidR="00875D88">
        <w:rPr>
          <w:sz w:val="18"/>
          <w:szCs w:val="18"/>
        </w:rPr>
        <w:t xml:space="preserve"> and adjusted to NAVD 88 Datum</w:t>
      </w:r>
      <w:r>
        <w:rPr>
          <w:sz w:val="18"/>
          <w:szCs w:val="18"/>
        </w:rPr>
        <w:t>.</w:t>
      </w:r>
    </w:p>
    <w:p w14:paraId="0A87AB8C" w14:textId="78B003CC" w:rsidR="0003306D" w:rsidRPr="00576756" w:rsidRDefault="00237D4F" w:rsidP="00237D4F">
      <w:pPr>
        <w:rPr>
          <w:sz w:val="18"/>
          <w:szCs w:val="18"/>
        </w:rPr>
      </w:pPr>
      <w:r>
        <w:rPr>
          <w:sz w:val="18"/>
          <w:szCs w:val="18"/>
          <w:vertAlign w:val="superscript"/>
        </w:rPr>
        <w:t>2</w:t>
      </w:r>
      <w:r>
        <w:rPr>
          <w:sz w:val="18"/>
          <w:szCs w:val="18"/>
        </w:rPr>
        <w:t xml:space="preserve"> </w:t>
      </w:r>
      <w:r w:rsidRPr="00237D4F">
        <w:rPr>
          <w:sz w:val="18"/>
          <w:szCs w:val="18"/>
        </w:rPr>
        <w:t>Gages are included in the original San Fernando HUC but not the updated mesh</w:t>
      </w:r>
      <w:r w:rsidR="00576756">
        <w:rPr>
          <w:sz w:val="18"/>
          <w:szCs w:val="18"/>
        </w:rPr>
        <w:t>.</w:t>
      </w:r>
      <w:r w:rsidRPr="00237D4F">
        <w:rPr>
          <w:sz w:val="18"/>
          <w:szCs w:val="18"/>
        </w:rPr>
        <w:t xml:space="preserve"> Validation was done in the Baffin Bay East model</w:t>
      </w:r>
    </w:p>
    <w:p w14:paraId="75A975D5" w14:textId="77777777" w:rsidR="0056731C" w:rsidRPr="00861909" w:rsidRDefault="00237D4F" w:rsidP="00576756">
      <w:pPr>
        <w:jc w:val="both"/>
        <w:rPr>
          <w:sz w:val="18"/>
          <w:szCs w:val="18"/>
          <w:vertAlign w:val="superscript"/>
        </w:rPr>
      </w:pPr>
      <w:r>
        <w:rPr>
          <w:sz w:val="18"/>
          <w:szCs w:val="18"/>
          <w:vertAlign w:val="superscript"/>
        </w:rPr>
        <w:t xml:space="preserve">3 </w:t>
      </w:r>
      <w:r w:rsidR="0056731C">
        <w:rPr>
          <w:sz w:val="18"/>
          <w:szCs w:val="18"/>
        </w:rPr>
        <w:t>Missing sufficient peak streamflow data</w:t>
      </w:r>
    </w:p>
    <w:p w14:paraId="3E24BF21" w14:textId="2AA14F40" w:rsidR="00CB2562" w:rsidRDefault="001B3437" w:rsidP="00CB2562">
      <w:pPr>
        <w:pStyle w:val="Caption"/>
        <w:jc w:val="center"/>
      </w:pPr>
      <w:bookmarkStart w:id="158" w:name="_Ref85724735"/>
      <w:bookmarkStart w:id="159" w:name="_Toc85695122"/>
      <w:bookmarkStart w:id="160" w:name="_Toc85725379"/>
      <w:r>
        <w:rPr>
          <w:noProof/>
        </w:rPr>
        <w:lastRenderedPageBreak/>
        <w:drawing>
          <wp:inline distT="0" distB="0" distL="0" distR="0" wp14:anchorId="352FF728" wp14:editId="34C9B288">
            <wp:extent cx="5486400" cy="5486400"/>
            <wp:effectExtent l="19050" t="19050" r="19050" b="190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34">
                      <a:extLst>
                        <a:ext uri="{28A0092B-C50C-407E-A947-70E740481C1C}">
                          <a14:useLocalDpi xmlns:a14="http://schemas.microsoft.com/office/drawing/2010/main" val="0"/>
                        </a:ext>
                      </a:extLst>
                    </a:blip>
                    <a:stretch>
                      <a:fillRect/>
                    </a:stretch>
                  </pic:blipFill>
                  <pic:spPr>
                    <a:xfrm>
                      <a:off x="0" y="0"/>
                      <a:ext cx="5486400" cy="5486400"/>
                    </a:xfrm>
                    <a:prstGeom prst="rect">
                      <a:avLst/>
                    </a:prstGeom>
                    <a:ln w="9525">
                      <a:solidFill>
                        <a:schemeClr val="tx1"/>
                      </a:solidFill>
                    </a:ln>
                  </pic:spPr>
                </pic:pic>
              </a:graphicData>
            </a:graphic>
          </wp:inline>
        </w:drawing>
      </w:r>
    </w:p>
    <w:p w14:paraId="1B0A1C0F" w14:textId="6467D362" w:rsidR="00CB2562" w:rsidRDefault="00CB2562" w:rsidP="00CB2562">
      <w:pPr>
        <w:pStyle w:val="Caption"/>
        <w:jc w:val="center"/>
      </w:pPr>
      <w:bookmarkStart w:id="161" w:name="_Ref85789663"/>
      <w:bookmarkStart w:id="162" w:name="_Toc90026042"/>
      <w:r>
        <w:t xml:space="preserve">Figure </w:t>
      </w:r>
      <w:r w:rsidR="00CC5722">
        <w:fldChar w:fldCharType="begin"/>
      </w:r>
      <w:r w:rsidR="00CC5722">
        <w:instrText xml:space="preserve"> SEQ Figure \* ARABIC </w:instrText>
      </w:r>
      <w:r w:rsidR="00CC5722">
        <w:fldChar w:fldCharType="separate"/>
      </w:r>
      <w:r w:rsidR="00CC5722">
        <w:rPr>
          <w:noProof/>
        </w:rPr>
        <w:t>13</w:t>
      </w:r>
      <w:r w:rsidR="00CC5722">
        <w:rPr>
          <w:noProof/>
        </w:rPr>
        <w:fldChar w:fldCharType="end"/>
      </w:r>
      <w:bookmarkEnd w:id="158"/>
      <w:bookmarkEnd w:id="161"/>
      <w:r>
        <w:t xml:space="preserve">:  San Fernando and Baffin Bay </w:t>
      </w:r>
      <w:r w:rsidR="00103782">
        <w:t xml:space="preserve">East </w:t>
      </w:r>
      <w:r>
        <w:t>Watershed and Computational Mesh</w:t>
      </w:r>
      <w:bookmarkEnd w:id="159"/>
      <w:bookmarkEnd w:id="160"/>
      <w:bookmarkEnd w:id="162"/>
    </w:p>
    <w:p w14:paraId="7239C394" w14:textId="77777777" w:rsidR="000E0486" w:rsidRDefault="00DA711C" w:rsidP="00C97492">
      <w:pPr>
        <w:spacing w:after="200" w:line="276" w:lineRule="auto"/>
      </w:pPr>
      <w:r>
        <w:br w:type="page"/>
      </w:r>
    </w:p>
    <w:p w14:paraId="1146BB0F" w14:textId="31205E04" w:rsidR="00C83845" w:rsidRDefault="00F33B5F" w:rsidP="007768D2">
      <w:pPr>
        <w:spacing w:after="200" w:line="276" w:lineRule="auto"/>
        <w:jc w:val="both"/>
      </w:pPr>
      <w:r>
        <w:lastRenderedPageBreak/>
        <w:t xml:space="preserve">Multiple model iterations were compared to </w:t>
      </w:r>
      <w:r w:rsidR="0015447F">
        <w:t>the two</w:t>
      </w:r>
      <w:r>
        <w:t xml:space="preserve"> gage analyses. When </w:t>
      </w:r>
      <w:r w:rsidR="0015447F">
        <w:t>reviewing</w:t>
      </w:r>
      <w:r>
        <w:t xml:space="preserve"> results of each model iteration, specific</w:t>
      </w:r>
      <w:r w:rsidR="00E42245">
        <w:t xml:space="preserve"> WSE</w:t>
      </w:r>
      <w:r w:rsidR="007D5EB5">
        <w:t>L</w:t>
      </w:r>
      <w:r w:rsidR="00E42245">
        <w:t xml:space="preserve"> and discharge</w:t>
      </w:r>
      <w:r>
        <w:t xml:space="preserve"> targets were considered. Resulting water surface elevations and flow values for the 100</w:t>
      </w:r>
      <w:r w:rsidR="00933295">
        <w:t>-</w:t>
      </w:r>
      <w:r>
        <w:t>y</w:t>
      </w:r>
      <w:r w:rsidR="00933295">
        <w:t>ea</w:t>
      </w:r>
      <w:r>
        <w:t>r event were compared to the 100</w:t>
      </w:r>
      <w:r w:rsidR="00933295">
        <w:t>-</w:t>
      </w:r>
      <w:r>
        <w:t>y</w:t>
      </w:r>
      <w:r w:rsidR="00933295">
        <w:t>ea</w:t>
      </w:r>
      <w:r>
        <w:t xml:space="preserve">r gage analysis results at the same location. </w:t>
      </w:r>
    </w:p>
    <w:p w14:paraId="061223DA" w14:textId="73E48AB9" w:rsidR="00F33B5F" w:rsidRDefault="00C83845" w:rsidP="007768D2">
      <w:pPr>
        <w:spacing w:after="200" w:line="276" w:lineRule="auto"/>
        <w:jc w:val="both"/>
      </w:pPr>
      <w:r>
        <w:t xml:space="preserve">Roughness values were adjusted by increasing and decreasing all n-values to the maximum and minimum values provided in Section 2.2.4.1. </w:t>
      </w:r>
      <w:r w:rsidRPr="008F0F37">
        <w:t>CN values wer</w:t>
      </w:r>
      <w:r>
        <w:t>e</w:t>
      </w:r>
      <w:r w:rsidRPr="008F0F37">
        <w:t xml:space="preserve"> </w:t>
      </w:r>
      <w:r>
        <w:t>adjusted to</w:t>
      </w:r>
      <w:r w:rsidRPr="008F0F37">
        <w:t xml:space="preserve"> Minimum, Median, and Maximum CN values </w:t>
      </w:r>
      <w:r>
        <w:t>as discussed in 2.2.3.1.</w:t>
      </w:r>
      <w:r w:rsidRPr="008F0F37">
        <w:t xml:space="preserve"> </w:t>
      </w:r>
      <w:r w:rsidR="00F33B5F">
        <w:t>All model iteration setups t</w:t>
      </w:r>
      <w:r w:rsidR="00087193">
        <w:t xml:space="preserve">ested </w:t>
      </w:r>
      <w:r w:rsidR="0015447F">
        <w:t>combined parameter</w:t>
      </w:r>
      <w:r w:rsidR="00087193">
        <w:t xml:space="preserve"> options to</w:t>
      </w:r>
      <w:r w:rsidR="00F33B5F">
        <w:t xml:space="preserve"> achieve</w:t>
      </w:r>
      <w:r w:rsidR="00087193">
        <w:t xml:space="preserve"> validated parameters with</w:t>
      </w:r>
      <w:r w:rsidR="00F33B5F">
        <w:t xml:space="preserve"> minimal differences</w:t>
      </w:r>
      <w:r w:rsidR="0015447F">
        <w:t xml:space="preserve"> when</w:t>
      </w:r>
      <w:r w:rsidR="00F33B5F">
        <w:t xml:space="preserve"> </w:t>
      </w:r>
      <w:r w:rsidR="00087193">
        <w:t>compared to</w:t>
      </w:r>
      <w:r w:rsidR="00F33B5F">
        <w:t xml:space="preserve"> gage analysis results. To select a model iteration that represented the entire watershed and not just one gage location, </w:t>
      </w:r>
      <w:r w:rsidR="00087193">
        <w:t>results</w:t>
      </w:r>
      <w:r w:rsidR="00F33B5F">
        <w:t xml:space="preserve"> were compared between the two gages</w:t>
      </w:r>
      <w:r w:rsidR="0015447F">
        <w:t>.</w:t>
      </w:r>
      <w:r w:rsidR="00F33B5F">
        <w:t xml:space="preserve"> </w:t>
      </w:r>
      <w:r w:rsidR="0015447F">
        <w:t>T</w:t>
      </w:r>
      <w:r w:rsidR="00F33B5F">
        <w:t xml:space="preserve">he </w:t>
      </w:r>
      <w:r w:rsidR="00087193">
        <w:t>overall best</w:t>
      </w:r>
      <w:r w:rsidR="00F33B5F">
        <w:t xml:space="preserve"> model iteration that met the targeted alignment</w:t>
      </w:r>
      <w:r w:rsidR="00087193">
        <w:t>s</w:t>
      </w:r>
      <w:r w:rsidR="00F33B5F">
        <w:t xml:space="preserve"> </w:t>
      </w:r>
      <w:r w:rsidR="00087193">
        <w:t xml:space="preserve">for both locations </w:t>
      </w:r>
      <w:r w:rsidR="00F33B5F">
        <w:t>was selected as the validated model iteration and u</w:t>
      </w:r>
      <w:r w:rsidR="00087193">
        <w:t>sed</w:t>
      </w:r>
      <w:r w:rsidR="00F33B5F">
        <w:t xml:space="preserve"> for final model</w:t>
      </w:r>
      <w:r w:rsidR="00087193">
        <w:t xml:space="preserve"> and mapping</w:t>
      </w:r>
      <w:r w:rsidR="00F33B5F">
        <w:t xml:space="preserve"> products. </w:t>
      </w:r>
    </w:p>
    <w:p w14:paraId="7BBE583F" w14:textId="7874BCCD" w:rsidR="00F33B5F" w:rsidRDefault="008D12A1" w:rsidP="007768D2">
      <w:pPr>
        <w:spacing w:after="200" w:line="276" w:lineRule="auto"/>
        <w:jc w:val="both"/>
      </w:pPr>
      <w:r w:rsidRPr="00E42245">
        <w:rPr>
          <w:b/>
          <w:bCs/>
        </w:rPr>
        <w:fldChar w:fldCharType="begin"/>
      </w:r>
      <w:r w:rsidRPr="00E42245">
        <w:rPr>
          <w:b/>
          <w:bCs/>
        </w:rPr>
        <w:instrText xml:space="preserve"> REF _Ref12165569 \h </w:instrText>
      </w:r>
      <w:r>
        <w:rPr>
          <w:b/>
          <w:bCs/>
        </w:rPr>
        <w:instrText xml:space="preserve"> \* MERGEFORMAT </w:instrText>
      </w:r>
      <w:r w:rsidRPr="00E42245">
        <w:rPr>
          <w:b/>
          <w:bCs/>
        </w:rPr>
      </w:r>
      <w:r w:rsidRPr="00E42245">
        <w:rPr>
          <w:b/>
          <w:bCs/>
        </w:rPr>
        <w:fldChar w:fldCharType="separate"/>
      </w:r>
      <w:r w:rsidR="00CC5722" w:rsidRPr="00CC5722">
        <w:rPr>
          <w:b/>
          <w:bCs/>
        </w:rPr>
        <w:t xml:space="preserve">Table </w:t>
      </w:r>
      <w:r w:rsidRPr="00E42245">
        <w:rPr>
          <w:b/>
          <w:bCs/>
        </w:rPr>
        <w:fldChar w:fldCharType="end"/>
      </w:r>
      <w:r>
        <w:t xml:space="preserve"> </w:t>
      </w:r>
      <w:r w:rsidR="00087193">
        <w:t xml:space="preserve">shows the result comparisons for Station 08211800. </w:t>
      </w:r>
      <w:r w:rsidR="0015447F">
        <w:t xml:space="preserve">The </w:t>
      </w:r>
      <w:r w:rsidR="00087193">
        <w:t>water surface elevation gage analysis results compared reasonably well to most model parameter options with greater variability in the flow values. The validated model compared well with a difference of 0.04ft and flows within 16%.</w:t>
      </w:r>
    </w:p>
    <w:p w14:paraId="3623ABC7" w14:textId="296E1CD3" w:rsidR="00E42245" w:rsidRDefault="00E42245" w:rsidP="00E42245">
      <w:pPr>
        <w:pStyle w:val="Caption"/>
        <w:keepNext/>
        <w:jc w:val="center"/>
      </w:pPr>
      <w:bookmarkStart w:id="163" w:name="_Ref12165569"/>
      <w:bookmarkStart w:id="164" w:name="_Toc90026024"/>
      <w:r w:rsidRPr="004661B2">
        <w:t xml:space="preserve">Table </w:t>
      </w:r>
      <w:bookmarkEnd w:id="163"/>
      <w:r w:rsidR="008D12A1" w:rsidRPr="00103782">
        <w:fldChar w:fldCharType="begin"/>
      </w:r>
      <w:r w:rsidR="008D12A1" w:rsidRPr="004661B2">
        <w:instrText xml:space="preserve"> SEQ Table \* ARABIC </w:instrText>
      </w:r>
      <w:r w:rsidR="008D12A1" w:rsidRPr="00103782">
        <w:fldChar w:fldCharType="separate"/>
      </w:r>
      <w:r w:rsidR="00CC5722">
        <w:rPr>
          <w:noProof/>
        </w:rPr>
        <w:t>11</w:t>
      </w:r>
      <w:r w:rsidR="008D12A1" w:rsidRPr="00103782">
        <w:rPr>
          <w:noProof/>
        </w:rPr>
        <w:fldChar w:fldCharType="end"/>
      </w:r>
      <w:r w:rsidRPr="004661B2">
        <w:t>:</w:t>
      </w:r>
      <w:r w:rsidR="009A791F">
        <w:t xml:space="preserve"> </w:t>
      </w:r>
      <w:r w:rsidRPr="004661B2">
        <w:t xml:space="preserve"> Sensitivity Analysis Results at USGS Gage 08</w:t>
      </w:r>
      <w:r w:rsidRPr="00090DBB">
        <w:t>211800</w:t>
      </w:r>
      <w:bookmarkEnd w:id="164"/>
    </w:p>
    <w:tbl>
      <w:tblPr>
        <w:tblStyle w:val="CompassTable1"/>
        <w:tblW w:w="10039" w:type="dxa"/>
        <w:jc w:val="center"/>
        <w:tblLook w:val="04A0" w:firstRow="1" w:lastRow="0" w:firstColumn="1" w:lastColumn="0" w:noHBand="0" w:noVBand="1"/>
      </w:tblPr>
      <w:tblGrid>
        <w:gridCol w:w="1009"/>
        <w:gridCol w:w="1082"/>
        <w:gridCol w:w="1359"/>
        <w:gridCol w:w="1257"/>
        <w:gridCol w:w="2085"/>
        <w:gridCol w:w="1573"/>
        <w:gridCol w:w="773"/>
        <w:gridCol w:w="991"/>
      </w:tblGrid>
      <w:tr w:rsidR="00E42245" w:rsidRPr="00EE06A6" w14:paraId="71533094" w14:textId="77777777" w:rsidTr="007D5EB5">
        <w:trPr>
          <w:cnfStyle w:val="100000000000" w:firstRow="1" w:lastRow="0" w:firstColumn="0" w:lastColumn="0" w:oddVBand="0" w:evenVBand="0" w:oddHBand="0" w:evenHBand="0" w:firstRowFirstColumn="0" w:firstRowLastColumn="0" w:lastRowFirstColumn="0" w:lastRowLastColumn="0"/>
          <w:trHeight w:val="1232"/>
          <w:jc w:val="center"/>
        </w:trPr>
        <w:tc>
          <w:tcPr>
            <w:tcW w:w="1009" w:type="dxa"/>
            <w:noWrap/>
            <w:hideMark/>
          </w:tcPr>
          <w:p w14:paraId="1181B302" w14:textId="77777777" w:rsidR="00E42245" w:rsidRPr="00103782" w:rsidRDefault="00E42245" w:rsidP="00E42245">
            <w:pPr>
              <w:jc w:val="center"/>
              <w:rPr>
                <w:rFonts w:eastAsia="Times New Roman" w:cstheme="minorHAnsi"/>
                <w:sz w:val="20"/>
                <w:szCs w:val="20"/>
                <w:vertAlign w:val="superscript"/>
              </w:rPr>
            </w:pPr>
            <w:r w:rsidRPr="006E415B">
              <w:rPr>
                <w:rFonts w:eastAsia="Times New Roman" w:cstheme="minorHAnsi"/>
                <w:color w:val="auto"/>
                <w:sz w:val="20"/>
                <w:szCs w:val="20"/>
              </w:rPr>
              <w:t>Iteration</w:t>
            </w:r>
            <w:r>
              <w:rPr>
                <w:rFonts w:eastAsia="Times New Roman" w:cstheme="minorHAnsi"/>
                <w:color w:val="auto"/>
                <w:sz w:val="20"/>
                <w:szCs w:val="20"/>
                <w:vertAlign w:val="superscript"/>
              </w:rPr>
              <w:t>1</w:t>
            </w:r>
          </w:p>
        </w:tc>
        <w:tc>
          <w:tcPr>
            <w:tcW w:w="1082" w:type="dxa"/>
            <w:noWrap/>
            <w:hideMark/>
          </w:tcPr>
          <w:p w14:paraId="37BD12AB" w14:textId="77777777" w:rsidR="00E42245" w:rsidRPr="006E415B" w:rsidRDefault="00E42245" w:rsidP="00E42245">
            <w:pPr>
              <w:jc w:val="center"/>
              <w:rPr>
                <w:rFonts w:eastAsia="Times New Roman" w:cstheme="minorHAnsi"/>
                <w:sz w:val="20"/>
                <w:szCs w:val="20"/>
              </w:rPr>
            </w:pPr>
            <w:r w:rsidRPr="006E415B">
              <w:rPr>
                <w:rFonts w:eastAsia="Times New Roman" w:cstheme="minorHAnsi"/>
                <w:color w:val="auto"/>
                <w:sz w:val="20"/>
                <w:szCs w:val="20"/>
              </w:rPr>
              <w:t>Manning's N Zones</w:t>
            </w:r>
          </w:p>
        </w:tc>
        <w:tc>
          <w:tcPr>
            <w:tcW w:w="1359" w:type="dxa"/>
            <w:noWrap/>
            <w:hideMark/>
          </w:tcPr>
          <w:p w14:paraId="6B81F3C6" w14:textId="77777777" w:rsidR="00E42245" w:rsidRPr="006E415B" w:rsidRDefault="00E42245" w:rsidP="00E42245">
            <w:pPr>
              <w:jc w:val="center"/>
              <w:rPr>
                <w:rFonts w:eastAsia="Times New Roman" w:cstheme="minorHAnsi"/>
                <w:sz w:val="20"/>
                <w:szCs w:val="20"/>
              </w:rPr>
            </w:pPr>
            <w:r w:rsidRPr="006E415B">
              <w:rPr>
                <w:rFonts w:eastAsia="Times New Roman" w:cstheme="minorHAnsi"/>
                <w:color w:val="auto"/>
                <w:sz w:val="20"/>
                <w:szCs w:val="20"/>
              </w:rPr>
              <w:t>Breaklines</w:t>
            </w:r>
            <w:r>
              <w:rPr>
                <w:rFonts w:eastAsia="Times New Roman" w:cstheme="minorHAnsi"/>
                <w:color w:val="auto"/>
                <w:sz w:val="20"/>
                <w:szCs w:val="20"/>
                <w:vertAlign w:val="superscript"/>
              </w:rPr>
              <w:t>1</w:t>
            </w:r>
          </w:p>
        </w:tc>
        <w:tc>
          <w:tcPr>
            <w:tcW w:w="1257" w:type="dxa"/>
            <w:noWrap/>
            <w:hideMark/>
          </w:tcPr>
          <w:p w14:paraId="7371E1F8" w14:textId="77777777" w:rsidR="00E42245" w:rsidRPr="006E415B" w:rsidRDefault="00E42245" w:rsidP="00E42245">
            <w:pPr>
              <w:jc w:val="center"/>
              <w:rPr>
                <w:rFonts w:eastAsia="Times New Roman" w:cstheme="minorHAnsi"/>
                <w:sz w:val="20"/>
                <w:szCs w:val="20"/>
              </w:rPr>
            </w:pPr>
            <w:r w:rsidRPr="006E415B">
              <w:rPr>
                <w:rFonts w:eastAsia="Times New Roman" w:cstheme="minorHAnsi"/>
                <w:color w:val="auto"/>
                <w:sz w:val="20"/>
                <w:szCs w:val="20"/>
              </w:rPr>
              <w:t>Hydrologic Losses</w:t>
            </w:r>
          </w:p>
        </w:tc>
        <w:tc>
          <w:tcPr>
            <w:tcW w:w="2085" w:type="dxa"/>
            <w:noWrap/>
            <w:hideMark/>
          </w:tcPr>
          <w:p w14:paraId="72F6EEC9" w14:textId="77777777" w:rsidR="00E42245" w:rsidRDefault="00E42245" w:rsidP="00E42245">
            <w:pPr>
              <w:jc w:val="center"/>
              <w:rPr>
                <w:rFonts w:eastAsia="Times New Roman" w:cstheme="minorHAnsi"/>
                <w:b w:val="0"/>
                <w:sz w:val="20"/>
                <w:szCs w:val="20"/>
              </w:rPr>
            </w:pPr>
            <w:r w:rsidRPr="006E415B">
              <w:rPr>
                <w:rFonts w:eastAsia="Times New Roman" w:cstheme="minorHAnsi"/>
                <w:color w:val="auto"/>
                <w:sz w:val="20"/>
                <w:szCs w:val="20"/>
              </w:rPr>
              <w:t>Initial Conditions</w:t>
            </w:r>
            <w:r>
              <w:rPr>
                <w:rFonts w:eastAsia="Times New Roman" w:cstheme="minorHAnsi"/>
                <w:color w:val="auto"/>
                <w:sz w:val="20"/>
                <w:szCs w:val="20"/>
              </w:rPr>
              <w:t>/</w:t>
            </w:r>
          </w:p>
          <w:p w14:paraId="0633936D" w14:textId="77777777" w:rsidR="00E42245" w:rsidRPr="006E415B" w:rsidRDefault="00E42245" w:rsidP="00E42245">
            <w:pPr>
              <w:jc w:val="center"/>
              <w:rPr>
                <w:rFonts w:eastAsia="Times New Roman" w:cstheme="minorHAnsi"/>
                <w:sz w:val="20"/>
                <w:szCs w:val="20"/>
              </w:rPr>
            </w:pPr>
            <w:r>
              <w:rPr>
                <w:rFonts w:eastAsia="Times New Roman" w:cstheme="minorHAnsi"/>
                <w:color w:val="auto"/>
                <w:sz w:val="20"/>
                <w:szCs w:val="20"/>
              </w:rPr>
              <w:t>Computational Interval</w:t>
            </w:r>
          </w:p>
        </w:tc>
        <w:tc>
          <w:tcPr>
            <w:tcW w:w="1573" w:type="dxa"/>
            <w:noWrap/>
            <w:hideMark/>
          </w:tcPr>
          <w:p w14:paraId="03AB8090" w14:textId="77777777" w:rsidR="00E42245" w:rsidRPr="00103782" w:rsidRDefault="00E42245" w:rsidP="00E42245">
            <w:pPr>
              <w:jc w:val="center"/>
              <w:rPr>
                <w:rFonts w:eastAsia="Times New Roman" w:cstheme="minorHAnsi"/>
                <w:sz w:val="20"/>
                <w:szCs w:val="20"/>
                <w:vertAlign w:val="superscript"/>
              </w:rPr>
            </w:pPr>
            <w:r w:rsidRPr="006E415B">
              <w:rPr>
                <w:rFonts w:eastAsia="Times New Roman" w:cstheme="minorHAnsi"/>
                <w:color w:val="auto"/>
                <w:sz w:val="20"/>
                <w:szCs w:val="20"/>
              </w:rPr>
              <w:t>Boundary Conditions</w:t>
            </w:r>
            <w:r>
              <w:rPr>
                <w:rFonts w:eastAsia="Times New Roman" w:cstheme="minorHAnsi"/>
                <w:color w:val="auto"/>
                <w:sz w:val="20"/>
                <w:szCs w:val="20"/>
                <w:vertAlign w:val="superscript"/>
              </w:rPr>
              <w:t>2</w:t>
            </w:r>
          </w:p>
        </w:tc>
        <w:tc>
          <w:tcPr>
            <w:tcW w:w="683" w:type="dxa"/>
            <w:noWrap/>
            <w:hideMark/>
          </w:tcPr>
          <w:p w14:paraId="656FBE1F" w14:textId="77777777" w:rsidR="00E42245" w:rsidRPr="006E415B" w:rsidRDefault="00E42245" w:rsidP="00E42245">
            <w:pPr>
              <w:jc w:val="center"/>
              <w:rPr>
                <w:rFonts w:eastAsia="Times New Roman" w:cstheme="minorHAnsi"/>
                <w:sz w:val="20"/>
                <w:szCs w:val="20"/>
              </w:rPr>
            </w:pPr>
            <w:r w:rsidRPr="006E415B">
              <w:rPr>
                <w:rFonts w:eastAsia="Times New Roman" w:cstheme="minorHAnsi"/>
                <w:color w:val="auto"/>
                <w:sz w:val="20"/>
                <w:szCs w:val="20"/>
              </w:rPr>
              <w:t>Peak Flow (cfs)</w:t>
            </w:r>
          </w:p>
        </w:tc>
        <w:tc>
          <w:tcPr>
            <w:tcW w:w="991" w:type="dxa"/>
            <w:noWrap/>
            <w:hideMark/>
          </w:tcPr>
          <w:p w14:paraId="0ADD92BE" w14:textId="77777777" w:rsidR="00E42245" w:rsidRPr="006E415B" w:rsidRDefault="00E42245" w:rsidP="00E42245">
            <w:pPr>
              <w:jc w:val="center"/>
              <w:rPr>
                <w:rFonts w:eastAsia="Times New Roman" w:cstheme="minorHAnsi"/>
                <w:sz w:val="20"/>
                <w:szCs w:val="20"/>
              </w:rPr>
            </w:pPr>
            <w:r w:rsidRPr="006E415B">
              <w:rPr>
                <w:rFonts w:eastAsia="Times New Roman" w:cstheme="minorHAnsi"/>
                <w:color w:val="auto"/>
                <w:sz w:val="20"/>
                <w:szCs w:val="20"/>
              </w:rPr>
              <w:t>Peak Elevation (ft)</w:t>
            </w:r>
          </w:p>
        </w:tc>
      </w:tr>
      <w:tr w:rsidR="00E42245" w:rsidRPr="00EE06A6" w14:paraId="64785BE9" w14:textId="77777777" w:rsidTr="007D5EB5">
        <w:trPr>
          <w:cnfStyle w:val="000000100000" w:firstRow="0" w:lastRow="0" w:firstColumn="0" w:lastColumn="0" w:oddVBand="0" w:evenVBand="0" w:oddHBand="1" w:evenHBand="0" w:firstRowFirstColumn="0" w:firstRowLastColumn="0" w:lastRowFirstColumn="0" w:lastRowLastColumn="0"/>
          <w:trHeight w:val="737"/>
          <w:jc w:val="center"/>
        </w:trPr>
        <w:tc>
          <w:tcPr>
            <w:tcW w:w="1009" w:type="dxa"/>
            <w:noWrap/>
          </w:tcPr>
          <w:p w14:paraId="1F7B8864" w14:textId="77777777" w:rsidR="00E42245" w:rsidRPr="00EE06A6" w:rsidRDefault="00E42245" w:rsidP="00E42245">
            <w:pPr>
              <w:jc w:val="center"/>
              <w:rPr>
                <w:rFonts w:eastAsia="Times New Roman" w:cstheme="minorHAnsi"/>
                <w:color w:val="000000"/>
                <w:szCs w:val="20"/>
              </w:rPr>
            </w:pPr>
            <w:r>
              <w:rPr>
                <w:rFonts w:eastAsia="Times New Roman" w:cstheme="minorHAnsi"/>
                <w:color w:val="000000"/>
                <w:szCs w:val="20"/>
              </w:rPr>
              <w:t>1</w:t>
            </w:r>
          </w:p>
        </w:tc>
        <w:tc>
          <w:tcPr>
            <w:tcW w:w="1082" w:type="dxa"/>
            <w:noWrap/>
          </w:tcPr>
          <w:p w14:paraId="612C2A16" w14:textId="77777777" w:rsidR="00E42245" w:rsidRPr="00EE06A6" w:rsidRDefault="00E42245" w:rsidP="00E42245">
            <w:pPr>
              <w:jc w:val="center"/>
              <w:rPr>
                <w:rFonts w:eastAsia="Times New Roman" w:cstheme="minorHAnsi"/>
                <w:color w:val="000000"/>
                <w:szCs w:val="20"/>
              </w:rPr>
            </w:pPr>
            <w:r w:rsidRPr="00570C14">
              <w:t>Original Land Use</w:t>
            </w:r>
          </w:p>
        </w:tc>
        <w:tc>
          <w:tcPr>
            <w:tcW w:w="1359" w:type="dxa"/>
            <w:noWrap/>
          </w:tcPr>
          <w:p w14:paraId="76576BF3" w14:textId="77777777" w:rsidR="00E42245" w:rsidRPr="00EE06A6" w:rsidRDefault="00E42245" w:rsidP="00E42245">
            <w:pPr>
              <w:jc w:val="center"/>
              <w:rPr>
                <w:rFonts w:eastAsia="Times New Roman" w:cstheme="minorHAnsi"/>
                <w:color w:val="000000"/>
                <w:szCs w:val="20"/>
              </w:rPr>
            </w:pPr>
            <w:r w:rsidRPr="00570C14">
              <w:t>Major Roads w/Centerlines Enforced</w:t>
            </w:r>
          </w:p>
        </w:tc>
        <w:tc>
          <w:tcPr>
            <w:tcW w:w="1257" w:type="dxa"/>
            <w:noWrap/>
          </w:tcPr>
          <w:p w14:paraId="12D540F1" w14:textId="77777777" w:rsidR="00E42245" w:rsidRPr="00EE06A6" w:rsidRDefault="00E42245" w:rsidP="00E42245">
            <w:pPr>
              <w:jc w:val="center"/>
              <w:rPr>
                <w:rFonts w:eastAsia="Times New Roman" w:cstheme="minorHAnsi"/>
                <w:color w:val="000000"/>
                <w:szCs w:val="20"/>
              </w:rPr>
            </w:pPr>
            <w:r w:rsidRPr="00570C14">
              <w:t>Excess Precipitation</w:t>
            </w:r>
          </w:p>
        </w:tc>
        <w:tc>
          <w:tcPr>
            <w:tcW w:w="2085" w:type="dxa"/>
            <w:noWrap/>
          </w:tcPr>
          <w:p w14:paraId="1A29142D" w14:textId="77777777" w:rsidR="00E42245" w:rsidRPr="00EE06A6" w:rsidRDefault="00E42245" w:rsidP="00E42245">
            <w:pPr>
              <w:jc w:val="center"/>
              <w:rPr>
                <w:rFonts w:eastAsia="Times New Roman" w:cstheme="minorHAnsi"/>
                <w:color w:val="000000"/>
                <w:szCs w:val="20"/>
              </w:rPr>
            </w:pPr>
            <w:r w:rsidRPr="00570C14">
              <w:t>Dry / 30 second</w:t>
            </w:r>
          </w:p>
        </w:tc>
        <w:tc>
          <w:tcPr>
            <w:tcW w:w="1573" w:type="dxa"/>
            <w:noWrap/>
          </w:tcPr>
          <w:p w14:paraId="34F7C5C9" w14:textId="77777777" w:rsidR="00E42245" w:rsidRPr="00EE06A6" w:rsidRDefault="00E42245" w:rsidP="00E42245">
            <w:pPr>
              <w:jc w:val="center"/>
              <w:rPr>
                <w:rFonts w:eastAsia="Times New Roman" w:cstheme="minorHAnsi"/>
                <w:color w:val="000000"/>
                <w:szCs w:val="20"/>
              </w:rPr>
            </w:pPr>
            <w:r w:rsidRPr="00570C14">
              <w:t>Stage Hydrograph and Normal Depth</w:t>
            </w:r>
          </w:p>
        </w:tc>
        <w:tc>
          <w:tcPr>
            <w:tcW w:w="683" w:type="dxa"/>
            <w:noWrap/>
          </w:tcPr>
          <w:p w14:paraId="206B75C8" w14:textId="77777777" w:rsidR="00E42245" w:rsidRPr="00EE06A6" w:rsidRDefault="00E42245" w:rsidP="00E42245">
            <w:pPr>
              <w:jc w:val="center"/>
              <w:rPr>
                <w:rFonts w:eastAsia="Times New Roman" w:cstheme="minorHAnsi"/>
                <w:color w:val="000000"/>
                <w:szCs w:val="20"/>
              </w:rPr>
            </w:pPr>
            <w:r w:rsidRPr="001E36ED">
              <w:t>15,374</w:t>
            </w:r>
          </w:p>
        </w:tc>
        <w:tc>
          <w:tcPr>
            <w:tcW w:w="991" w:type="dxa"/>
            <w:noWrap/>
          </w:tcPr>
          <w:p w14:paraId="55923141" w14:textId="77777777" w:rsidR="00E42245" w:rsidRPr="00EE06A6" w:rsidRDefault="00E42245" w:rsidP="00E42245">
            <w:pPr>
              <w:jc w:val="center"/>
              <w:rPr>
                <w:rFonts w:eastAsia="Times New Roman" w:cstheme="minorHAnsi"/>
                <w:color w:val="000000"/>
                <w:szCs w:val="20"/>
              </w:rPr>
            </w:pPr>
            <w:r w:rsidRPr="001E36ED">
              <w:t>209.61</w:t>
            </w:r>
          </w:p>
        </w:tc>
      </w:tr>
      <w:tr w:rsidR="00E42245" w:rsidRPr="00EE06A6" w14:paraId="37BBF346" w14:textId="77777777" w:rsidTr="007D5EB5">
        <w:trPr>
          <w:cnfStyle w:val="000000010000" w:firstRow="0" w:lastRow="0" w:firstColumn="0" w:lastColumn="0" w:oddVBand="0" w:evenVBand="0" w:oddHBand="0" w:evenHBand="1" w:firstRowFirstColumn="0" w:firstRowLastColumn="0" w:lastRowFirstColumn="0" w:lastRowLastColumn="0"/>
          <w:trHeight w:val="448"/>
          <w:jc w:val="center"/>
        </w:trPr>
        <w:tc>
          <w:tcPr>
            <w:tcW w:w="1009" w:type="dxa"/>
            <w:noWrap/>
            <w:hideMark/>
          </w:tcPr>
          <w:p w14:paraId="786AD68D" w14:textId="77777777" w:rsidR="00E42245" w:rsidRPr="00EE06A6" w:rsidRDefault="00E42245" w:rsidP="00E42245">
            <w:pPr>
              <w:jc w:val="center"/>
              <w:rPr>
                <w:rFonts w:eastAsia="Times New Roman" w:cstheme="minorHAnsi"/>
                <w:color w:val="000000"/>
                <w:szCs w:val="20"/>
              </w:rPr>
            </w:pPr>
            <w:r w:rsidRPr="00391749">
              <w:t>2</w:t>
            </w:r>
          </w:p>
        </w:tc>
        <w:tc>
          <w:tcPr>
            <w:tcW w:w="1082" w:type="dxa"/>
            <w:noWrap/>
          </w:tcPr>
          <w:p w14:paraId="35B5E86B" w14:textId="77777777" w:rsidR="00E42245" w:rsidRPr="00EE06A6" w:rsidRDefault="00E42245" w:rsidP="00E42245">
            <w:pPr>
              <w:jc w:val="center"/>
              <w:rPr>
                <w:rFonts w:eastAsia="Times New Roman" w:cstheme="minorHAnsi"/>
                <w:color w:val="000000"/>
                <w:szCs w:val="20"/>
              </w:rPr>
            </w:pPr>
            <w:r w:rsidRPr="00570C14">
              <w:t>N M</w:t>
            </w:r>
            <w:r>
              <w:t>ax</w:t>
            </w:r>
          </w:p>
        </w:tc>
        <w:tc>
          <w:tcPr>
            <w:tcW w:w="1359" w:type="dxa"/>
            <w:noWrap/>
          </w:tcPr>
          <w:p w14:paraId="1EA21AD4" w14:textId="77777777" w:rsidR="00E42245" w:rsidRPr="00EE06A6" w:rsidRDefault="00E42245" w:rsidP="00E42245">
            <w:pPr>
              <w:jc w:val="center"/>
              <w:rPr>
                <w:rFonts w:eastAsia="Times New Roman" w:cstheme="minorHAnsi"/>
                <w:color w:val="000000"/>
                <w:szCs w:val="20"/>
              </w:rPr>
            </w:pPr>
            <w:r w:rsidRPr="00570C14">
              <w:t>Major Roads w/Centerlines Enforced</w:t>
            </w:r>
          </w:p>
        </w:tc>
        <w:tc>
          <w:tcPr>
            <w:tcW w:w="1257" w:type="dxa"/>
            <w:noWrap/>
          </w:tcPr>
          <w:p w14:paraId="4BEBF535" w14:textId="77777777" w:rsidR="00E42245" w:rsidRPr="00EE06A6" w:rsidRDefault="00E42245" w:rsidP="00E42245">
            <w:pPr>
              <w:jc w:val="center"/>
              <w:rPr>
                <w:rFonts w:eastAsia="Times New Roman" w:cstheme="minorHAnsi"/>
                <w:color w:val="000000"/>
                <w:szCs w:val="20"/>
              </w:rPr>
            </w:pPr>
            <w:r w:rsidRPr="00570C14">
              <w:t>Excess Precipitation</w:t>
            </w:r>
          </w:p>
        </w:tc>
        <w:tc>
          <w:tcPr>
            <w:tcW w:w="2085" w:type="dxa"/>
            <w:noWrap/>
          </w:tcPr>
          <w:p w14:paraId="362AC2F4" w14:textId="77777777" w:rsidR="00E42245" w:rsidRPr="00EE06A6" w:rsidRDefault="00E42245" w:rsidP="00E42245">
            <w:pPr>
              <w:jc w:val="center"/>
              <w:rPr>
                <w:rFonts w:eastAsia="Times New Roman" w:cstheme="minorHAnsi"/>
                <w:color w:val="000000"/>
                <w:szCs w:val="20"/>
              </w:rPr>
            </w:pPr>
            <w:r w:rsidRPr="00570C14">
              <w:t>Dry / 30 second</w:t>
            </w:r>
          </w:p>
        </w:tc>
        <w:tc>
          <w:tcPr>
            <w:tcW w:w="1573" w:type="dxa"/>
            <w:noWrap/>
          </w:tcPr>
          <w:p w14:paraId="2185D62C" w14:textId="77777777" w:rsidR="00E42245" w:rsidRPr="00EE06A6" w:rsidRDefault="00E42245" w:rsidP="00E42245">
            <w:pPr>
              <w:jc w:val="center"/>
              <w:rPr>
                <w:rFonts w:eastAsia="Times New Roman" w:cstheme="minorHAnsi"/>
                <w:color w:val="000000"/>
                <w:szCs w:val="20"/>
              </w:rPr>
            </w:pPr>
            <w:r w:rsidRPr="00570C14">
              <w:t>Stage Hydrograph and Normal Depth</w:t>
            </w:r>
          </w:p>
        </w:tc>
        <w:tc>
          <w:tcPr>
            <w:tcW w:w="683" w:type="dxa"/>
            <w:noWrap/>
          </w:tcPr>
          <w:p w14:paraId="26760D0F" w14:textId="77777777" w:rsidR="00E42245" w:rsidRPr="00EE06A6" w:rsidRDefault="00E42245" w:rsidP="00E42245">
            <w:pPr>
              <w:jc w:val="center"/>
              <w:rPr>
                <w:rFonts w:eastAsia="Times New Roman" w:cstheme="minorHAnsi"/>
                <w:color w:val="000000"/>
                <w:szCs w:val="20"/>
              </w:rPr>
            </w:pPr>
            <w:r w:rsidRPr="001E36ED">
              <w:t>12,735</w:t>
            </w:r>
          </w:p>
        </w:tc>
        <w:tc>
          <w:tcPr>
            <w:tcW w:w="991" w:type="dxa"/>
            <w:noWrap/>
          </w:tcPr>
          <w:p w14:paraId="19DFBF56" w14:textId="46DCF690" w:rsidR="00E42245" w:rsidRPr="00EE06A6" w:rsidRDefault="00E42245" w:rsidP="00E42245">
            <w:pPr>
              <w:jc w:val="center"/>
              <w:rPr>
                <w:rFonts w:eastAsia="Times New Roman" w:cstheme="minorHAnsi"/>
                <w:color w:val="000000"/>
                <w:szCs w:val="20"/>
              </w:rPr>
            </w:pPr>
            <w:r w:rsidRPr="001E36ED">
              <w:t>208.5</w:t>
            </w:r>
            <w:r w:rsidR="00D909E6">
              <w:t>0</w:t>
            </w:r>
          </w:p>
        </w:tc>
      </w:tr>
      <w:tr w:rsidR="00E42245" w:rsidRPr="00EE06A6" w14:paraId="723DD2A2" w14:textId="77777777" w:rsidTr="007D5EB5">
        <w:trPr>
          <w:cnfStyle w:val="000000100000" w:firstRow="0" w:lastRow="0" w:firstColumn="0" w:lastColumn="0" w:oddVBand="0" w:evenVBand="0" w:oddHBand="1" w:evenHBand="0" w:firstRowFirstColumn="0" w:firstRowLastColumn="0" w:lastRowFirstColumn="0" w:lastRowLastColumn="0"/>
          <w:trHeight w:val="448"/>
          <w:jc w:val="center"/>
        </w:trPr>
        <w:tc>
          <w:tcPr>
            <w:tcW w:w="1009" w:type="dxa"/>
            <w:noWrap/>
            <w:hideMark/>
          </w:tcPr>
          <w:p w14:paraId="4070A4A3" w14:textId="77777777" w:rsidR="00E42245" w:rsidRPr="00EE06A6" w:rsidRDefault="00E42245" w:rsidP="00E42245">
            <w:pPr>
              <w:jc w:val="center"/>
              <w:rPr>
                <w:rFonts w:eastAsia="Times New Roman" w:cstheme="minorHAnsi"/>
                <w:color w:val="000000"/>
                <w:szCs w:val="20"/>
              </w:rPr>
            </w:pPr>
            <w:r w:rsidRPr="00391749">
              <w:t>3</w:t>
            </w:r>
          </w:p>
        </w:tc>
        <w:tc>
          <w:tcPr>
            <w:tcW w:w="1082" w:type="dxa"/>
            <w:noWrap/>
          </w:tcPr>
          <w:p w14:paraId="3C68E3BF" w14:textId="77777777" w:rsidR="00E42245" w:rsidRPr="00EE06A6" w:rsidRDefault="00E42245" w:rsidP="00E42245">
            <w:pPr>
              <w:jc w:val="center"/>
              <w:rPr>
                <w:rFonts w:eastAsia="Times New Roman" w:cstheme="minorHAnsi"/>
                <w:color w:val="000000"/>
                <w:szCs w:val="20"/>
              </w:rPr>
            </w:pPr>
            <w:r w:rsidRPr="00570C14">
              <w:t>N Min</w:t>
            </w:r>
          </w:p>
        </w:tc>
        <w:tc>
          <w:tcPr>
            <w:tcW w:w="1359" w:type="dxa"/>
            <w:noWrap/>
          </w:tcPr>
          <w:p w14:paraId="1EF5EAC2" w14:textId="77777777" w:rsidR="00E42245" w:rsidRPr="00EE06A6" w:rsidRDefault="00E42245" w:rsidP="00E42245">
            <w:pPr>
              <w:jc w:val="center"/>
              <w:rPr>
                <w:rFonts w:eastAsia="Times New Roman" w:cstheme="minorHAnsi"/>
                <w:color w:val="000000"/>
                <w:szCs w:val="20"/>
              </w:rPr>
            </w:pPr>
            <w:r w:rsidRPr="00570C14">
              <w:t>Major Roads w/Centerlines Enforced</w:t>
            </w:r>
          </w:p>
        </w:tc>
        <w:tc>
          <w:tcPr>
            <w:tcW w:w="1257" w:type="dxa"/>
            <w:noWrap/>
          </w:tcPr>
          <w:p w14:paraId="5B3BDC2E" w14:textId="77777777" w:rsidR="00E42245" w:rsidRPr="00EE06A6" w:rsidRDefault="00E42245" w:rsidP="00E42245">
            <w:pPr>
              <w:jc w:val="center"/>
              <w:rPr>
                <w:rFonts w:eastAsia="Times New Roman" w:cstheme="minorHAnsi"/>
                <w:color w:val="000000"/>
                <w:szCs w:val="20"/>
              </w:rPr>
            </w:pPr>
            <w:r w:rsidRPr="00570C14">
              <w:t>Excess Precipitation</w:t>
            </w:r>
          </w:p>
        </w:tc>
        <w:tc>
          <w:tcPr>
            <w:tcW w:w="2085" w:type="dxa"/>
            <w:noWrap/>
          </w:tcPr>
          <w:p w14:paraId="227ACA66" w14:textId="77777777" w:rsidR="00E42245" w:rsidRPr="00EE06A6" w:rsidRDefault="00E42245" w:rsidP="00E42245">
            <w:pPr>
              <w:jc w:val="center"/>
              <w:rPr>
                <w:rFonts w:eastAsia="Times New Roman" w:cstheme="minorHAnsi"/>
                <w:color w:val="000000"/>
                <w:szCs w:val="20"/>
              </w:rPr>
            </w:pPr>
            <w:r w:rsidRPr="00570C14">
              <w:t>Dry / 30 second</w:t>
            </w:r>
          </w:p>
        </w:tc>
        <w:tc>
          <w:tcPr>
            <w:tcW w:w="1573" w:type="dxa"/>
            <w:noWrap/>
          </w:tcPr>
          <w:p w14:paraId="5BB35DEE" w14:textId="77777777" w:rsidR="00E42245" w:rsidRPr="00EE06A6" w:rsidRDefault="00E42245" w:rsidP="00E42245">
            <w:pPr>
              <w:jc w:val="center"/>
              <w:rPr>
                <w:rFonts w:eastAsia="Times New Roman" w:cstheme="minorHAnsi"/>
                <w:color w:val="000000"/>
                <w:szCs w:val="20"/>
              </w:rPr>
            </w:pPr>
            <w:r w:rsidRPr="00570C14">
              <w:t>Stage Hydrograph and Normal Depth</w:t>
            </w:r>
          </w:p>
        </w:tc>
        <w:tc>
          <w:tcPr>
            <w:tcW w:w="683" w:type="dxa"/>
            <w:noWrap/>
          </w:tcPr>
          <w:p w14:paraId="0B275A1E" w14:textId="77777777" w:rsidR="00E42245" w:rsidRPr="00EE06A6" w:rsidRDefault="00E42245" w:rsidP="00E42245">
            <w:pPr>
              <w:jc w:val="center"/>
              <w:rPr>
                <w:rFonts w:eastAsia="Times New Roman" w:cstheme="minorHAnsi"/>
                <w:color w:val="000000"/>
                <w:szCs w:val="20"/>
              </w:rPr>
            </w:pPr>
            <w:r w:rsidRPr="001E36ED">
              <w:t>19,952</w:t>
            </w:r>
          </w:p>
        </w:tc>
        <w:tc>
          <w:tcPr>
            <w:tcW w:w="991" w:type="dxa"/>
            <w:noWrap/>
          </w:tcPr>
          <w:p w14:paraId="7FB8DE87" w14:textId="77777777" w:rsidR="00E42245" w:rsidRPr="00EE06A6" w:rsidRDefault="00E42245" w:rsidP="00E42245">
            <w:pPr>
              <w:jc w:val="center"/>
              <w:rPr>
                <w:rFonts w:eastAsia="Times New Roman" w:cstheme="minorHAnsi"/>
                <w:color w:val="000000"/>
                <w:szCs w:val="20"/>
              </w:rPr>
            </w:pPr>
            <w:r w:rsidRPr="001E36ED">
              <w:t>209.57</w:t>
            </w:r>
          </w:p>
        </w:tc>
      </w:tr>
      <w:tr w:rsidR="00E42245" w:rsidRPr="00EE06A6" w14:paraId="193DC1A7" w14:textId="77777777" w:rsidTr="007D5EB5">
        <w:trPr>
          <w:cnfStyle w:val="000000010000" w:firstRow="0" w:lastRow="0" w:firstColumn="0" w:lastColumn="0" w:oddVBand="0" w:evenVBand="0" w:oddHBand="0" w:evenHBand="1" w:firstRowFirstColumn="0" w:firstRowLastColumn="0" w:lastRowFirstColumn="0" w:lastRowLastColumn="0"/>
          <w:trHeight w:val="448"/>
          <w:jc w:val="center"/>
        </w:trPr>
        <w:tc>
          <w:tcPr>
            <w:tcW w:w="1009" w:type="dxa"/>
            <w:noWrap/>
            <w:hideMark/>
          </w:tcPr>
          <w:p w14:paraId="48C678C7" w14:textId="77777777" w:rsidR="00E42245" w:rsidRPr="00EE06A6" w:rsidRDefault="00E42245" w:rsidP="00E42245">
            <w:pPr>
              <w:jc w:val="center"/>
              <w:rPr>
                <w:rFonts w:eastAsia="Times New Roman" w:cstheme="minorHAnsi"/>
                <w:color w:val="000000"/>
                <w:szCs w:val="20"/>
              </w:rPr>
            </w:pPr>
            <w:r w:rsidRPr="00391749">
              <w:t>4</w:t>
            </w:r>
          </w:p>
        </w:tc>
        <w:tc>
          <w:tcPr>
            <w:tcW w:w="1082" w:type="dxa"/>
            <w:noWrap/>
          </w:tcPr>
          <w:p w14:paraId="011441BD" w14:textId="77777777" w:rsidR="00E42245" w:rsidRPr="00EE06A6" w:rsidRDefault="00E42245" w:rsidP="00E42245">
            <w:pPr>
              <w:jc w:val="center"/>
              <w:rPr>
                <w:rFonts w:eastAsia="Times New Roman" w:cstheme="minorHAnsi"/>
                <w:color w:val="000000"/>
                <w:szCs w:val="20"/>
              </w:rPr>
            </w:pPr>
            <w:r w:rsidRPr="00570C14">
              <w:t>CN Max; Original Land Use</w:t>
            </w:r>
          </w:p>
        </w:tc>
        <w:tc>
          <w:tcPr>
            <w:tcW w:w="1359" w:type="dxa"/>
            <w:noWrap/>
          </w:tcPr>
          <w:p w14:paraId="012AA22A" w14:textId="77777777" w:rsidR="00E42245" w:rsidRPr="00EE06A6" w:rsidRDefault="00E42245" w:rsidP="00E42245">
            <w:pPr>
              <w:jc w:val="center"/>
              <w:rPr>
                <w:rFonts w:eastAsia="Times New Roman" w:cstheme="minorHAnsi"/>
                <w:color w:val="000000"/>
                <w:szCs w:val="20"/>
              </w:rPr>
            </w:pPr>
            <w:r w:rsidRPr="00570C14">
              <w:t>Major Roads w/Centerlines Enforced</w:t>
            </w:r>
          </w:p>
        </w:tc>
        <w:tc>
          <w:tcPr>
            <w:tcW w:w="1257" w:type="dxa"/>
            <w:noWrap/>
          </w:tcPr>
          <w:p w14:paraId="5B9BE911" w14:textId="77777777" w:rsidR="00E42245" w:rsidRPr="00EE06A6" w:rsidRDefault="00E42245" w:rsidP="00E42245">
            <w:pPr>
              <w:jc w:val="center"/>
              <w:rPr>
                <w:rFonts w:eastAsia="Times New Roman" w:cstheme="minorHAnsi"/>
                <w:color w:val="000000"/>
                <w:szCs w:val="20"/>
              </w:rPr>
            </w:pPr>
            <w:r w:rsidRPr="00570C14">
              <w:t>Excess Precipitation</w:t>
            </w:r>
          </w:p>
        </w:tc>
        <w:tc>
          <w:tcPr>
            <w:tcW w:w="2085" w:type="dxa"/>
            <w:noWrap/>
          </w:tcPr>
          <w:p w14:paraId="07492547" w14:textId="77777777" w:rsidR="00E42245" w:rsidRPr="00EE06A6" w:rsidRDefault="00E42245" w:rsidP="00E42245">
            <w:pPr>
              <w:jc w:val="center"/>
              <w:rPr>
                <w:rFonts w:eastAsia="Times New Roman" w:cstheme="minorHAnsi"/>
                <w:color w:val="000000"/>
                <w:szCs w:val="20"/>
              </w:rPr>
            </w:pPr>
            <w:r w:rsidRPr="00570C14">
              <w:t>Dry / 30 second</w:t>
            </w:r>
          </w:p>
        </w:tc>
        <w:tc>
          <w:tcPr>
            <w:tcW w:w="1573" w:type="dxa"/>
            <w:noWrap/>
          </w:tcPr>
          <w:p w14:paraId="1C27D5D5" w14:textId="77777777" w:rsidR="00E42245" w:rsidRPr="00EE06A6" w:rsidRDefault="00E42245" w:rsidP="00E42245">
            <w:pPr>
              <w:jc w:val="center"/>
              <w:rPr>
                <w:rFonts w:eastAsia="Times New Roman" w:cstheme="minorHAnsi"/>
                <w:color w:val="000000"/>
                <w:szCs w:val="20"/>
              </w:rPr>
            </w:pPr>
            <w:r w:rsidRPr="00570C14">
              <w:t>Stage Hydrograph and Normal Depth</w:t>
            </w:r>
          </w:p>
        </w:tc>
        <w:tc>
          <w:tcPr>
            <w:tcW w:w="683" w:type="dxa"/>
            <w:noWrap/>
          </w:tcPr>
          <w:p w14:paraId="3F431955" w14:textId="77777777" w:rsidR="00E42245" w:rsidRPr="00EE06A6" w:rsidRDefault="00E42245" w:rsidP="00E42245">
            <w:pPr>
              <w:jc w:val="center"/>
              <w:rPr>
                <w:rFonts w:eastAsia="Times New Roman" w:cstheme="minorHAnsi"/>
                <w:color w:val="000000"/>
                <w:szCs w:val="20"/>
              </w:rPr>
            </w:pPr>
            <w:r w:rsidRPr="00EC1F22">
              <w:t>15,875</w:t>
            </w:r>
          </w:p>
        </w:tc>
        <w:tc>
          <w:tcPr>
            <w:tcW w:w="991" w:type="dxa"/>
            <w:noWrap/>
          </w:tcPr>
          <w:p w14:paraId="0C2F9A43" w14:textId="25EBDCB6" w:rsidR="00E42245" w:rsidRPr="00EE06A6" w:rsidRDefault="00E42245" w:rsidP="00E42245">
            <w:pPr>
              <w:jc w:val="center"/>
              <w:rPr>
                <w:rFonts w:eastAsia="Times New Roman" w:cstheme="minorHAnsi"/>
                <w:color w:val="000000"/>
                <w:szCs w:val="20"/>
              </w:rPr>
            </w:pPr>
            <w:r w:rsidRPr="00EC1F22">
              <w:t>209.6</w:t>
            </w:r>
            <w:r w:rsidR="00D909E6">
              <w:t>0</w:t>
            </w:r>
          </w:p>
        </w:tc>
      </w:tr>
      <w:tr w:rsidR="00E42245" w:rsidRPr="00EE06A6" w14:paraId="2F2F61F0" w14:textId="77777777" w:rsidTr="007D5EB5">
        <w:trPr>
          <w:cnfStyle w:val="000000100000" w:firstRow="0" w:lastRow="0" w:firstColumn="0" w:lastColumn="0" w:oddVBand="0" w:evenVBand="0" w:oddHBand="1" w:evenHBand="0" w:firstRowFirstColumn="0" w:firstRowLastColumn="0" w:lastRowFirstColumn="0" w:lastRowLastColumn="0"/>
          <w:trHeight w:val="448"/>
          <w:jc w:val="center"/>
        </w:trPr>
        <w:tc>
          <w:tcPr>
            <w:tcW w:w="1009" w:type="dxa"/>
            <w:noWrap/>
            <w:hideMark/>
          </w:tcPr>
          <w:p w14:paraId="713AD7D1" w14:textId="77777777" w:rsidR="00E42245" w:rsidRPr="00EE06A6" w:rsidRDefault="00E42245" w:rsidP="00E42245">
            <w:pPr>
              <w:jc w:val="center"/>
              <w:rPr>
                <w:rFonts w:eastAsia="Times New Roman" w:cstheme="minorHAnsi"/>
                <w:color w:val="000000"/>
                <w:szCs w:val="20"/>
              </w:rPr>
            </w:pPr>
            <w:r w:rsidRPr="00391749">
              <w:t>5</w:t>
            </w:r>
          </w:p>
        </w:tc>
        <w:tc>
          <w:tcPr>
            <w:tcW w:w="1082" w:type="dxa"/>
            <w:noWrap/>
          </w:tcPr>
          <w:p w14:paraId="797656F2" w14:textId="77777777" w:rsidR="00E42245" w:rsidRPr="00EE06A6" w:rsidRDefault="00E42245" w:rsidP="00E42245">
            <w:pPr>
              <w:jc w:val="center"/>
              <w:rPr>
                <w:rFonts w:eastAsia="Times New Roman" w:cstheme="minorHAnsi"/>
                <w:color w:val="000000"/>
                <w:szCs w:val="20"/>
              </w:rPr>
            </w:pPr>
            <w:r w:rsidRPr="00570C14">
              <w:t>CN Max; N M</w:t>
            </w:r>
            <w:r>
              <w:t>ax</w:t>
            </w:r>
          </w:p>
        </w:tc>
        <w:tc>
          <w:tcPr>
            <w:tcW w:w="1359" w:type="dxa"/>
            <w:noWrap/>
          </w:tcPr>
          <w:p w14:paraId="4BF28304" w14:textId="77777777" w:rsidR="00E42245" w:rsidRPr="00EE06A6" w:rsidRDefault="00E42245" w:rsidP="00E42245">
            <w:pPr>
              <w:jc w:val="center"/>
              <w:rPr>
                <w:rFonts w:eastAsia="Times New Roman" w:cstheme="minorHAnsi"/>
                <w:color w:val="000000"/>
                <w:szCs w:val="20"/>
              </w:rPr>
            </w:pPr>
            <w:r w:rsidRPr="00570C14">
              <w:t>Major Roads w/Centerlines Enforced</w:t>
            </w:r>
          </w:p>
        </w:tc>
        <w:tc>
          <w:tcPr>
            <w:tcW w:w="1257" w:type="dxa"/>
            <w:noWrap/>
          </w:tcPr>
          <w:p w14:paraId="31990918" w14:textId="77777777" w:rsidR="00E42245" w:rsidRPr="00EE06A6" w:rsidRDefault="00E42245" w:rsidP="00E42245">
            <w:pPr>
              <w:jc w:val="center"/>
              <w:rPr>
                <w:rFonts w:eastAsia="Times New Roman" w:cstheme="minorHAnsi"/>
                <w:color w:val="000000"/>
                <w:szCs w:val="20"/>
              </w:rPr>
            </w:pPr>
            <w:r w:rsidRPr="00570C14">
              <w:t>Excess Precipitation</w:t>
            </w:r>
          </w:p>
        </w:tc>
        <w:tc>
          <w:tcPr>
            <w:tcW w:w="2085" w:type="dxa"/>
            <w:noWrap/>
          </w:tcPr>
          <w:p w14:paraId="56FEB2FC" w14:textId="77777777" w:rsidR="00E42245" w:rsidRPr="00EE06A6" w:rsidRDefault="00E42245" w:rsidP="00E42245">
            <w:pPr>
              <w:jc w:val="center"/>
              <w:rPr>
                <w:rFonts w:eastAsia="Times New Roman" w:cstheme="minorHAnsi"/>
                <w:color w:val="000000"/>
                <w:szCs w:val="20"/>
              </w:rPr>
            </w:pPr>
            <w:r w:rsidRPr="00570C14">
              <w:t>Dry / 30 second</w:t>
            </w:r>
          </w:p>
        </w:tc>
        <w:tc>
          <w:tcPr>
            <w:tcW w:w="1573" w:type="dxa"/>
            <w:noWrap/>
          </w:tcPr>
          <w:p w14:paraId="04256284" w14:textId="77777777" w:rsidR="00E42245" w:rsidRPr="00EE06A6" w:rsidRDefault="00E42245" w:rsidP="00E42245">
            <w:pPr>
              <w:jc w:val="center"/>
              <w:rPr>
                <w:rFonts w:eastAsia="Times New Roman" w:cstheme="minorHAnsi"/>
                <w:color w:val="000000"/>
                <w:szCs w:val="20"/>
              </w:rPr>
            </w:pPr>
            <w:r w:rsidRPr="00570C14">
              <w:t>Stage Hydrograph and Normal Depth</w:t>
            </w:r>
          </w:p>
        </w:tc>
        <w:tc>
          <w:tcPr>
            <w:tcW w:w="683" w:type="dxa"/>
            <w:noWrap/>
          </w:tcPr>
          <w:p w14:paraId="294103D3" w14:textId="77777777" w:rsidR="00E42245" w:rsidRPr="00EE06A6" w:rsidRDefault="00E42245" w:rsidP="00E42245">
            <w:pPr>
              <w:jc w:val="center"/>
              <w:rPr>
                <w:rFonts w:eastAsia="Times New Roman" w:cstheme="minorHAnsi"/>
                <w:color w:val="000000"/>
                <w:szCs w:val="20"/>
              </w:rPr>
            </w:pPr>
            <w:r w:rsidRPr="00EC1F22">
              <w:t>12,992</w:t>
            </w:r>
          </w:p>
        </w:tc>
        <w:tc>
          <w:tcPr>
            <w:tcW w:w="991" w:type="dxa"/>
            <w:noWrap/>
          </w:tcPr>
          <w:p w14:paraId="3E3C6D06" w14:textId="77777777" w:rsidR="00E42245" w:rsidRPr="00EE06A6" w:rsidRDefault="00E42245" w:rsidP="00E42245">
            <w:pPr>
              <w:jc w:val="center"/>
              <w:rPr>
                <w:rFonts w:eastAsia="Times New Roman" w:cstheme="minorHAnsi"/>
                <w:color w:val="000000"/>
                <w:szCs w:val="20"/>
              </w:rPr>
            </w:pPr>
            <w:r w:rsidRPr="00EC1F22">
              <w:t>209.89</w:t>
            </w:r>
          </w:p>
        </w:tc>
      </w:tr>
      <w:tr w:rsidR="00E42245" w:rsidRPr="00EE06A6" w14:paraId="343AD0B1" w14:textId="77777777" w:rsidTr="007D5EB5">
        <w:trPr>
          <w:cnfStyle w:val="000000010000" w:firstRow="0" w:lastRow="0" w:firstColumn="0" w:lastColumn="0" w:oddVBand="0" w:evenVBand="0" w:oddHBand="0" w:evenHBand="1" w:firstRowFirstColumn="0" w:firstRowLastColumn="0" w:lastRowFirstColumn="0" w:lastRowLastColumn="0"/>
          <w:trHeight w:val="448"/>
          <w:jc w:val="center"/>
        </w:trPr>
        <w:tc>
          <w:tcPr>
            <w:tcW w:w="1009" w:type="dxa"/>
            <w:noWrap/>
            <w:hideMark/>
          </w:tcPr>
          <w:p w14:paraId="47CCF719" w14:textId="77777777" w:rsidR="00E42245" w:rsidRPr="00EE06A6" w:rsidRDefault="00E42245" w:rsidP="00E42245">
            <w:pPr>
              <w:jc w:val="center"/>
              <w:rPr>
                <w:rFonts w:eastAsia="Times New Roman" w:cstheme="minorHAnsi"/>
                <w:color w:val="000000"/>
                <w:szCs w:val="20"/>
              </w:rPr>
            </w:pPr>
            <w:r w:rsidRPr="00391749">
              <w:t>6</w:t>
            </w:r>
          </w:p>
        </w:tc>
        <w:tc>
          <w:tcPr>
            <w:tcW w:w="1082" w:type="dxa"/>
            <w:noWrap/>
          </w:tcPr>
          <w:p w14:paraId="1D305BCA" w14:textId="77777777" w:rsidR="00E42245" w:rsidRPr="00EE06A6" w:rsidRDefault="00E42245" w:rsidP="00E42245">
            <w:pPr>
              <w:jc w:val="center"/>
              <w:rPr>
                <w:rFonts w:eastAsia="Times New Roman" w:cstheme="minorHAnsi"/>
                <w:color w:val="000000"/>
                <w:szCs w:val="20"/>
              </w:rPr>
            </w:pPr>
            <w:r w:rsidRPr="00570C14">
              <w:t>CN Max; N Min</w:t>
            </w:r>
          </w:p>
        </w:tc>
        <w:tc>
          <w:tcPr>
            <w:tcW w:w="1359" w:type="dxa"/>
            <w:noWrap/>
          </w:tcPr>
          <w:p w14:paraId="633E28D3" w14:textId="77777777" w:rsidR="00E42245" w:rsidRPr="00EE06A6" w:rsidRDefault="00E42245" w:rsidP="00E42245">
            <w:pPr>
              <w:jc w:val="center"/>
              <w:rPr>
                <w:rFonts w:eastAsia="Times New Roman" w:cstheme="minorHAnsi"/>
                <w:color w:val="000000"/>
                <w:szCs w:val="20"/>
              </w:rPr>
            </w:pPr>
            <w:r w:rsidRPr="00570C14">
              <w:t>Major Roads w/Centerlines Enforced</w:t>
            </w:r>
          </w:p>
        </w:tc>
        <w:tc>
          <w:tcPr>
            <w:tcW w:w="1257" w:type="dxa"/>
            <w:noWrap/>
          </w:tcPr>
          <w:p w14:paraId="62B11BB0" w14:textId="77777777" w:rsidR="00E42245" w:rsidRPr="00EE06A6" w:rsidRDefault="00E42245" w:rsidP="00E42245">
            <w:pPr>
              <w:jc w:val="center"/>
              <w:rPr>
                <w:rFonts w:eastAsia="Times New Roman" w:cstheme="minorHAnsi"/>
                <w:color w:val="000000"/>
                <w:szCs w:val="20"/>
              </w:rPr>
            </w:pPr>
            <w:r w:rsidRPr="00570C14">
              <w:t>Excess Precipitation</w:t>
            </w:r>
          </w:p>
        </w:tc>
        <w:tc>
          <w:tcPr>
            <w:tcW w:w="2085" w:type="dxa"/>
            <w:noWrap/>
          </w:tcPr>
          <w:p w14:paraId="3F802480" w14:textId="77777777" w:rsidR="00E42245" w:rsidRPr="00EE06A6" w:rsidRDefault="00E42245" w:rsidP="00E42245">
            <w:pPr>
              <w:jc w:val="center"/>
              <w:rPr>
                <w:rFonts w:eastAsia="Times New Roman" w:cstheme="minorHAnsi"/>
                <w:color w:val="000000"/>
                <w:szCs w:val="20"/>
              </w:rPr>
            </w:pPr>
            <w:r w:rsidRPr="00570C14">
              <w:t>Dry / 30 second</w:t>
            </w:r>
          </w:p>
        </w:tc>
        <w:tc>
          <w:tcPr>
            <w:tcW w:w="1573" w:type="dxa"/>
            <w:noWrap/>
          </w:tcPr>
          <w:p w14:paraId="32051C1E" w14:textId="77777777" w:rsidR="00E42245" w:rsidRPr="00264E25" w:rsidRDefault="00E42245" w:rsidP="00E42245">
            <w:pPr>
              <w:jc w:val="center"/>
              <w:rPr>
                <w:rFonts w:eastAsia="Times New Roman" w:cstheme="minorHAnsi"/>
                <w:color w:val="000000"/>
                <w:szCs w:val="20"/>
                <w:vertAlign w:val="superscript"/>
              </w:rPr>
            </w:pPr>
            <w:r w:rsidRPr="00570C14">
              <w:t>Stage Hydrograph and Normal Depth</w:t>
            </w:r>
          </w:p>
        </w:tc>
        <w:tc>
          <w:tcPr>
            <w:tcW w:w="683" w:type="dxa"/>
            <w:noWrap/>
          </w:tcPr>
          <w:p w14:paraId="091467AB" w14:textId="77777777" w:rsidR="00E42245" w:rsidRPr="00EE06A6" w:rsidRDefault="00E42245" w:rsidP="00E42245">
            <w:pPr>
              <w:jc w:val="center"/>
              <w:rPr>
                <w:rFonts w:eastAsia="Times New Roman" w:cstheme="minorHAnsi"/>
                <w:color w:val="000000"/>
                <w:szCs w:val="20"/>
              </w:rPr>
            </w:pPr>
            <w:r w:rsidRPr="00EC1F22">
              <w:t>20,662</w:t>
            </w:r>
          </w:p>
        </w:tc>
        <w:tc>
          <w:tcPr>
            <w:tcW w:w="991" w:type="dxa"/>
            <w:noWrap/>
          </w:tcPr>
          <w:p w14:paraId="6ED9CA82" w14:textId="77777777" w:rsidR="00E42245" w:rsidRPr="00EE06A6" w:rsidRDefault="00E42245" w:rsidP="00E42245">
            <w:pPr>
              <w:jc w:val="center"/>
              <w:rPr>
                <w:rFonts w:eastAsia="Times New Roman" w:cstheme="minorHAnsi"/>
                <w:color w:val="000000"/>
                <w:szCs w:val="20"/>
              </w:rPr>
            </w:pPr>
            <w:r w:rsidRPr="00EC1F22">
              <w:t>209.66</w:t>
            </w:r>
          </w:p>
        </w:tc>
      </w:tr>
      <w:tr w:rsidR="00E42245" w:rsidRPr="00EE06A6" w14:paraId="475D2345" w14:textId="77777777" w:rsidTr="007D5EB5">
        <w:trPr>
          <w:cnfStyle w:val="000000100000" w:firstRow="0" w:lastRow="0" w:firstColumn="0" w:lastColumn="0" w:oddVBand="0" w:evenVBand="0" w:oddHBand="1" w:evenHBand="0" w:firstRowFirstColumn="0" w:firstRowLastColumn="0" w:lastRowFirstColumn="0" w:lastRowLastColumn="0"/>
          <w:trHeight w:val="448"/>
          <w:jc w:val="center"/>
        </w:trPr>
        <w:tc>
          <w:tcPr>
            <w:tcW w:w="1009" w:type="dxa"/>
            <w:noWrap/>
            <w:hideMark/>
          </w:tcPr>
          <w:p w14:paraId="4F64ECB1" w14:textId="77777777" w:rsidR="00E42245" w:rsidRPr="00EE06A6" w:rsidRDefault="00E42245" w:rsidP="00E42245">
            <w:pPr>
              <w:jc w:val="center"/>
              <w:rPr>
                <w:rFonts w:eastAsia="Times New Roman" w:cstheme="minorHAnsi"/>
                <w:color w:val="000000"/>
                <w:szCs w:val="20"/>
              </w:rPr>
            </w:pPr>
            <w:r w:rsidRPr="00391749">
              <w:t>7</w:t>
            </w:r>
          </w:p>
        </w:tc>
        <w:tc>
          <w:tcPr>
            <w:tcW w:w="1082" w:type="dxa"/>
            <w:noWrap/>
          </w:tcPr>
          <w:p w14:paraId="6DD92CB2" w14:textId="77777777" w:rsidR="00E42245" w:rsidRPr="00EE06A6" w:rsidRDefault="00E42245" w:rsidP="00E42245">
            <w:pPr>
              <w:jc w:val="center"/>
              <w:rPr>
                <w:rFonts w:eastAsia="Times New Roman" w:cstheme="minorHAnsi"/>
                <w:color w:val="000000"/>
                <w:szCs w:val="20"/>
              </w:rPr>
            </w:pPr>
            <w:r w:rsidRPr="00570C14">
              <w:t>CN Min; Original Land Use</w:t>
            </w:r>
          </w:p>
        </w:tc>
        <w:tc>
          <w:tcPr>
            <w:tcW w:w="1359" w:type="dxa"/>
            <w:noWrap/>
          </w:tcPr>
          <w:p w14:paraId="3F94A62B" w14:textId="77777777" w:rsidR="00E42245" w:rsidRPr="00EE06A6" w:rsidRDefault="00E42245" w:rsidP="00E42245">
            <w:pPr>
              <w:jc w:val="center"/>
              <w:rPr>
                <w:rFonts w:eastAsia="Times New Roman" w:cstheme="minorHAnsi"/>
                <w:color w:val="000000"/>
                <w:szCs w:val="20"/>
              </w:rPr>
            </w:pPr>
            <w:r w:rsidRPr="00570C14">
              <w:t>Major Roads w/Centerlines Enforced</w:t>
            </w:r>
          </w:p>
        </w:tc>
        <w:tc>
          <w:tcPr>
            <w:tcW w:w="1257" w:type="dxa"/>
            <w:noWrap/>
          </w:tcPr>
          <w:p w14:paraId="44B7A30D" w14:textId="77777777" w:rsidR="00E42245" w:rsidRPr="00EE06A6" w:rsidRDefault="00E42245" w:rsidP="00E42245">
            <w:pPr>
              <w:jc w:val="center"/>
              <w:rPr>
                <w:rFonts w:eastAsia="Times New Roman" w:cstheme="minorHAnsi"/>
                <w:color w:val="000000"/>
                <w:szCs w:val="20"/>
              </w:rPr>
            </w:pPr>
            <w:r w:rsidRPr="00570C14">
              <w:t>Excess Precipitation</w:t>
            </w:r>
          </w:p>
        </w:tc>
        <w:tc>
          <w:tcPr>
            <w:tcW w:w="2085" w:type="dxa"/>
            <w:noWrap/>
          </w:tcPr>
          <w:p w14:paraId="53F704FC" w14:textId="77777777" w:rsidR="00E42245" w:rsidRPr="00EE06A6" w:rsidRDefault="00E42245" w:rsidP="00E42245">
            <w:pPr>
              <w:jc w:val="center"/>
              <w:rPr>
                <w:rFonts w:eastAsia="Times New Roman" w:cstheme="minorHAnsi"/>
                <w:color w:val="000000"/>
                <w:szCs w:val="20"/>
              </w:rPr>
            </w:pPr>
            <w:r w:rsidRPr="00570C14">
              <w:t>Dry / 30 second</w:t>
            </w:r>
          </w:p>
        </w:tc>
        <w:tc>
          <w:tcPr>
            <w:tcW w:w="1573" w:type="dxa"/>
            <w:noWrap/>
          </w:tcPr>
          <w:p w14:paraId="46871A87" w14:textId="77777777" w:rsidR="00E42245" w:rsidRPr="00EE06A6" w:rsidRDefault="00E42245" w:rsidP="00E42245">
            <w:pPr>
              <w:jc w:val="center"/>
              <w:rPr>
                <w:rFonts w:eastAsia="Times New Roman" w:cstheme="minorHAnsi"/>
                <w:color w:val="000000"/>
                <w:szCs w:val="20"/>
              </w:rPr>
            </w:pPr>
            <w:r w:rsidRPr="00570C14">
              <w:t>Stage Hydrograph and Normal Depth</w:t>
            </w:r>
          </w:p>
        </w:tc>
        <w:tc>
          <w:tcPr>
            <w:tcW w:w="683" w:type="dxa"/>
            <w:noWrap/>
          </w:tcPr>
          <w:p w14:paraId="481184DC" w14:textId="77777777" w:rsidR="00E42245" w:rsidRPr="00EE06A6" w:rsidRDefault="00E42245" w:rsidP="00E42245">
            <w:pPr>
              <w:jc w:val="center"/>
              <w:rPr>
                <w:rFonts w:eastAsia="Times New Roman" w:cstheme="minorHAnsi"/>
                <w:color w:val="000000"/>
                <w:szCs w:val="20"/>
              </w:rPr>
            </w:pPr>
            <w:r w:rsidRPr="00C849F1">
              <w:t>14,363</w:t>
            </w:r>
          </w:p>
        </w:tc>
        <w:tc>
          <w:tcPr>
            <w:tcW w:w="991" w:type="dxa"/>
            <w:noWrap/>
          </w:tcPr>
          <w:p w14:paraId="6322C143" w14:textId="77777777" w:rsidR="00E42245" w:rsidRPr="00EE06A6" w:rsidRDefault="00E42245" w:rsidP="00E42245">
            <w:pPr>
              <w:jc w:val="center"/>
              <w:rPr>
                <w:rFonts w:eastAsia="Times New Roman" w:cstheme="minorHAnsi"/>
                <w:color w:val="000000"/>
                <w:szCs w:val="20"/>
              </w:rPr>
            </w:pPr>
            <w:r w:rsidRPr="00C849F1">
              <w:t>209.33</w:t>
            </w:r>
          </w:p>
        </w:tc>
      </w:tr>
      <w:tr w:rsidR="00E42245" w:rsidRPr="00EE06A6" w14:paraId="285DA473" w14:textId="77777777" w:rsidTr="007D5EB5">
        <w:trPr>
          <w:cnfStyle w:val="000000010000" w:firstRow="0" w:lastRow="0" w:firstColumn="0" w:lastColumn="0" w:oddVBand="0" w:evenVBand="0" w:oddHBand="0" w:evenHBand="1" w:firstRowFirstColumn="0" w:firstRowLastColumn="0" w:lastRowFirstColumn="0" w:lastRowLastColumn="0"/>
          <w:trHeight w:val="448"/>
          <w:jc w:val="center"/>
        </w:trPr>
        <w:tc>
          <w:tcPr>
            <w:tcW w:w="1009" w:type="dxa"/>
            <w:noWrap/>
            <w:hideMark/>
          </w:tcPr>
          <w:p w14:paraId="5B1EF88A" w14:textId="77777777" w:rsidR="00E42245" w:rsidRPr="00EE06A6" w:rsidRDefault="00E42245" w:rsidP="00E42245">
            <w:pPr>
              <w:jc w:val="center"/>
              <w:rPr>
                <w:rFonts w:eastAsia="Times New Roman" w:cstheme="minorHAnsi"/>
                <w:color w:val="000000"/>
                <w:szCs w:val="20"/>
              </w:rPr>
            </w:pPr>
            <w:r w:rsidRPr="00391749">
              <w:t>8</w:t>
            </w:r>
          </w:p>
        </w:tc>
        <w:tc>
          <w:tcPr>
            <w:tcW w:w="1082" w:type="dxa"/>
            <w:noWrap/>
          </w:tcPr>
          <w:p w14:paraId="4E31A43E" w14:textId="77777777" w:rsidR="00E42245" w:rsidRPr="00EE06A6" w:rsidRDefault="00E42245" w:rsidP="00E42245">
            <w:pPr>
              <w:jc w:val="center"/>
              <w:rPr>
                <w:rFonts w:eastAsia="Times New Roman" w:cstheme="minorHAnsi"/>
                <w:color w:val="000000"/>
                <w:szCs w:val="20"/>
              </w:rPr>
            </w:pPr>
            <w:r w:rsidRPr="00570C14">
              <w:t>CN Min; N M</w:t>
            </w:r>
            <w:r>
              <w:t>ax</w:t>
            </w:r>
          </w:p>
        </w:tc>
        <w:tc>
          <w:tcPr>
            <w:tcW w:w="1359" w:type="dxa"/>
            <w:noWrap/>
          </w:tcPr>
          <w:p w14:paraId="6176BDC1" w14:textId="77777777" w:rsidR="00E42245" w:rsidRPr="00EE06A6" w:rsidRDefault="00E42245" w:rsidP="00E42245">
            <w:pPr>
              <w:jc w:val="center"/>
              <w:rPr>
                <w:rFonts w:eastAsia="Times New Roman" w:cstheme="minorHAnsi"/>
                <w:color w:val="000000"/>
                <w:szCs w:val="20"/>
              </w:rPr>
            </w:pPr>
            <w:r w:rsidRPr="00570C14">
              <w:t>Major Roads w/Centerlines Enforced</w:t>
            </w:r>
          </w:p>
        </w:tc>
        <w:tc>
          <w:tcPr>
            <w:tcW w:w="1257" w:type="dxa"/>
            <w:noWrap/>
          </w:tcPr>
          <w:p w14:paraId="235A9026" w14:textId="77777777" w:rsidR="00E42245" w:rsidRPr="00EE06A6" w:rsidRDefault="00E42245" w:rsidP="00E42245">
            <w:pPr>
              <w:jc w:val="center"/>
              <w:rPr>
                <w:rFonts w:eastAsia="Times New Roman" w:cstheme="minorHAnsi"/>
                <w:color w:val="000000"/>
                <w:szCs w:val="20"/>
              </w:rPr>
            </w:pPr>
            <w:r w:rsidRPr="00570C14">
              <w:t>Excess Precipitation</w:t>
            </w:r>
          </w:p>
        </w:tc>
        <w:tc>
          <w:tcPr>
            <w:tcW w:w="2085" w:type="dxa"/>
            <w:noWrap/>
          </w:tcPr>
          <w:p w14:paraId="6458BF05" w14:textId="77777777" w:rsidR="00E42245" w:rsidRPr="00EE06A6" w:rsidRDefault="00E42245" w:rsidP="00E42245">
            <w:pPr>
              <w:jc w:val="center"/>
              <w:rPr>
                <w:rFonts w:eastAsia="Times New Roman" w:cstheme="minorHAnsi"/>
                <w:color w:val="000000"/>
                <w:szCs w:val="20"/>
              </w:rPr>
            </w:pPr>
            <w:r w:rsidRPr="00570C14">
              <w:t>Dry / 30 second</w:t>
            </w:r>
          </w:p>
        </w:tc>
        <w:tc>
          <w:tcPr>
            <w:tcW w:w="1573" w:type="dxa"/>
            <w:noWrap/>
          </w:tcPr>
          <w:p w14:paraId="3BA50C04" w14:textId="77777777" w:rsidR="00E42245" w:rsidRPr="00EE06A6" w:rsidRDefault="00E42245" w:rsidP="00E42245">
            <w:pPr>
              <w:jc w:val="center"/>
              <w:rPr>
                <w:rFonts w:eastAsia="Times New Roman" w:cstheme="minorHAnsi"/>
                <w:color w:val="000000"/>
                <w:szCs w:val="20"/>
              </w:rPr>
            </w:pPr>
            <w:r w:rsidRPr="00570C14">
              <w:t>Stage Hydrograph and Normal Depth</w:t>
            </w:r>
          </w:p>
        </w:tc>
        <w:tc>
          <w:tcPr>
            <w:tcW w:w="683" w:type="dxa"/>
            <w:noWrap/>
          </w:tcPr>
          <w:p w14:paraId="45CAD031" w14:textId="77777777" w:rsidR="00E42245" w:rsidRPr="00EE06A6" w:rsidRDefault="00E42245" w:rsidP="00E42245">
            <w:pPr>
              <w:jc w:val="center"/>
              <w:rPr>
                <w:rFonts w:eastAsia="Times New Roman" w:cstheme="minorHAnsi"/>
                <w:color w:val="000000"/>
                <w:szCs w:val="20"/>
              </w:rPr>
            </w:pPr>
            <w:r w:rsidRPr="00C849F1">
              <w:t>11,835</w:t>
            </w:r>
          </w:p>
        </w:tc>
        <w:tc>
          <w:tcPr>
            <w:tcW w:w="991" w:type="dxa"/>
            <w:noWrap/>
          </w:tcPr>
          <w:p w14:paraId="10A1C05F" w14:textId="77777777" w:rsidR="00E42245" w:rsidRPr="00EE06A6" w:rsidRDefault="00E42245" w:rsidP="00E42245">
            <w:pPr>
              <w:jc w:val="center"/>
              <w:rPr>
                <w:rFonts w:eastAsia="Times New Roman" w:cstheme="minorHAnsi"/>
                <w:color w:val="000000"/>
                <w:szCs w:val="20"/>
              </w:rPr>
            </w:pPr>
            <w:r w:rsidRPr="00C849F1">
              <w:t>209.27</w:t>
            </w:r>
          </w:p>
        </w:tc>
      </w:tr>
      <w:tr w:rsidR="00E42245" w:rsidRPr="00EE06A6" w14:paraId="54C17A12" w14:textId="77777777" w:rsidTr="007D5EB5">
        <w:trPr>
          <w:cnfStyle w:val="000000100000" w:firstRow="0" w:lastRow="0" w:firstColumn="0" w:lastColumn="0" w:oddVBand="0" w:evenVBand="0" w:oddHBand="1" w:evenHBand="0" w:firstRowFirstColumn="0" w:firstRowLastColumn="0" w:lastRowFirstColumn="0" w:lastRowLastColumn="0"/>
          <w:trHeight w:val="448"/>
          <w:jc w:val="center"/>
        </w:trPr>
        <w:tc>
          <w:tcPr>
            <w:tcW w:w="1009" w:type="dxa"/>
            <w:noWrap/>
          </w:tcPr>
          <w:p w14:paraId="2B7AA280" w14:textId="77777777" w:rsidR="00E42245" w:rsidRDefault="00E42245" w:rsidP="00E42245">
            <w:pPr>
              <w:jc w:val="center"/>
              <w:rPr>
                <w:rFonts w:eastAsia="Times New Roman" w:cstheme="minorHAnsi"/>
                <w:color w:val="000000"/>
                <w:szCs w:val="20"/>
              </w:rPr>
            </w:pPr>
            <w:r>
              <w:lastRenderedPageBreak/>
              <w:t>9</w:t>
            </w:r>
          </w:p>
        </w:tc>
        <w:tc>
          <w:tcPr>
            <w:tcW w:w="1082" w:type="dxa"/>
            <w:noWrap/>
          </w:tcPr>
          <w:p w14:paraId="1AB8D05C" w14:textId="77777777" w:rsidR="00E42245" w:rsidRPr="00D67A7F" w:rsidRDefault="00E42245" w:rsidP="00E42245">
            <w:pPr>
              <w:jc w:val="center"/>
              <w:rPr>
                <w:rFonts w:eastAsia="Times New Roman" w:cstheme="minorHAnsi"/>
                <w:color w:val="000000"/>
                <w:szCs w:val="20"/>
              </w:rPr>
            </w:pPr>
            <w:r w:rsidRPr="00570C14">
              <w:t>CN Median; Original Land Use</w:t>
            </w:r>
          </w:p>
        </w:tc>
        <w:tc>
          <w:tcPr>
            <w:tcW w:w="1359" w:type="dxa"/>
            <w:noWrap/>
          </w:tcPr>
          <w:p w14:paraId="3F1E1451" w14:textId="77777777" w:rsidR="00E42245" w:rsidRPr="00EE06A6" w:rsidRDefault="00E42245" w:rsidP="00E42245">
            <w:pPr>
              <w:jc w:val="center"/>
              <w:rPr>
                <w:rFonts w:eastAsia="Times New Roman" w:cstheme="minorHAnsi"/>
                <w:color w:val="000000"/>
                <w:szCs w:val="20"/>
              </w:rPr>
            </w:pPr>
            <w:r w:rsidRPr="00570C14">
              <w:t>Major Roads w/Centerlines Enforced</w:t>
            </w:r>
          </w:p>
        </w:tc>
        <w:tc>
          <w:tcPr>
            <w:tcW w:w="1257" w:type="dxa"/>
            <w:noWrap/>
          </w:tcPr>
          <w:p w14:paraId="7FFE386B" w14:textId="77777777" w:rsidR="00E42245" w:rsidRPr="00EE06A6" w:rsidRDefault="00E42245" w:rsidP="00E42245">
            <w:pPr>
              <w:jc w:val="center"/>
              <w:rPr>
                <w:rFonts w:eastAsia="Times New Roman" w:cstheme="minorHAnsi"/>
                <w:color w:val="000000"/>
                <w:szCs w:val="20"/>
              </w:rPr>
            </w:pPr>
            <w:r w:rsidRPr="00570C14">
              <w:t>Excess Precipitation</w:t>
            </w:r>
          </w:p>
        </w:tc>
        <w:tc>
          <w:tcPr>
            <w:tcW w:w="2085" w:type="dxa"/>
            <w:noWrap/>
          </w:tcPr>
          <w:p w14:paraId="56C76EA2" w14:textId="77777777" w:rsidR="00E42245" w:rsidRPr="00EE06A6" w:rsidRDefault="00E42245" w:rsidP="00E42245">
            <w:pPr>
              <w:jc w:val="center"/>
              <w:rPr>
                <w:rFonts w:eastAsia="Times New Roman" w:cstheme="minorHAnsi"/>
                <w:color w:val="000000"/>
                <w:szCs w:val="20"/>
              </w:rPr>
            </w:pPr>
            <w:r w:rsidRPr="00570C14">
              <w:t>Dry / 30 second</w:t>
            </w:r>
          </w:p>
        </w:tc>
        <w:tc>
          <w:tcPr>
            <w:tcW w:w="1573" w:type="dxa"/>
            <w:noWrap/>
          </w:tcPr>
          <w:p w14:paraId="3BEC302B" w14:textId="77777777" w:rsidR="00E42245" w:rsidRPr="00744E84" w:rsidRDefault="00E42245" w:rsidP="00E42245">
            <w:pPr>
              <w:jc w:val="center"/>
              <w:rPr>
                <w:rFonts w:eastAsia="Times New Roman" w:cstheme="minorHAnsi"/>
                <w:color w:val="000000"/>
                <w:szCs w:val="20"/>
              </w:rPr>
            </w:pPr>
            <w:r w:rsidRPr="00570C14">
              <w:t>Stage Hydrograph and Normal Depth</w:t>
            </w:r>
          </w:p>
        </w:tc>
        <w:tc>
          <w:tcPr>
            <w:tcW w:w="683" w:type="dxa"/>
            <w:noWrap/>
          </w:tcPr>
          <w:p w14:paraId="6F00AA00" w14:textId="77777777" w:rsidR="00E42245" w:rsidRPr="00A66E7D" w:rsidDel="00745190" w:rsidRDefault="00E42245" w:rsidP="00E42245">
            <w:pPr>
              <w:jc w:val="center"/>
            </w:pPr>
            <w:r w:rsidRPr="00CC59C6">
              <w:t>15,614</w:t>
            </w:r>
          </w:p>
        </w:tc>
        <w:tc>
          <w:tcPr>
            <w:tcW w:w="991" w:type="dxa"/>
            <w:noWrap/>
          </w:tcPr>
          <w:p w14:paraId="0786ADAD" w14:textId="77777777" w:rsidR="00E42245" w:rsidRPr="00A66E7D" w:rsidDel="00745190" w:rsidRDefault="00E42245" w:rsidP="00E42245">
            <w:pPr>
              <w:jc w:val="center"/>
            </w:pPr>
            <w:r w:rsidRPr="00CC59C6">
              <w:t>209.68</w:t>
            </w:r>
          </w:p>
        </w:tc>
      </w:tr>
      <w:tr w:rsidR="00E42245" w:rsidRPr="00EE06A6" w14:paraId="0706D6F6" w14:textId="77777777" w:rsidTr="007D5EB5">
        <w:trPr>
          <w:cnfStyle w:val="000000010000" w:firstRow="0" w:lastRow="0" w:firstColumn="0" w:lastColumn="0" w:oddVBand="0" w:evenVBand="0" w:oddHBand="0" w:evenHBand="1" w:firstRowFirstColumn="0" w:firstRowLastColumn="0" w:lastRowFirstColumn="0" w:lastRowLastColumn="0"/>
          <w:trHeight w:val="448"/>
          <w:jc w:val="center"/>
        </w:trPr>
        <w:tc>
          <w:tcPr>
            <w:tcW w:w="1009" w:type="dxa"/>
            <w:noWrap/>
          </w:tcPr>
          <w:p w14:paraId="1D74F589" w14:textId="77777777" w:rsidR="00E42245" w:rsidRDefault="00E42245" w:rsidP="00E42245">
            <w:pPr>
              <w:jc w:val="center"/>
              <w:rPr>
                <w:rFonts w:eastAsia="Times New Roman" w:cstheme="minorHAnsi"/>
                <w:color w:val="000000"/>
                <w:szCs w:val="20"/>
              </w:rPr>
            </w:pPr>
            <w:r w:rsidRPr="00391749">
              <w:t>1</w:t>
            </w:r>
            <w:r>
              <w:t>0</w:t>
            </w:r>
          </w:p>
        </w:tc>
        <w:tc>
          <w:tcPr>
            <w:tcW w:w="1082" w:type="dxa"/>
            <w:noWrap/>
          </w:tcPr>
          <w:p w14:paraId="2AFC38F3" w14:textId="77777777" w:rsidR="00E42245" w:rsidDel="00043E6E" w:rsidRDefault="00E42245" w:rsidP="00E42245">
            <w:pPr>
              <w:jc w:val="center"/>
              <w:rPr>
                <w:rFonts w:eastAsia="Times New Roman" w:cstheme="minorHAnsi"/>
                <w:color w:val="000000"/>
                <w:szCs w:val="20"/>
              </w:rPr>
            </w:pPr>
            <w:r w:rsidRPr="00570C14">
              <w:t>CN Median; N M</w:t>
            </w:r>
            <w:r>
              <w:t>ax</w:t>
            </w:r>
          </w:p>
        </w:tc>
        <w:tc>
          <w:tcPr>
            <w:tcW w:w="1359" w:type="dxa"/>
            <w:noWrap/>
          </w:tcPr>
          <w:p w14:paraId="29219440" w14:textId="77777777" w:rsidR="00E42245" w:rsidRPr="00EE06A6" w:rsidDel="00043E6E" w:rsidRDefault="00E42245" w:rsidP="00E42245">
            <w:pPr>
              <w:jc w:val="center"/>
              <w:rPr>
                <w:rFonts w:eastAsia="Times New Roman" w:cstheme="minorHAnsi"/>
                <w:color w:val="000000"/>
                <w:szCs w:val="20"/>
              </w:rPr>
            </w:pPr>
            <w:r w:rsidRPr="00570C14">
              <w:t>Major Roads w/Centerlines Enforced</w:t>
            </w:r>
          </w:p>
        </w:tc>
        <w:tc>
          <w:tcPr>
            <w:tcW w:w="1257" w:type="dxa"/>
            <w:noWrap/>
          </w:tcPr>
          <w:p w14:paraId="08412A27" w14:textId="77777777" w:rsidR="00E42245" w:rsidRPr="00EE06A6" w:rsidDel="00043E6E" w:rsidRDefault="00E42245" w:rsidP="00E42245">
            <w:pPr>
              <w:jc w:val="center"/>
              <w:rPr>
                <w:rFonts w:eastAsia="Times New Roman" w:cstheme="minorHAnsi"/>
                <w:color w:val="000000"/>
                <w:szCs w:val="20"/>
              </w:rPr>
            </w:pPr>
            <w:r w:rsidRPr="00570C14">
              <w:t>Excess Precipitation</w:t>
            </w:r>
          </w:p>
        </w:tc>
        <w:tc>
          <w:tcPr>
            <w:tcW w:w="2085" w:type="dxa"/>
            <w:noWrap/>
          </w:tcPr>
          <w:p w14:paraId="46FAD7E9" w14:textId="77777777" w:rsidR="00E42245" w:rsidRPr="00D16BFF" w:rsidDel="00043E6E" w:rsidRDefault="00E42245" w:rsidP="00E42245">
            <w:pPr>
              <w:jc w:val="center"/>
              <w:rPr>
                <w:rFonts w:eastAsia="Times New Roman" w:cstheme="minorHAnsi"/>
                <w:color w:val="000000"/>
                <w:szCs w:val="20"/>
              </w:rPr>
            </w:pPr>
            <w:r w:rsidRPr="00570C14">
              <w:t>Dry / 30 second</w:t>
            </w:r>
          </w:p>
        </w:tc>
        <w:tc>
          <w:tcPr>
            <w:tcW w:w="1573" w:type="dxa"/>
            <w:noWrap/>
          </w:tcPr>
          <w:p w14:paraId="2039D2E6" w14:textId="77777777" w:rsidR="00E42245" w:rsidRPr="00744E84" w:rsidDel="00043E6E" w:rsidRDefault="00E42245" w:rsidP="00E42245">
            <w:pPr>
              <w:jc w:val="center"/>
              <w:rPr>
                <w:rFonts w:eastAsia="Times New Roman" w:cstheme="minorHAnsi"/>
                <w:color w:val="000000"/>
                <w:szCs w:val="20"/>
              </w:rPr>
            </w:pPr>
            <w:r w:rsidRPr="00570C14">
              <w:t>Stage Hydrograph and Normal Depth</w:t>
            </w:r>
          </w:p>
        </w:tc>
        <w:tc>
          <w:tcPr>
            <w:tcW w:w="683" w:type="dxa"/>
            <w:noWrap/>
          </w:tcPr>
          <w:p w14:paraId="655C7F72" w14:textId="77777777" w:rsidR="00E42245" w:rsidDel="00043E6E" w:rsidRDefault="00E42245" w:rsidP="00E42245">
            <w:pPr>
              <w:jc w:val="center"/>
            </w:pPr>
            <w:r w:rsidRPr="00CC59C6">
              <w:t>12,791</w:t>
            </w:r>
          </w:p>
        </w:tc>
        <w:tc>
          <w:tcPr>
            <w:tcW w:w="991" w:type="dxa"/>
            <w:noWrap/>
          </w:tcPr>
          <w:p w14:paraId="2892139B" w14:textId="77777777" w:rsidR="00E42245" w:rsidDel="00043E6E" w:rsidRDefault="00E42245" w:rsidP="00E42245">
            <w:pPr>
              <w:jc w:val="center"/>
            </w:pPr>
            <w:r w:rsidRPr="00CC59C6">
              <w:t>209.83</w:t>
            </w:r>
          </w:p>
        </w:tc>
      </w:tr>
      <w:tr w:rsidR="00E42245" w:rsidRPr="00EE06A6" w14:paraId="3714BC9C" w14:textId="77777777" w:rsidTr="007D5EB5">
        <w:trPr>
          <w:cnfStyle w:val="000000100000" w:firstRow="0" w:lastRow="0" w:firstColumn="0" w:lastColumn="0" w:oddVBand="0" w:evenVBand="0" w:oddHBand="1" w:evenHBand="0" w:firstRowFirstColumn="0" w:firstRowLastColumn="0" w:lastRowFirstColumn="0" w:lastRowLastColumn="0"/>
          <w:trHeight w:val="448"/>
          <w:jc w:val="center"/>
        </w:trPr>
        <w:tc>
          <w:tcPr>
            <w:tcW w:w="1009" w:type="dxa"/>
            <w:noWrap/>
          </w:tcPr>
          <w:p w14:paraId="2C7150F1" w14:textId="77777777" w:rsidR="00E42245" w:rsidRDefault="00E42245" w:rsidP="00E42245">
            <w:pPr>
              <w:jc w:val="center"/>
              <w:rPr>
                <w:rFonts w:eastAsia="Times New Roman" w:cstheme="minorHAnsi"/>
                <w:color w:val="000000"/>
                <w:szCs w:val="20"/>
              </w:rPr>
            </w:pPr>
            <w:r w:rsidRPr="00391749">
              <w:t>1</w:t>
            </w:r>
            <w:r>
              <w:t>1</w:t>
            </w:r>
          </w:p>
        </w:tc>
        <w:tc>
          <w:tcPr>
            <w:tcW w:w="1082" w:type="dxa"/>
            <w:noWrap/>
          </w:tcPr>
          <w:p w14:paraId="123B0286" w14:textId="77777777" w:rsidR="00E42245" w:rsidDel="00043E6E" w:rsidRDefault="00E42245" w:rsidP="00E42245">
            <w:pPr>
              <w:jc w:val="center"/>
              <w:rPr>
                <w:rFonts w:eastAsia="Times New Roman" w:cstheme="minorHAnsi"/>
                <w:color w:val="000000"/>
                <w:szCs w:val="20"/>
              </w:rPr>
            </w:pPr>
            <w:r w:rsidRPr="00570C14">
              <w:t>CN Median; N M</w:t>
            </w:r>
            <w:r>
              <w:t>in</w:t>
            </w:r>
          </w:p>
        </w:tc>
        <w:tc>
          <w:tcPr>
            <w:tcW w:w="1359" w:type="dxa"/>
            <w:noWrap/>
          </w:tcPr>
          <w:p w14:paraId="7CDC8167" w14:textId="77777777" w:rsidR="00E42245" w:rsidRPr="00EE06A6" w:rsidDel="00043E6E" w:rsidRDefault="00E42245" w:rsidP="00E42245">
            <w:pPr>
              <w:jc w:val="center"/>
              <w:rPr>
                <w:rFonts w:eastAsia="Times New Roman" w:cstheme="minorHAnsi"/>
                <w:color w:val="000000"/>
                <w:szCs w:val="20"/>
              </w:rPr>
            </w:pPr>
            <w:r w:rsidRPr="00570C14">
              <w:t>Major Roads w/Centerlines Enforced</w:t>
            </w:r>
          </w:p>
        </w:tc>
        <w:tc>
          <w:tcPr>
            <w:tcW w:w="1257" w:type="dxa"/>
            <w:noWrap/>
          </w:tcPr>
          <w:p w14:paraId="325D4B7F" w14:textId="77777777" w:rsidR="00E42245" w:rsidRPr="00EE06A6" w:rsidDel="00043E6E" w:rsidRDefault="00E42245" w:rsidP="00E42245">
            <w:pPr>
              <w:jc w:val="center"/>
              <w:rPr>
                <w:rFonts w:eastAsia="Times New Roman" w:cstheme="minorHAnsi"/>
                <w:color w:val="000000"/>
                <w:szCs w:val="20"/>
              </w:rPr>
            </w:pPr>
            <w:r w:rsidRPr="00570C14">
              <w:t>Excess Precipitation</w:t>
            </w:r>
          </w:p>
        </w:tc>
        <w:tc>
          <w:tcPr>
            <w:tcW w:w="2085" w:type="dxa"/>
            <w:noWrap/>
          </w:tcPr>
          <w:p w14:paraId="40262360" w14:textId="77777777" w:rsidR="00E42245" w:rsidRPr="00D16BFF" w:rsidDel="00043E6E" w:rsidRDefault="00E42245" w:rsidP="00E42245">
            <w:pPr>
              <w:jc w:val="center"/>
              <w:rPr>
                <w:rFonts w:eastAsia="Times New Roman" w:cstheme="minorHAnsi"/>
                <w:color w:val="000000"/>
                <w:szCs w:val="20"/>
              </w:rPr>
            </w:pPr>
            <w:r w:rsidRPr="00570C14">
              <w:t>Dry / 30 second</w:t>
            </w:r>
          </w:p>
        </w:tc>
        <w:tc>
          <w:tcPr>
            <w:tcW w:w="1573" w:type="dxa"/>
            <w:noWrap/>
          </w:tcPr>
          <w:p w14:paraId="1227E45B" w14:textId="77777777" w:rsidR="00E42245" w:rsidRPr="00744E84" w:rsidDel="00043E6E" w:rsidRDefault="00E42245" w:rsidP="00E42245">
            <w:pPr>
              <w:jc w:val="center"/>
              <w:rPr>
                <w:rFonts w:eastAsia="Times New Roman" w:cstheme="minorHAnsi"/>
                <w:color w:val="000000"/>
                <w:szCs w:val="20"/>
              </w:rPr>
            </w:pPr>
            <w:r w:rsidRPr="00570C14">
              <w:t>Stage Hydrograph and Normal Depth</w:t>
            </w:r>
          </w:p>
        </w:tc>
        <w:tc>
          <w:tcPr>
            <w:tcW w:w="683" w:type="dxa"/>
            <w:noWrap/>
          </w:tcPr>
          <w:p w14:paraId="1F703FAB" w14:textId="77777777" w:rsidR="00E42245" w:rsidDel="00043E6E" w:rsidRDefault="00E42245" w:rsidP="00E42245">
            <w:pPr>
              <w:jc w:val="center"/>
            </w:pPr>
            <w:r w:rsidRPr="00CC59C6">
              <w:t>20,311</w:t>
            </w:r>
          </w:p>
        </w:tc>
        <w:tc>
          <w:tcPr>
            <w:tcW w:w="991" w:type="dxa"/>
            <w:noWrap/>
          </w:tcPr>
          <w:p w14:paraId="304736F9" w14:textId="77777777" w:rsidR="00E42245" w:rsidDel="00043E6E" w:rsidRDefault="00E42245" w:rsidP="00E42245">
            <w:pPr>
              <w:jc w:val="center"/>
            </w:pPr>
            <w:r w:rsidRPr="00CC59C6">
              <w:t>209.82</w:t>
            </w:r>
          </w:p>
        </w:tc>
      </w:tr>
      <w:tr w:rsidR="00E42245" w:rsidRPr="00EE06A6" w14:paraId="3ECB1183" w14:textId="77777777" w:rsidTr="007D5EB5">
        <w:trPr>
          <w:cnfStyle w:val="000000010000" w:firstRow="0" w:lastRow="0" w:firstColumn="0" w:lastColumn="0" w:oddVBand="0" w:evenVBand="0" w:oddHBand="0" w:evenHBand="1" w:firstRowFirstColumn="0" w:firstRowLastColumn="0" w:lastRowFirstColumn="0" w:lastRowLastColumn="0"/>
          <w:trHeight w:val="448"/>
          <w:jc w:val="center"/>
        </w:trPr>
        <w:tc>
          <w:tcPr>
            <w:tcW w:w="1009" w:type="dxa"/>
            <w:noWrap/>
          </w:tcPr>
          <w:p w14:paraId="31947175" w14:textId="77777777" w:rsidR="00E42245" w:rsidRPr="00103782" w:rsidRDefault="00E42245" w:rsidP="00E42245">
            <w:pPr>
              <w:jc w:val="center"/>
              <w:rPr>
                <w:rFonts w:eastAsia="Times New Roman" w:cstheme="minorHAnsi"/>
                <w:color w:val="000000"/>
                <w:szCs w:val="20"/>
                <w:vertAlign w:val="superscript"/>
              </w:rPr>
            </w:pPr>
            <w:r w:rsidRPr="00391749">
              <w:t>1</w:t>
            </w:r>
            <w:r>
              <w:t>2</w:t>
            </w:r>
            <w:r>
              <w:rPr>
                <w:vertAlign w:val="superscript"/>
              </w:rPr>
              <w:t>3</w:t>
            </w:r>
          </w:p>
        </w:tc>
        <w:tc>
          <w:tcPr>
            <w:tcW w:w="1082" w:type="dxa"/>
            <w:noWrap/>
          </w:tcPr>
          <w:p w14:paraId="26D1659B" w14:textId="77777777" w:rsidR="00E42245" w:rsidDel="00043E6E" w:rsidRDefault="00E42245" w:rsidP="00E42245">
            <w:pPr>
              <w:jc w:val="center"/>
              <w:rPr>
                <w:rFonts w:eastAsia="Times New Roman" w:cstheme="minorHAnsi"/>
                <w:color w:val="000000"/>
                <w:szCs w:val="20"/>
              </w:rPr>
            </w:pPr>
            <w:r w:rsidRPr="00570C14">
              <w:t>CN Min; N Min</w:t>
            </w:r>
          </w:p>
        </w:tc>
        <w:tc>
          <w:tcPr>
            <w:tcW w:w="1359" w:type="dxa"/>
            <w:noWrap/>
          </w:tcPr>
          <w:p w14:paraId="4A33A574" w14:textId="77777777" w:rsidR="00E42245" w:rsidRPr="00EE06A6" w:rsidDel="00043E6E" w:rsidRDefault="00E42245" w:rsidP="00E42245">
            <w:pPr>
              <w:jc w:val="center"/>
              <w:rPr>
                <w:rFonts w:eastAsia="Times New Roman" w:cstheme="minorHAnsi"/>
                <w:color w:val="000000"/>
                <w:szCs w:val="20"/>
              </w:rPr>
            </w:pPr>
            <w:r w:rsidRPr="00B57DFD">
              <w:t>Major Roads w/Centerlines Enforced</w:t>
            </w:r>
          </w:p>
        </w:tc>
        <w:tc>
          <w:tcPr>
            <w:tcW w:w="1257" w:type="dxa"/>
            <w:noWrap/>
          </w:tcPr>
          <w:p w14:paraId="3A5F2B2F" w14:textId="77777777" w:rsidR="00E42245" w:rsidRPr="00EE06A6" w:rsidDel="00043E6E" w:rsidRDefault="00E42245" w:rsidP="00E42245">
            <w:pPr>
              <w:jc w:val="center"/>
              <w:rPr>
                <w:rFonts w:eastAsia="Times New Roman" w:cstheme="minorHAnsi"/>
                <w:color w:val="000000"/>
                <w:szCs w:val="20"/>
              </w:rPr>
            </w:pPr>
            <w:r w:rsidRPr="00B57DFD">
              <w:t>Excess Precipitation</w:t>
            </w:r>
          </w:p>
        </w:tc>
        <w:tc>
          <w:tcPr>
            <w:tcW w:w="2085" w:type="dxa"/>
            <w:noWrap/>
          </w:tcPr>
          <w:p w14:paraId="70086DF5" w14:textId="77777777" w:rsidR="00E42245" w:rsidRPr="00D16BFF" w:rsidDel="00043E6E" w:rsidRDefault="00E42245" w:rsidP="00E42245">
            <w:pPr>
              <w:jc w:val="center"/>
              <w:rPr>
                <w:rFonts w:eastAsia="Times New Roman" w:cstheme="minorHAnsi"/>
                <w:color w:val="000000"/>
                <w:szCs w:val="20"/>
              </w:rPr>
            </w:pPr>
            <w:r w:rsidRPr="00B57DFD">
              <w:t>Dry / 30 second</w:t>
            </w:r>
          </w:p>
        </w:tc>
        <w:tc>
          <w:tcPr>
            <w:tcW w:w="1573" w:type="dxa"/>
            <w:noWrap/>
          </w:tcPr>
          <w:p w14:paraId="0E6F3F93" w14:textId="77777777" w:rsidR="00E42245" w:rsidRPr="00744E84" w:rsidDel="00043E6E" w:rsidRDefault="00E42245" w:rsidP="00E42245">
            <w:pPr>
              <w:jc w:val="center"/>
              <w:rPr>
                <w:rFonts w:eastAsia="Times New Roman" w:cstheme="minorHAnsi"/>
                <w:color w:val="000000"/>
                <w:szCs w:val="20"/>
              </w:rPr>
            </w:pPr>
            <w:r w:rsidRPr="00B57DFD">
              <w:t>Stage Hydrograph and Normal Depth</w:t>
            </w:r>
          </w:p>
        </w:tc>
        <w:tc>
          <w:tcPr>
            <w:tcW w:w="683" w:type="dxa"/>
            <w:noWrap/>
          </w:tcPr>
          <w:p w14:paraId="5CE6AFB6" w14:textId="77777777" w:rsidR="00E42245" w:rsidDel="00043E6E" w:rsidRDefault="00E42245" w:rsidP="00E42245">
            <w:pPr>
              <w:jc w:val="center"/>
            </w:pPr>
            <w:r w:rsidRPr="00BA00AF">
              <w:t>18,923</w:t>
            </w:r>
          </w:p>
        </w:tc>
        <w:tc>
          <w:tcPr>
            <w:tcW w:w="991" w:type="dxa"/>
            <w:noWrap/>
          </w:tcPr>
          <w:p w14:paraId="18EFB3A2" w14:textId="77777777" w:rsidR="00E42245" w:rsidDel="00043E6E" w:rsidRDefault="00E42245" w:rsidP="00E42245">
            <w:pPr>
              <w:jc w:val="center"/>
            </w:pPr>
            <w:r w:rsidRPr="00BA00AF">
              <w:t>209.66</w:t>
            </w:r>
          </w:p>
        </w:tc>
      </w:tr>
      <w:tr w:rsidR="00E42245" w:rsidRPr="00EE06A6" w14:paraId="65A653A2" w14:textId="77777777" w:rsidTr="007D5EB5">
        <w:trPr>
          <w:cnfStyle w:val="000000100000" w:firstRow="0" w:lastRow="0" w:firstColumn="0" w:lastColumn="0" w:oddVBand="0" w:evenVBand="0" w:oddHBand="1" w:evenHBand="0" w:firstRowFirstColumn="0" w:firstRowLastColumn="0" w:lastRowFirstColumn="0" w:lastRowLastColumn="0"/>
          <w:trHeight w:val="438"/>
          <w:jc w:val="center"/>
        </w:trPr>
        <w:tc>
          <w:tcPr>
            <w:tcW w:w="6792" w:type="dxa"/>
            <w:gridSpan w:val="5"/>
            <w:noWrap/>
          </w:tcPr>
          <w:p w14:paraId="0F6BA942" w14:textId="77777777" w:rsidR="00E42245" w:rsidRPr="00D16BFF" w:rsidRDefault="00E42245" w:rsidP="00E42245">
            <w:pPr>
              <w:jc w:val="center"/>
              <w:rPr>
                <w:rFonts w:eastAsia="Times New Roman" w:cstheme="minorHAnsi"/>
                <w:color w:val="000000"/>
                <w:szCs w:val="20"/>
              </w:rPr>
            </w:pPr>
          </w:p>
        </w:tc>
        <w:tc>
          <w:tcPr>
            <w:tcW w:w="1573" w:type="dxa"/>
            <w:noWrap/>
          </w:tcPr>
          <w:p w14:paraId="3048F436" w14:textId="77777777" w:rsidR="00E42245" w:rsidRPr="00744E84" w:rsidRDefault="00E42245" w:rsidP="00E42245">
            <w:pPr>
              <w:jc w:val="center"/>
              <w:rPr>
                <w:rFonts w:eastAsia="Times New Roman" w:cstheme="minorHAnsi"/>
                <w:color w:val="000000"/>
                <w:szCs w:val="20"/>
              </w:rPr>
            </w:pPr>
            <w:r w:rsidRPr="00EE06A6">
              <w:rPr>
                <w:rFonts w:eastAsia="Times New Roman" w:cstheme="minorHAnsi"/>
                <w:color w:val="000000"/>
                <w:szCs w:val="20"/>
              </w:rPr>
              <w:t>Gage Analysis:</w:t>
            </w:r>
          </w:p>
        </w:tc>
        <w:tc>
          <w:tcPr>
            <w:tcW w:w="683" w:type="dxa"/>
            <w:noWrap/>
          </w:tcPr>
          <w:p w14:paraId="79CD8E09" w14:textId="77777777" w:rsidR="00E42245" w:rsidRDefault="00E42245" w:rsidP="00E42245">
            <w:pPr>
              <w:jc w:val="center"/>
            </w:pPr>
            <w:r w:rsidRPr="000F1F19">
              <w:t>22</w:t>
            </w:r>
            <w:r>
              <w:t>,</w:t>
            </w:r>
            <w:r w:rsidRPr="000F1F19">
              <w:t>500</w:t>
            </w:r>
          </w:p>
        </w:tc>
        <w:tc>
          <w:tcPr>
            <w:tcW w:w="991" w:type="dxa"/>
            <w:noWrap/>
          </w:tcPr>
          <w:p w14:paraId="5DCEE7FA" w14:textId="647F0942" w:rsidR="00E42245" w:rsidRDefault="00E42245" w:rsidP="00E42245">
            <w:pPr>
              <w:jc w:val="center"/>
            </w:pPr>
            <w:r w:rsidRPr="000F1F19">
              <w:t>209.7</w:t>
            </w:r>
            <w:r w:rsidR="00D909E6">
              <w:t>0</w:t>
            </w:r>
            <w:r>
              <w:rPr>
                <w:vertAlign w:val="superscript"/>
              </w:rPr>
              <w:t>4</w:t>
            </w:r>
          </w:p>
        </w:tc>
      </w:tr>
    </w:tbl>
    <w:p w14:paraId="38E36AAF" w14:textId="77777777" w:rsidR="00E42245" w:rsidRPr="00264E25" w:rsidRDefault="00E42245" w:rsidP="00E42245">
      <w:pPr>
        <w:rPr>
          <w:rFonts w:eastAsia="Times New Roman" w:cstheme="minorHAnsi"/>
          <w:color w:val="000000"/>
          <w:sz w:val="20"/>
          <w:szCs w:val="20"/>
        </w:rPr>
      </w:pPr>
      <w:r w:rsidRPr="00264E25">
        <w:rPr>
          <w:rFonts w:eastAsia="Times New Roman" w:cstheme="minorHAnsi"/>
          <w:color w:val="000000"/>
          <w:sz w:val="20"/>
          <w:szCs w:val="20"/>
          <w:vertAlign w:val="superscript"/>
        </w:rPr>
        <w:t>1</w:t>
      </w:r>
      <w:r w:rsidRPr="00264E25">
        <w:rPr>
          <w:rFonts w:eastAsia="Times New Roman" w:cstheme="minorHAnsi"/>
          <w:color w:val="000000"/>
          <w:sz w:val="20"/>
          <w:szCs w:val="20"/>
        </w:rPr>
        <w:t xml:space="preserve"> All iterations included breaklines for </w:t>
      </w:r>
      <w:r>
        <w:rPr>
          <w:rFonts w:eastAsia="Times New Roman" w:cstheme="minorHAnsi"/>
          <w:color w:val="000000"/>
          <w:sz w:val="20"/>
          <w:szCs w:val="20"/>
        </w:rPr>
        <w:t>roads and centerlines</w:t>
      </w:r>
      <w:r w:rsidRPr="00264E25">
        <w:rPr>
          <w:rFonts w:eastAsia="Times New Roman" w:cstheme="minorHAnsi"/>
          <w:color w:val="000000"/>
          <w:sz w:val="20"/>
          <w:szCs w:val="20"/>
        </w:rPr>
        <w:t>.</w:t>
      </w:r>
    </w:p>
    <w:p w14:paraId="07808695" w14:textId="77777777" w:rsidR="00E42245" w:rsidRPr="00264E25" w:rsidRDefault="00E42245" w:rsidP="00E42245">
      <w:pPr>
        <w:rPr>
          <w:sz w:val="20"/>
          <w:szCs w:val="20"/>
        </w:rPr>
      </w:pPr>
      <w:r>
        <w:rPr>
          <w:sz w:val="20"/>
          <w:szCs w:val="20"/>
          <w:vertAlign w:val="superscript"/>
        </w:rPr>
        <w:t>2</w:t>
      </w:r>
      <w:r w:rsidRPr="00264E25">
        <w:rPr>
          <w:sz w:val="20"/>
          <w:szCs w:val="20"/>
        </w:rPr>
        <w:t xml:space="preserve"> Normal depth boundary conditions used except directly next to inflow boundaries in low lying areas due to the some of the flow immediately leaving the model.</w:t>
      </w:r>
    </w:p>
    <w:p w14:paraId="68B7AEC9" w14:textId="77777777" w:rsidR="00E42245" w:rsidRPr="0003647F" w:rsidRDefault="00E42245" w:rsidP="00E42245">
      <w:pPr>
        <w:rPr>
          <w:sz w:val="20"/>
          <w:szCs w:val="20"/>
        </w:rPr>
      </w:pPr>
      <w:r>
        <w:rPr>
          <w:sz w:val="20"/>
          <w:szCs w:val="20"/>
          <w:vertAlign w:val="superscript"/>
        </w:rPr>
        <w:t>3</w:t>
      </w:r>
      <w:r>
        <w:rPr>
          <w:sz w:val="20"/>
          <w:szCs w:val="20"/>
        </w:rPr>
        <w:t xml:space="preserve"> Parameters from Iteration 12 were used for the final model, however additional computational mesh was implemented flowing the results of the sensitivity analysis. </w:t>
      </w:r>
    </w:p>
    <w:p w14:paraId="4C613B4E" w14:textId="4F4686AD" w:rsidR="00D909E6" w:rsidRDefault="00E42245" w:rsidP="00E42245">
      <w:pPr>
        <w:rPr>
          <w:sz w:val="20"/>
          <w:szCs w:val="20"/>
        </w:rPr>
      </w:pPr>
      <w:r>
        <w:rPr>
          <w:sz w:val="20"/>
          <w:szCs w:val="20"/>
          <w:vertAlign w:val="superscript"/>
        </w:rPr>
        <w:t>4</w:t>
      </w:r>
      <w:r w:rsidRPr="00264E25">
        <w:rPr>
          <w:sz w:val="20"/>
          <w:szCs w:val="20"/>
        </w:rPr>
        <w:t xml:space="preserve"> Water surface elevation is approximate based on PeakFQ input data.</w:t>
      </w:r>
    </w:p>
    <w:p w14:paraId="5C9C8DD0" w14:textId="7CF949A3" w:rsidR="00D909E6" w:rsidRDefault="00D909E6" w:rsidP="00E42245">
      <w:pPr>
        <w:rPr>
          <w:sz w:val="20"/>
          <w:szCs w:val="20"/>
        </w:rPr>
      </w:pPr>
    </w:p>
    <w:p w14:paraId="028AF3B2" w14:textId="77777777" w:rsidR="00D909E6" w:rsidRDefault="00D909E6" w:rsidP="00E42245">
      <w:pPr>
        <w:rPr>
          <w:sz w:val="20"/>
          <w:szCs w:val="20"/>
        </w:rPr>
      </w:pPr>
    </w:p>
    <w:p w14:paraId="4344AD60" w14:textId="2484376B" w:rsidR="00087193" w:rsidRDefault="008D12A1" w:rsidP="00933295">
      <w:r w:rsidRPr="00E42245">
        <w:rPr>
          <w:b/>
          <w:bCs/>
        </w:rPr>
        <w:fldChar w:fldCharType="begin"/>
      </w:r>
      <w:r w:rsidRPr="00E42245">
        <w:rPr>
          <w:b/>
          <w:bCs/>
        </w:rPr>
        <w:instrText xml:space="preserve"> REF _Ref88224885 \h </w:instrText>
      </w:r>
      <w:r>
        <w:rPr>
          <w:b/>
          <w:bCs/>
        </w:rPr>
        <w:instrText xml:space="preserve"> \* MERGEFORMAT </w:instrText>
      </w:r>
      <w:r w:rsidRPr="00E42245">
        <w:rPr>
          <w:b/>
          <w:bCs/>
        </w:rPr>
      </w:r>
      <w:r w:rsidRPr="00E42245">
        <w:rPr>
          <w:b/>
          <w:bCs/>
        </w:rPr>
        <w:fldChar w:fldCharType="separate"/>
      </w:r>
      <w:r w:rsidR="00CC5722" w:rsidRPr="00CC5722">
        <w:rPr>
          <w:b/>
          <w:bCs/>
        </w:rPr>
        <w:t xml:space="preserve">Table </w:t>
      </w:r>
      <w:r w:rsidRPr="00E42245">
        <w:rPr>
          <w:b/>
          <w:bCs/>
        </w:rPr>
        <w:fldChar w:fldCharType="end"/>
      </w:r>
      <w:r>
        <w:t xml:space="preserve"> </w:t>
      </w:r>
      <w:r w:rsidR="00087193">
        <w:t xml:space="preserve">shows the result comparison for Station 08211900. </w:t>
      </w:r>
      <w:r w:rsidR="0015447F">
        <w:t>The</w:t>
      </w:r>
      <w:r w:rsidR="00087193">
        <w:t xml:space="preserve"> peak flow data was </w:t>
      </w:r>
      <w:r w:rsidR="0015447F">
        <w:t>limited,</w:t>
      </w:r>
      <w:r w:rsidR="00087193">
        <w:t xml:space="preserve"> and water surface elevation</w:t>
      </w:r>
      <w:r w:rsidR="00A67BCB">
        <w:t>s</w:t>
      </w:r>
      <w:r w:rsidR="00087193">
        <w:t xml:space="preserve"> </w:t>
      </w:r>
      <w:r w:rsidR="000A6A91">
        <w:t>were not available for flows that</w:t>
      </w:r>
      <w:r w:rsidR="00087193">
        <w:t xml:space="preserve"> exceed</w:t>
      </w:r>
      <w:r w:rsidR="000A6A91">
        <w:t>ed</w:t>
      </w:r>
      <w:r w:rsidR="00087193">
        <w:t xml:space="preserve"> 26,800 cubic feet per second. Power regression extrapolations for this gage analysis did not yield realistic results and were</w:t>
      </w:r>
      <w:r w:rsidR="00657119">
        <w:t xml:space="preserve"> well</w:t>
      </w:r>
      <w:r w:rsidR="00087193">
        <w:t xml:space="preserve"> over </w:t>
      </w:r>
      <w:r w:rsidR="0015447F">
        <w:t xml:space="preserve">10 </w:t>
      </w:r>
      <w:r w:rsidR="00087193">
        <w:t>ft higher than effective FIS data.</w:t>
      </w:r>
      <w:r w:rsidR="00657119">
        <w:t xml:space="preserve"> </w:t>
      </w:r>
      <w:r w:rsidR="00A67BCB">
        <w:t xml:space="preserve">The best model run for Station 08211900 was selected based on flow values that were within 1% of the gage analysis. Water surface elevations were compared based on additional data to provide confidence in model validation. </w:t>
      </w:r>
      <w:r w:rsidR="00657119">
        <w:t>Due to this</w:t>
      </w:r>
      <w:r w:rsidR="00A67BCB">
        <w:t>,</w:t>
      </w:r>
      <w:r w:rsidR="00657119">
        <w:t xml:space="preserve"> </w:t>
      </w:r>
      <w:r w:rsidR="00A67BCB">
        <w:t xml:space="preserve">iterative model </w:t>
      </w:r>
      <w:r w:rsidR="00657119">
        <w:t>wate</w:t>
      </w:r>
      <w:r w:rsidR="006D2029">
        <w:t>r surface elevations</w:t>
      </w:r>
      <w:r w:rsidR="000A6A91">
        <w:t xml:space="preserve"> and flows</w:t>
      </w:r>
      <w:r w:rsidR="006D2029">
        <w:t xml:space="preserve"> were compared to the </w:t>
      </w:r>
      <w:r w:rsidR="00A67BCB">
        <w:t>effective data</w:t>
      </w:r>
      <w:r w:rsidR="000A6A91">
        <w:t xml:space="preserve"> and</w:t>
      </w:r>
      <w:r w:rsidR="00A67BCB">
        <w:t xml:space="preserve"> </w:t>
      </w:r>
      <w:r w:rsidR="000A6A91">
        <w:t xml:space="preserve">were within </w:t>
      </w:r>
      <w:r w:rsidR="00E42245">
        <w:t>0.3 to 1</w:t>
      </w:r>
      <w:r w:rsidR="00CF3934">
        <w:t xml:space="preserve"> </w:t>
      </w:r>
      <w:r w:rsidR="000A6A91">
        <w:t>ft.</w:t>
      </w:r>
      <w:r w:rsidR="00A67BCB">
        <w:t xml:space="preserve"> </w:t>
      </w:r>
      <w:r w:rsidR="00657119">
        <w:t xml:space="preserve">When </w:t>
      </w:r>
      <w:r w:rsidR="00CF3934">
        <w:t xml:space="preserve">reviewing </w:t>
      </w:r>
      <w:r w:rsidR="00657119">
        <w:t>final validated WSE and flow values, the 50</w:t>
      </w:r>
      <w:r w:rsidR="00933295">
        <w:t>-</w:t>
      </w:r>
      <w:r w:rsidR="00657119">
        <w:t>y</w:t>
      </w:r>
      <w:r w:rsidR="00933295">
        <w:t>ea</w:t>
      </w:r>
      <w:r w:rsidR="00657119">
        <w:t>r flow and WSE compared well to peak stream flow data.</w:t>
      </w:r>
    </w:p>
    <w:p w14:paraId="222C1710" w14:textId="27B3A259" w:rsidR="00D909E6" w:rsidRDefault="00D909E6">
      <w:pPr>
        <w:spacing w:after="200" w:line="276" w:lineRule="auto"/>
        <w:rPr>
          <w:b/>
          <w:bCs/>
          <w:color w:val="233972" w:themeColor="accent1"/>
          <w:sz w:val="18"/>
          <w:szCs w:val="18"/>
          <w:highlight w:val="red"/>
        </w:rPr>
      </w:pPr>
      <w:bookmarkStart w:id="165" w:name="_Ref56156893"/>
      <w:bookmarkStart w:id="166" w:name="_Toc56163207"/>
      <w:bookmarkStart w:id="167" w:name="_Toc478117920"/>
      <w:r>
        <w:rPr>
          <w:b/>
          <w:bCs/>
          <w:color w:val="233972" w:themeColor="accent1"/>
          <w:sz w:val="18"/>
          <w:szCs w:val="18"/>
          <w:highlight w:val="red"/>
        </w:rPr>
        <w:br w:type="page"/>
      </w:r>
    </w:p>
    <w:p w14:paraId="7E04542C" w14:textId="37F249C7" w:rsidR="0036657E" w:rsidRPr="00D71070" w:rsidRDefault="0036657E" w:rsidP="0036657E">
      <w:pPr>
        <w:pStyle w:val="Caption"/>
        <w:keepNext/>
        <w:jc w:val="center"/>
        <w:rPr>
          <w:color w:val="FF0000"/>
        </w:rPr>
      </w:pPr>
      <w:bookmarkStart w:id="168" w:name="_Ref88224885"/>
      <w:bookmarkStart w:id="169" w:name="_Toc90026025"/>
      <w:r w:rsidRPr="004661B2">
        <w:lastRenderedPageBreak/>
        <w:t xml:space="preserve">Table </w:t>
      </w:r>
      <w:bookmarkEnd w:id="165"/>
      <w:bookmarkEnd w:id="168"/>
      <w:r w:rsidR="008D12A1" w:rsidRPr="00103782">
        <w:fldChar w:fldCharType="begin"/>
      </w:r>
      <w:r w:rsidR="008D12A1" w:rsidRPr="004661B2">
        <w:instrText xml:space="preserve"> SEQ Table \* ARABIC </w:instrText>
      </w:r>
      <w:r w:rsidR="008D12A1" w:rsidRPr="00103782">
        <w:fldChar w:fldCharType="separate"/>
      </w:r>
      <w:r w:rsidR="00CC5722">
        <w:rPr>
          <w:noProof/>
        </w:rPr>
        <w:t>12</w:t>
      </w:r>
      <w:r w:rsidR="008D12A1" w:rsidRPr="00103782">
        <w:rPr>
          <w:noProof/>
        </w:rPr>
        <w:fldChar w:fldCharType="end"/>
      </w:r>
      <w:r w:rsidRPr="004661B2">
        <w:t>:</w:t>
      </w:r>
      <w:r w:rsidR="009A791F">
        <w:t xml:space="preserve"> </w:t>
      </w:r>
      <w:r w:rsidRPr="004661B2">
        <w:t xml:space="preserve"> Sensitivity Analysis Results at USGS Gage </w:t>
      </w:r>
      <w:bookmarkEnd w:id="166"/>
      <w:r w:rsidR="00090DBB">
        <w:t>08211900</w:t>
      </w:r>
      <w:bookmarkEnd w:id="169"/>
    </w:p>
    <w:tbl>
      <w:tblPr>
        <w:tblStyle w:val="CompassTable1"/>
        <w:tblW w:w="11001" w:type="dxa"/>
        <w:jc w:val="center"/>
        <w:tblLook w:val="04A0" w:firstRow="1" w:lastRow="0" w:firstColumn="1" w:lastColumn="0" w:noHBand="0" w:noVBand="1"/>
      </w:tblPr>
      <w:tblGrid>
        <w:gridCol w:w="1009"/>
        <w:gridCol w:w="1205"/>
        <w:gridCol w:w="1434"/>
        <w:gridCol w:w="1782"/>
        <w:gridCol w:w="1456"/>
        <w:gridCol w:w="1659"/>
        <w:gridCol w:w="1094"/>
        <w:gridCol w:w="1362"/>
      </w:tblGrid>
      <w:tr w:rsidR="00127B33" w:rsidRPr="00EE06A6" w14:paraId="59967E3A" w14:textId="77777777" w:rsidTr="007D5EB5">
        <w:trPr>
          <w:cnfStyle w:val="100000000000" w:firstRow="1" w:lastRow="0" w:firstColumn="0" w:lastColumn="0" w:oddVBand="0" w:evenVBand="0" w:oddHBand="0" w:evenHBand="0" w:firstRowFirstColumn="0" w:firstRowLastColumn="0" w:lastRowFirstColumn="0" w:lastRowLastColumn="0"/>
          <w:trHeight w:val="972"/>
          <w:jc w:val="center"/>
        </w:trPr>
        <w:tc>
          <w:tcPr>
            <w:tcW w:w="1009" w:type="dxa"/>
            <w:noWrap/>
            <w:hideMark/>
          </w:tcPr>
          <w:p w14:paraId="396AD895" w14:textId="2F74DEFA" w:rsidR="005F4416" w:rsidRPr="00103782" w:rsidRDefault="005F4416" w:rsidP="001B2625">
            <w:pPr>
              <w:jc w:val="center"/>
              <w:rPr>
                <w:rFonts w:eastAsia="Times New Roman" w:cstheme="minorHAnsi"/>
                <w:sz w:val="20"/>
                <w:szCs w:val="20"/>
                <w:vertAlign w:val="superscript"/>
              </w:rPr>
            </w:pPr>
            <w:r w:rsidRPr="006E415B">
              <w:rPr>
                <w:rFonts w:eastAsia="Times New Roman" w:cstheme="minorHAnsi"/>
                <w:color w:val="auto"/>
                <w:sz w:val="20"/>
                <w:szCs w:val="20"/>
              </w:rPr>
              <w:t>Iteration</w:t>
            </w:r>
            <w:r w:rsidR="00EC3622">
              <w:rPr>
                <w:rFonts w:eastAsia="Times New Roman" w:cstheme="minorHAnsi"/>
                <w:color w:val="auto"/>
                <w:sz w:val="20"/>
                <w:szCs w:val="20"/>
                <w:vertAlign w:val="superscript"/>
              </w:rPr>
              <w:t>1</w:t>
            </w:r>
          </w:p>
        </w:tc>
        <w:tc>
          <w:tcPr>
            <w:tcW w:w="1205" w:type="dxa"/>
            <w:noWrap/>
            <w:hideMark/>
          </w:tcPr>
          <w:p w14:paraId="5303A478" w14:textId="77777777" w:rsidR="005F4416" w:rsidRPr="006E415B" w:rsidRDefault="005F4416" w:rsidP="001B2625">
            <w:pPr>
              <w:jc w:val="center"/>
              <w:rPr>
                <w:rFonts w:eastAsia="Times New Roman" w:cstheme="minorHAnsi"/>
                <w:sz w:val="20"/>
                <w:szCs w:val="20"/>
              </w:rPr>
            </w:pPr>
            <w:r w:rsidRPr="006E415B">
              <w:rPr>
                <w:rFonts w:eastAsia="Times New Roman" w:cstheme="minorHAnsi"/>
                <w:color w:val="auto"/>
                <w:sz w:val="20"/>
                <w:szCs w:val="20"/>
              </w:rPr>
              <w:t>Manning's N Zones</w:t>
            </w:r>
          </w:p>
        </w:tc>
        <w:tc>
          <w:tcPr>
            <w:tcW w:w="1434" w:type="dxa"/>
            <w:noWrap/>
            <w:hideMark/>
          </w:tcPr>
          <w:p w14:paraId="4DC96F5A" w14:textId="77777777" w:rsidR="005F4416" w:rsidRPr="006E415B" w:rsidRDefault="005F4416" w:rsidP="001B2625">
            <w:pPr>
              <w:jc w:val="center"/>
              <w:rPr>
                <w:rFonts w:eastAsia="Times New Roman" w:cstheme="minorHAnsi"/>
                <w:sz w:val="20"/>
                <w:szCs w:val="20"/>
              </w:rPr>
            </w:pPr>
            <w:r w:rsidRPr="006E415B">
              <w:rPr>
                <w:rFonts w:eastAsia="Times New Roman" w:cstheme="minorHAnsi"/>
                <w:color w:val="auto"/>
                <w:sz w:val="20"/>
                <w:szCs w:val="20"/>
              </w:rPr>
              <w:t>Breaklines</w:t>
            </w:r>
            <w:r>
              <w:rPr>
                <w:rFonts w:eastAsia="Times New Roman" w:cstheme="minorHAnsi"/>
                <w:color w:val="auto"/>
                <w:sz w:val="20"/>
                <w:szCs w:val="20"/>
                <w:vertAlign w:val="superscript"/>
              </w:rPr>
              <w:t>1</w:t>
            </w:r>
          </w:p>
        </w:tc>
        <w:tc>
          <w:tcPr>
            <w:tcW w:w="1782" w:type="dxa"/>
            <w:noWrap/>
            <w:hideMark/>
          </w:tcPr>
          <w:p w14:paraId="43C1AEC8" w14:textId="77777777" w:rsidR="005F4416" w:rsidRPr="006E415B" w:rsidRDefault="005F4416" w:rsidP="001B2625">
            <w:pPr>
              <w:jc w:val="center"/>
              <w:rPr>
                <w:rFonts w:eastAsia="Times New Roman" w:cstheme="minorHAnsi"/>
                <w:sz w:val="20"/>
                <w:szCs w:val="20"/>
              </w:rPr>
            </w:pPr>
            <w:r w:rsidRPr="006E415B">
              <w:rPr>
                <w:rFonts w:eastAsia="Times New Roman" w:cstheme="minorHAnsi"/>
                <w:color w:val="auto"/>
                <w:sz w:val="20"/>
                <w:szCs w:val="20"/>
              </w:rPr>
              <w:t>Hydrologic Losses</w:t>
            </w:r>
          </w:p>
        </w:tc>
        <w:tc>
          <w:tcPr>
            <w:tcW w:w="1456" w:type="dxa"/>
            <w:noWrap/>
            <w:hideMark/>
          </w:tcPr>
          <w:p w14:paraId="785AF563" w14:textId="77777777" w:rsidR="005F4416" w:rsidRDefault="005F4416" w:rsidP="001B2625">
            <w:pPr>
              <w:jc w:val="center"/>
              <w:rPr>
                <w:rFonts w:eastAsia="Times New Roman" w:cstheme="minorHAnsi"/>
                <w:b w:val="0"/>
                <w:sz w:val="20"/>
                <w:szCs w:val="20"/>
              </w:rPr>
            </w:pPr>
            <w:r w:rsidRPr="006E415B">
              <w:rPr>
                <w:rFonts w:eastAsia="Times New Roman" w:cstheme="minorHAnsi"/>
                <w:color w:val="auto"/>
                <w:sz w:val="20"/>
                <w:szCs w:val="20"/>
              </w:rPr>
              <w:t>Initial Conditions</w:t>
            </w:r>
            <w:r>
              <w:rPr>
                <w:rFonts w:eastAsia="Times New Roman" w:cstheme="minorHAnsi"/>
                <w:color w:val="auto"/>
                <w:sz w:val="20"/>
                <w:szCs w:val="20"/>
              </w:rPr>
              <w:t>/</w:t>
            </w:r>
          </w:p>
          <w:p w14:paraId="5484C2C9" w14:textId="77777777" w:rsidR="005F4416" w:rsidRPr="006E415B" w:rsidRDefault="005F4416" w:rsidP="001B2625">
            <w:pPr>
              <w:jc w:val="center"/>
              <w:rPr>
                <w:rFonts w:eastAsia="Times New Roman" w:cstheme="minorHAnsi"/>
                <w:sz w:val="20"/>
                <w:szCs w:val="20"/>
              </w:rPr>
            </w:pPr>
            <w:r>
              <w:rPr>
                <w:rFonts w:eastAsia="Times New Roman" w:cstheme="minorHAnsi"/>
                <w:color w:val="auto"/>
                <w:sz w:val="20"/>
                <w:szCs w:val="20"/>
              </w:rPr>
              <w:t>Computational Interval</w:t>
            </w:r>
          </w:p>
        </w:tc>
        <w:tc>
          <w:tcPr>
            <w:tcW w:w="1659" w:type="dxa"/>
            <w:noWrap/>
            <w:hideMark/>
          </w:tcPr>
          <w:p w14:paraId="0431818C" w14:textId="7FF0B9FA" w:rsidR="005F4416" w:rsidRPr="00103782" w:rsidRDefault="005F4416" w:rsidP="001B2625">
            <w:pPr>
              <w:jc w:val="center"/>
              <w:rPr>
                <w:rFonts w:eastAsia="Times New Roman" w:cstheme="minorHAnsi"/>
                <w:sz w:val="20"/>
                <w:szCs w:val="20"/>
                <w:vertAlign w:val="superscript"/>
              </w:rPr>
            </w:pPr>
            <w:r w:rsidRPr="006E415B">
              <w:rPr>
                <w:rFonts w:eastAsia="Times New Roman" w:cstheme="minorHAnsi"/>
                <w:color w:val="auto"/>
                <w:sz w:val="20"/>
                <w:szCs w:val="20"/>
              </w:rPr>
              <w:t>Boundary Conditions</w:t>
            </w:r>
            <w:r w:rsidR="00EC3622">
              <w:rPr>
                <w:rFonts w:eastAsia="Times New Roman" w:cstheme="minorHAnsi"/>
                <w:color w:val="auto"/>
                <w:sz w:val="20"/>
                <w:szCs w:val="20"/>
                <w:vertAlign w:val="superscript"/>
              </w:rPr>
              <w:t>2</w:t>
            </w:r>
          </w:p>
        </w:tc>
        <w:tc>
          <w:tcPr>
            <w:tcW w:w="1094" w:type="dxa"/>
            <w:noWrap/>
            <w:hideMark/>
          </w:tcPr>
          <w:p w14:paraId="7A439A3E" w14:textId="77777777" w:rsidR="005F4416" w:rsidRPr="006E415B" w:rsidRDefault="005F4416" w:rsidP="001B2625">
            <w:pPr>
              <w:jc w:val="center"/>
              <w:rPr>
                <w:rFonts w:eastAsia="Times New Roman" w:cstheme="minorHAnsi"/>
                <w:sz w:val="20"/>
                <w:szCs w:val="20"/>
              </w:rPr>
            </w:pPr>
            <w:r w:rsidRPr="006E415B">
              <w:rPr>
                <w:rFonts w:eastAsia="Times New Roman" w:cstheme="minorHAnsi"/>
                <w:color w:val="auto"/>
                <w:sz w:val="20"/>
                <w:szCs w:val="20"/>
              </w:rPr>
              <w:t>Peak Flow (cfs)</w:t>
            </w:r>
          </w:p>
        </w:tc>
        <w:tc>
          <w:tcPr>
            <w:tcW w:w="1362" w:type="dxa"/>
            <w:noWrap/>
            <w:hideMark/>
          </w:tcPr>
          <w:p w14:paraId="0E813A2E" w14:textId="77777777" w:rsidR="005F4416" w:rsidRPr="006E415B" w:rsidRDefault="005F4416" w:rsidP="001B2625">
            <w:pPr>
              <w:jc w:val="center"/>
              <w:rPr>
                <w:rFonts w:eastAsia="Times New Roman" w:cstheme="minorHAnsi"/>
                <w:sz w:val="20"/>
                <w:szCs w:val="20"/>
              </w:rPr>
            </w:pPr>
            <w:r w:rsidRPr="006E415B">
              <w:rPr>
                <w:rFonts w:eastAsia="Times New Roman" w:cstheme="minorHAnsi"/>
                <w:color w:val="auto"/>
                <w:sz w:val="20"/>
                <w:szCs w:val="20"/>
              </w:rPr>
              <w:t>Peak Elevation (ft)</w:t>
            </w:r>
          </w:p>
        </w:tc>
      </w:tr>
      <w:tr w:rsidR="00127B33" w:rsidRPr="00EE06A6" w14:paraId="20EA6265" w14:textId="77777777" w:rsidTr="007D5EB5">
        <w:trPr>
          <w:cnfStyle w:val="000000100000" w:firstRow="0" w:lastRow="0" w:firstColumn="0" w:lastColumn="0" w:oddVBand="0" w:evenVBand="0" w:oddHBand="1" w:evenHBand="0" w:firstRowFirstColumn="0" w:firstRowLastColumn="0" w:lastRowFirstColumn="0" w:lastRowLastColumn="0"/>
          <w:trHeight w:val="417"/>
          <w:jc w:val="center"/>
        </w:trPr>
        <w:tc>
          <w:tcPr>
            <w:tcW w:w="1009" w:type="dxa"/>
            <w:noWrap/>
            <w:hideMark/>
          </w:tcPr>
          <w:p w14:paraId="7D756E47" w14:textId="77777777" w:rsidR="00090DBB" w:rsidRPr="00EE06A6" w:rsidRDefault="00090DBB" w:rsidP="00090DBB">
            <w:pPr>
              <w:jc w:val="center"/>
              <w:rPr>
                <w:rFonts w:eastAsia="Times New Roman" w:cstheme="minorHAnsi"/>
                <w:color w:val="000000"/>
                <w:szCs w:val="20"/>
              </w:rPr>
            </w:pPr>
            <w:r w:rsidRPr="00EE06A6">
              <w:rPr>
                <w:rFonts w:eastAsia="Times New Roman" w:cstheme="minorHAnsi"/>
                <w:color w:val="000000"/>
                <w:szCs w:val="20"/>
              </w:rPr>
              <w:t>1</w:t>
            </w:r>
          </w:p>
        </w:tc>
        <w:tc>
          <w:tcPr>
            <w:tcW w:w="1205" w:type="dxa"/>
            <w:noWrap/>
          </w:tcPr>
          <w:p w14:paraId="1D1499A0" w14:textId="217FA2B6" w:rsidR="00090DBB" w:rsidRPr="00EE06A6" w:rsidRDefault="00090DBB">
            <w:pPr>
              <w:jc w:val="center"/>
              <w:rPr>
                <w:rFonts w:eastAsia="Times New Roman" w:cstheme="minorHAnsi"/>
                <w:color w:val="000000"/>
                <w:szCs w:val="20"/>
              </w:rPr>
            </w:pPr>
            <w:r w:rsidRPr="00F13676">
              <w:t>Original Land Use</w:t>
            </w:r>
          </w:p>
        </w:tc>
        <w:tc>
          <w:tcPr>
            <w:tcW w:w="1434" w:type="dxa"/>
            <w:noWrap/>
          </w:tcPr>
          <w:p w14:paraId="3A563E1B" w14:textId="3891D159" w:rsidR="00090DBB" w:rsidRPr="00EE06A6" w:rsidRDefault="00090DBB">
            <w:pPr>
              <w:jc w:val="center"/>
              <w:rPr>
                <w:rFonts w:eastAsia="Times New Roman" w:cstheme="minorHAnsi"/>
                <w:color w:val="000000"/>
                <w:szCs w:val="20"/>
              </w:rPr>
            </w:pPr>
            <w:r w:rsidRPr="00F13676">
              <w:t>Major Roads w/Centerlines Enforced</w:t>
            </w:r>
          </w:p>
        </w:tc>
        <w:tc>
          <w:tcPr>
            <w:tcW w:w="1782" w:type="dxa"/>
            <w:noWrap/>
          </w:tcPr>
          <w:p w14:paraId="19996761" w14:textId="4D1903C5" w:rsidR="00090DBB" w:rsidRPr="00EE06A6" w:rsidRDefault="00090DBB">
            <w:pPr>
              <w:jc w:val="center"/>
              <w:rPr>
                <w:rFonts w:eastAsia="Times New Roman" w:cstheme="minorHAnsi"/>
                <w:color w:val="000000"/>
                <w:szCs w:val="20"/>
              </w:rPr>
            </w:pPr>
            <w:r w:rsidRPr="00F13676">
              <w:t>Excess Precipitation</w:t>
            </w:r>
          </w:p>
        </w:tc>
        <w:tc>
          <w:tcPr>
            <w:tcW w:w="1456" w:type="dxa"/>
            <w:noWrap/>
          </w:tcPr>
          <w:p w14:paraId="2D1FB859" w14:textId="33AAF8B9" w:rsidR="00090DBB" w:rsidRPr="00EE06A6" w:rsidRDefault="00090DBB">
            <w:pPr>
              <w:jc w:val="center"/>
              <w:rPr>
                <w:rFonts w:eastAsia="Times New Roman" w:cstheme="minorHAnsi"/>
                <w:color w:val="000000"/>
                <w:szCs w:val="20"/>
              </w:rPr>
            </w:pPr>
            <w:r w:rsidRPr="00F13676">
              <w:t>Dry / 30 second</w:t>
            </w:r>
          </w:p>
        </w:tc>
        <w:tc>
          <w:tcPr>
            <w:tcW w:w="1659" w:type="dxa"/>
            <w:noWrap/>
          </w:tcPr>
          <w:p w14:paraId="34F00C71" w14:textId="4114A188" w:rsidR="00090DBB" w:rsidRPr="00EE06A6" w:rsidRDefault="00090DBB">
            <w:pPr>
              <w:jc w:val="center"/>
              <w:rPr>
                <w:rFonts w:eastAsia="Times New Roman" w:cstheme="minorHAnsi"/>
                <w:color w:val="000000"/>
                <w:szCs w:val="20"/>
              </w:rPr>
            </w:pPr>
            <w:r w:rsidRPr="00F13676">
              <w:t>Stage Hydrograph and Normal Depth</w:t>
            </w:r>
          </w:p>
        </w:tc>
        <w:tc>
          <w:tcPr>
            <w:tcW w:w="1094" w:type="dxa"/>
            <w:noWrap/>
          </w:tcPr>
          <w:p w14:paraId="781A2A48" w14:textId="4F85C475" w:rsidR="00090DBB" w:rsidRPr="00EE06A6" w:rsidRDefault="00090DBB">
            <w:pPr>
              <w:jc w:val="center"/>
              <w:rPr>
                <w:rFonts w:eastAsia="Times New Roman" w:cstheme="minorHAnsi"/>
                <w:color w:val="000000"/>
                <w:szCs w:val="20"/>
              </w:rPr>
            </w:pPr>
            <w:r w:rsidRPr="005C6833">
              <w:t>27,038</w:t>
            </w:r>
          </w:p>
        </w:tc>
        <w:tc>
          <w:tcPr>
            <w:tcW w:w="1362" w:type="dxa"/>
            <w:noWrap/>
          </w:tcPr>
          <w:p w14:paraId="1ED50731" w14:textId="59CEA57A" w:rsidR="00090DBB" w:rsidRPr="00EE06A6" w:rsidRDefault="00090DBB">
            <w:pPr>
              <w:jc w:val="center"/>
              <w:rPr>
                <w:rFonts w:eastAsia="Times New Roman" w:cstheme="minorHAnsi"/>
                <w:color w:val="000000"/>
                <w:szCs w:val="20"/>
              </w:rPr>
            </w:pPr>
            <w:r w:rsidRPr="005C6833">
              <w:t>179.76</w:t>
            </w:r>
          </w:p>
        </w:tc>
      </w:tr>
      <w:tr w:rsidR="00127B33" w:rsidRPr="00EE06A6" w14:paraId="4FEDCA50" w14:textId="77777777" w:rsidTr="007D5EB5">
        <w:trPr>
          <w:cnfStyle w:val="000000010000" w:firstRow="0" w:lastRow="0" w:firstColumn="0" w:lastColumn="0" w:oddVBand="0" w:evenVBand="0" w:oddHBand="0" w:evenHBand="1" w:firstRowFirstColumn="0" w:firstRowLastColumn="0" w:lastRowFirstColumn="0" w:lastRowLastColumn="0"/>
          <w:trHeight w:val="417"/>
          <w:jc w:val="center"/>
        </w:trPr>
        <w:tc>
          <w:tcPr>
            <w:tcW w:w="1009" w:type="dxa"/>
            <w:noWrap/>
            <w:hideMark/>
          </w:tcPr>
          <w:p w14:paraId="5ACD8F56" w14:textId="77777777" w:rsidR="00090DBB" w:rsidRPr="00EE06A6" w:rsidRDefault="00090DBB" w:rsidP="00090DBB">
            <w:pPr>
              <w:jc w:val="center"/>
              <w:rPr>
                <w:rFonts w:eastAsia="Times New Roman" w:cstheme="minorHAnsi"/>
                <w:color w:val="000000"/>
                <w:szCs w:val="20"/>
              </w:rPr>
            </w:pPr>
            <w:r w:rsidRPr="00EE06A6">
              <w:rPr>
                <w:rFonts w:eastAsia="Times New Roman" w:cstheme="minorHAnsi"/>
                <w:color w:val="000000"/>
                <w:szCs w:val="20"/>
              </w:rPr>
              <w:t>2</w:t>
            </w:r>
          </w:p>
        </w:tc>
        <w:tc>
          <w:tcPr>
            <w:tcW w:w="1205" w:type="dxa"/>
            <w:noWrap/>
          </w:tcPr>
          <w:p w14:paraId="1B00BD7F" w14:textId="453F1DE2" w:rsidR="00090DBB" w:rsidRPr="00EE06A6" w:rsidRDefault="00090DBB">
            <w:pPr>
              <w:jc w:val="center"/>
              <w:rPr>
                <w:rFonts w:eastAsia="Times New Roman" w:cstheme="minorHAnsi"/>
                <w:color w:val="000000"/>
                <w:szCs w:val="20"/>
              </w:rPr>
            </w:pPr>
            <w:r w:rsidRPr="00F13676">
              <w:t>N M</w:t>
            </w:r>
            <w:r>
              <w:t>ax</w:t>
            </w:r>
          </w:p>
        </w:tc>
        <w:tc>
          <w:tcPr>
            <w:tcW w:w="1434" w:type="dxa"/>
            <w:noWrap/>
          </w:tcPr>
          <w:p w14:paraId="06727028" w14:textId="216A3448" w:rsidR="00090DBB" w:rsidRPr="00EE06A6" w:rsidRDefault="00090DBB">
            <w:pPr>
              <w:jc w:val="center"/>
              <w:rPr>
                <w:rFonts w:eastAsia="Times New Roman" w:cstheme="minorHAnsi"/>
                <w:color w:val="000000"/>
                <w:szCs w:val="20"/>
              </w:rPr>
            </w:pPr>
            <w:r w:rsidRPr="00F13676">
              <w:t>Major Roads w/Centerlines Enforced</w:t>
            </w:r>
          </w:p>
        </w:tc>
        <w:tc>
          <w:tcPr>
            <w:tcW w:w="1782" w:type="dxa"/>
            <w:noWrap/>
          </w:tcPr>
          <w:p w14:paraId="6F4558CA" w14:textId="02646515" w:rsidR="00090DBB" w:rsidRPr="00EE06A6" w:rsidRDefault="00090DBB">
            <w:pPr>
              <w:jc w:val="center"/>
              <w:rPr>
                <w:rFonts w:eastAsia="Times New Roman" w:cstheme="minorHAnsi"/>
                <w:color w:val="000000"/>
                <w:szCs w:val="20"/>
              </w:rPr>
            </w:pPr>
            <w:r w:rsidRPr="00F13676">
              <w:t>Excess Precipitation</w:t>
            </w:r>
          </w:p>
        </w:tc>
        <w:tc>
          <w:tcPr>
            <w:tcW w:w="1456" w:type="dxa"/>
            <w:noWrap/>
          </w:tcPr>
          <w:p w14:paraId="526C284E" w14:textId="253ED60B" w:rsidR="00090DBB" w:rsidRPr="00EE06A6" w:rsidRDefault="00090DBB">
            <w:pPr>
              <w:jc w:val="center"/>
              <w:rPr>
                <w:rFonts w:eastAsia="Times New Roman" w:cstheme="minorHAnsi"/>
                <w:color w:val="000000"/>
                <w:szCs w:val="20"/>
              </w:rPr>
            </w:pPr>
            <w:r w:rsidRPr="00F13676">
              <w:t>Dry / 30 second</w:t>
            </w:r>
          </w:p>
        </w:tc>
        <w:tc>
          <w:tcPr>
            <w:tcW w:w="1659" w:type="dxa"/>
            <w:noWrap/>
          </w:tcPr>
          <w:p w14:paraId="1A5319F8" w14:textId="76A63417" w:rsidR="00090DBB" w:rsidRPr="00EE06A6" w:rsidRDefault="00090DBB">
            <w:pPr>
              <w:jc w:val="center"/>
              <w:rPr>
                <w:rFonts w:eastAsia="Times New Roman" w:cstheme="minorHAnsi"/>
                <w:color w:val="000000"/>
                <w:szCs w:val="20"/>
              </w:rPr>
            </w:pPr>
            <w:r w:rsidRPr="00F13676">
              <w:t>Stage Hydrograph and Normal Depth</w:t>
            </w:r>
          </w:p>
        </w:tc>
        <w:tc>
          <w:tcPr>
            <w:tcW w:w="1094" w:type="dxa"/>
            <w:noWrap/>
          </w:tcPr>
          <w:p w14:paraId="01180C93" w14:textId="61295D3A" w:rsidR="00090DBB" w:rsidRPr="00EE06A6" w:rsidRDefault="00090DBB">
            <w:pPr>
              <w:jc w:val="center"/>
              <w:rPr>
                <w:rFonts w:eastAsia="Times New Roman" w:cstheme="minorHAnsi"/>
                <w:color w:val="000000"/>
                <w:szCs w:val="20"/>
              </w:rPr>
            </w:pPr>
            <w:r w:rsidRPr="005C6833">
              <w:t>22,676</w:t>
            </w:r>
          </w:p>
        </w:tc>
        <w:tc>
          <w:tcPr>
            <w:tcW w:w="1362" w:type="dxa"/>
            <w:noWrap/>
          </w:tcPr>
          <w:p w14:paraId="12A70FD7" w14:textId="0AEA521D" w:rsidR="00090DBB" w:rsidRPr="00EE06A6" w:rsidRDefault="00090DBB">
            <w:pPr>
              <w:jc w:val="center"/>
              <w:rPr>
                <w:rFonts w:eastAsia="Times New Roman" w:cstheme="minorHAnsi"/>
                <w:color w:val="000000"/>
                <w:szCs w:val="20"/>
              </w:rPr>
            </w:pPr>
            <w:r w:rsidRPr="005C6833">
              <w:t>179.83</w:t>
            </w:r>
          </w:p>
        </w:tc>
      </w:tr>
      <w:tr w:rsidR="00127B33" w:rsidRPr="00EE06A6" w14:paraId="41CDB892" w14:textId="77777777" w:rsidTr="007D5EB5">
        <w:trPr>
          <w:cnfStyle w:val="000000100000" w:firstRow="0" w:lastRow="0" w:firstColumn="0" w:lastColumn="0" w:oddVBand="0" w:evenVBand="0" w:oddHBand="1" w:evenHBand="0" w:firstRowFirstColumn="0" w:firstRowLastColumn="0" w:lastRowFirstColumn="0" w:lastRowLastColumn="0"/>
          <w:trHeight w:val="417"/>
          <w:jc w:val="center"/>
        </w:trPr>
        <w:tc>
          <w:tcPr>
            <w:tcW w:w="1009" w:type="dxa"/>
            <w:noWrap/>
            <w:hideMark/>
          </w:tcPr>
          <w:p w14:paraId="70773F15" w14:textId="77777777" w:rsidR="00090DBB" w:rsidRPr="00EE06A6" w:rsidRDefault="00090DBB" w:rsidP="00090DBB">
            <w:pPr>
              <w:jc w:val="center"/>
              <w:rPr>
                <w:rFonts w:eastAsia="Times New Roman" w:cstheme="minorHAnsi"/>
                <w:color w:val="000000"/>
                <w:szCs w:val="20"/>
              </w:rPr>
            </w:pPr>
            <w:r w:rsidRPr="00EE06A6">
              <w:rPr>
                <w:rFonts w:eastAsia="Times New Roman" w:cstheme="minorHAnsi"/>
                <w:color w:val="000000"/>
                <w:szCs w:val="20"/>
              </w:rPr>
              <w:t>3</w:t>
            </w:r>
          </w:p>
        </w:tc>
        <w:tc>
          <w:tcPr>
            <w:tcW w:w="1205" w:type="dxa"/>
            <w:noWrap/>
          </w:tcPr>
          <w:p w14:paraId="29BBECE2" w14:textId="7BF15E10" w:rsidR="00090DBB" w:rsidRPr="00EE06A6" w:rsidRDefault="00090DBB">
            <w:pPr>
              <w:jc w:val="center"/>
              <w:rPr>
                <w:rFonts w:eastAsia="Times New Roman" w:cstheme="minorHAnsi"/>
                <w:color w:val="000000"/>
                <w:szCs w:val="20"/>
              </w:rPr>
            </w:pPr>
            <w:r w:rsidRPr="00570C14">
              <w:t>N Min</w:t>
            </w:r>
          </w:p>
        </w:tc>
        <w:tc>
          <w:tcPr>
            <w:tcW w:w="1434" w:type="dxa"/>
            <w:noWrap/>
          </w:tcPr>
          <w:p w14:paraId="297B7571" w14:textId="75B279F4" w:rsidR="00090DBB" w:rsidRPr="00EE06A6" w:rsidRDefault="00090DBB">
            <w:pPr>
              <w:jc w:val="center"/>
              <w:rPr>
                <w:rFonts w:eastAsia="Times New Roman" w:cstheme="minorHAnsi"/>
                <w:color w:val="000000"/>
                <w:szCs w:val="20"/>
              </w:rPr>
            </w:pPr>
            <w:r w:rsidRPr="00F13676">
              <w:t>Major Roads w/Centerlines Enforced</w:t>
            </w:r>
          </w:p>
        </w:tc>
        <w:tc>
          <w:tcPr>
            <w:tcW w:w="1782" w:type="dxa"/>
            <w:noWrap/>
          </w:tcPr>
          <w:p w14:paraId="005533A4" w14:textId="5AFD8671" w:rsidR="00090DBB" w:rsidRPr="00EE06A6" w:rsidRDefault="00090DBB">
            <w:pPr>
              <w:jc w:val="center"/>
              <w:rPr>
                <w:rFonts w:eastAsia="Times New Roman" w:cstheme="minorHAnsi"/>
                <w:color w:val="000000"/>
                <w:szCs w:val="20"/>
              </w:rPr>
            </w:pPr>
            <w:r w:rsidRPr="00F13676">
              <w:t>Excess Precipitation</w:t>
            </w:r>
          </w:p>
        </w:tc>
        <w:tc>
          <w:tcPr>
            <w:tcW w:w="1456" w:type="dxa"/>
            <w:noWrap/>
          </w:tcPr>
          <w:p w14:paraId="5FAAC7E8" w14:textId="79114A76" w:rsidR="00090DBB" w:rsidRPr="00EE06A6" w:rsidRDefault="00090DBB">
            <w:pPr>
              <w:jc w:val="center"/>
              <w:rPr>
                <w:rFonts w:eastAsia="Times New Roman" w:cstheme="minorHAnsi"/>
                <w:color w:val="000000"/>
                <w:szCs w:val="20"/>
              </w:rPr>
            </w:pPr>
            <w:r w:rsidRPr="00F13676">
              <w:t>Dry / 30 second</w:t>
            </w:r>
          </w:p>
        </w:tc>
        <w:tc>
          <w:tcPr>
            <w:tcW w:w="1659" w:type="dxa"/>
            <w:noWrap/>
          </w:tcPr>
          <w:p w14:paraId="35C40B5D" w14:textId="27628455" w:rsidR="00090DBB" w:rsidRPr="00EE06A6" w:rsidRDefault="00090DBB">
            <w:pPr>
              <w:jc w:val="center"/>
              <w:rPr>
                <w:rFonts w:eastAsia="Times New Roman" w:cstheme="minorHAnsi"/>
                <w:color w:val="000000"/>
                <w:szCs w:val="20"/>
              </w:rPr>
            </w:pPr>
            <w:r w:rsidRPr="00F13676">
              <w:t>Stage Hydrograph and Normal Depth</w:t>
            </w:r>
          </w:p>
        </w:tc>
        <w:tc>
          <w:tcPr>
            <w:tcW w:w="1094" w:type="dxa"/>
            <w:noWrap/>
          </w:tcPr>
          <w:p w14:paraId="3CF4CF38" w14:textId="097B8746" w:rsidR="00090DBB" w:rsidRPr="00EE06A6" w:rsidRDefault="00090DBB">
            <w:pPr>
              <w:jc w:val="center"/>
              <w:rPr>
                <w:rFonts w:eastAsia="Times New Roman" w:cstheme="minorHAnsi"/>
                <w:color w:val="000000"/>
                <w:szCs w:val="20"/>
              </w:rPr>
            </w:pPr>
            <w:r w:rsidRPr="005C6833">
              <w:t>38,776</w:t>
            </w:r>
          </w:p>
        </w:tc>
        <w:tc>
          <w:tcPr>
            <w:tcW w:w="1362" w:type="dxa"/>
            <w:noWrap/>
          </w:tcPr>
          <w:p w14:paraId="16BE686B" w14:textId="63014C76" w:rsidR="00090DBB" w:rsidRPr="00EE06A6" w:rsidRDefault="00090DBB">
            <w:pPr>
              <w:jc w:val="center"/>
              <w:rPr>
                <w:rFonts w:eastAsia="Times New Roman" w:cstheme="minorHAnsi"/>
                <w:color w:val="000000"/>
                <w:szCs w:val="20"/>
              </w:rPr>
            </w:pPr>
            <w:r w:rsidRPr="005C6833">
              <w:t>179.60</w:t>
            </w:r>
          </w:p>
        </w:tc>
      </w:tr>
      <w:tr w:rsidR="00127B33" w:rsidRPr="00EE06A6" w14:paraId="64CF484C" w14:textId="77777777" w:rsidTr="007D5EB5">
        <w:trPr>
          <w:cnfStyle w:val="000000010000" w:firstRow="0" w:lastRow="0" w:firstColumn="0" w:lastColumn="0" w:oddVBand="0" w:evenVBand="0" w:oddHBand="0" w:evenHBand="1" w:firstRowFirstColumn="0" w:firstRowLastColumn="0" w:lastRowFirstColumn="0" w:lastRowLastColumn="0"/>
          <w:trHeight w:val="417"/>
          <w:jc w:val="center"/>
        </w:trPr>
        <w:tc>
          <w:tcPr>
            <w:tcW w:w="1009" w:type="dxa"/>
            <w:noWrap/>
            <w:hideMark/>
          </w:tcPr>
          <w:p w14:paraId="0C2E81CC" w14:textId="77777777" w:rsidR="00090DBB" w:rsidRPr="00EE06A6" w:rsidRDefault="00090DBB" w:rsidP="00090DBB">
            <w:pPr>
              <w:jc w:val="center"/>
              <w:rPr>
                <w:rFonts w:eastAsia="Times New Roman" w:cstheme="minorHAnsi"/>
                <w:color w:val="000000"/>
                <w:szCs w:val="20"/>
              </w:rPr>
            </w:pPr>
            <w:r w:rsidRPr="00EE06A6">
              <w:rPr>
                <w:rFonts w:eastAsia="Times New Roman" w:cstheme="minorHAnsi"/>
                <w:color w:val="000000"/>
                <w:szCs w:val="20"/>
              </w:rPr>
              <w:t>4</w:t>
            </w:r>
          </w:p>
        </w:tc>
        <w:tc>
          <w:tcPr>
            <w:tcW w:w="1205" w:type="dxa"/>
            <w:noWrap/>
          </w:tcPr>
          <w:p w14:paraId="6F3630E5" w14:textId="5D4A7BA7" w:rsidR="00090DBB" w:rsidRPr="00EE06A6" w:rsidRDefault="00090DBB">
            <w:pPr>
              <w:jc w:val="center"/>
              <w:rPr>
                <w:rFonts w:eastAsia="Times New Roman" w:cstheme="minorHAnsi"/>
                <w:color w:val="000000"/>
                <w:szCs w:val="20"/>
              </w:rPr>
            </w:pPr>
            <w:r w:rsidRPr="00F13676">
              <w:t>CN Max; Original Land Use</w:t>
            </w:r>
          </w:p>
        </w:tc>
        <w:tc>
          <w:tcPr>
            <w:tcW w:w="1434" w:type="dxa"/>
            <w:noWrap/>
          </w:tcPr>
          <w:p w14:paraId="0CFEAD77" w14:textId="0D768D1D" w:rsidR="00090DBB" w:rsidRPr="00EE06A6" w:rsidRDefault="00090DBB">
            <w:pPr>
              <w:jc w:val="center"/>
              <w:rPr>
                <w:rFonts w:eastAsia="Times New Roman" w:cstheme="minorHAnsi"/>
                <w:color w:val="000000"/>
                <w:szCs w:val="20"/>
              </w:rPr>
            </w:pPr>
            <w:r w:rsidRPr="00F13676">
              <w:t>Major Roads w/Centerlines Enforced</w:t>
            </w:r>
          </w:p>
        </w:tc>
        <w:tc>
          <w:tcPr>
            <w:tcW w:w="1782" w:type="dxa"/>
            <w:noWrap/>
          </w:tcPr>
          <w:p w14:paraId="215173D7" w14:textId="1810440A" w:rsidR="00090DBB" w:rsidRPr="00EE06A6" w:rsidRDefault="00090DBB">
            <w:pPr>
              <w:jc w:val="center"/>
              <w:rPr>
                <w:rFonts w:eastAsia="Times New Roman" w:cstheme="minorHAnsi"/>
                <w:color w:val="000000"/>
                <w:szCs w:val="20"/>
              </w:rPr>
            </w:pPr>
            <w:r w:rsidRPr="00F13676">
              <w:t>Excess Precipitation</w:t>
            </w:r>
          </w:p>
        </w:tc>
        <w:tc>
          <w:tcPr>
            <w:tcW w:w="1456" w:type="dxa"/>
            <w:noWrap/>
          </w:tcPr>
          <w:p w14:paraId="4CD5CF21" w14:textId="303792A7" w:rsidR="00090DBB" w:rsidRPr="00EE06A6" w:rsidRDefault="00090DBB">
            <w:pPr>
              <w:jc w:val="center"/>
              <w:rPr>
                <w:rFonts w:eastAsia="Times New Roman" w:cstheme="minorHAnsi"/>
                <w:color w:val="000000"/>
                <w:szCs w:val="20"/>
              </w:rPr>
            </w:pPr>
            <w:r w:rsidRPr="00F13676">
              <w:t>Dry / 30 second</w:t>
            </w:r>
          </w:p>
        </w:tc>
        <w:tc>
          <w:tcPr>
            <w:tcW w:w="1659" w:type="dxa"/>
            <w:noWrap/>
          </w:tcPr>
          <w:p w14:paraId="4177FE87" w14:textId="5F01DA05" w:rsidR="00090DBB" w:rsidRPr="00EE06A6" w:rsidRDefault="00090DBB">
            <w:pPr>
              <w:jc w:val="center"/>
              <w:rPr>
                <w:rFonts w:eastAsia="Times New Roman" w:cstheme="minorHAnsi"/>
                <w:color w:val="000000"/>
                <w:szCs w:val="20"/>
              </w:rPr>
            </w:pPr>
            <w:r w:rsidRPr="00F13676">
              <w:t>Stage Hydrograph and Normal Depth</w:t>
            </w:r>
          </w:p>
        </w:tc>
        <w:tc>
          <w:tcPr>
            <w:tcW w:w="1094" w:type="dxa"/>
            <w:noWrap/>
          </w:tcPr>
          <w:p w14:paraId="336C5D35" w14:textId="6515EB59" w:rsidR="00090DBB" w:rsidRPr="00EE06A6" w:rsidRDefault="00090DBB">
            <w:pPr>
              <w:jc w:val="center"/>
              <w:rPr>
                <w:rFonts w:eastAsia="Times New Roman" w:cstheme="minorHAnsi"/>
                <w:color w:val="000000"/>
                <w:szCs w:val="20"/>
              </w:rPr>
            </w:pPr>
            <w:r w:rsidRPr="00475CB7">
              <w:t>31,341</w:t>
            </w:r>
          </w:p>
        </w:tc>
        <w:tc>
          <w:tcPr>
            <w:tcW w:w="1362" w:type="dxa"/>
            <w:noWrap/>
          </w:tcPr>
          <w:p w14:paraId="5F407DC3" w14:textId="14F2A700" w:rsidR="00090DBB" w:rsidRPr="00EE06A6" w:rsidRDefault="00090DBB">
            <w:pPr>
              <w:jc w:val="center"/>
              <w:rPr>
                <w:rFonts w:eastAsia="Times New Roman" w:cstheme="minorHAnsi"/>
                <w:color w:val="000000"/>
                <w:szCs w:val="20"/>
              </w:rPr>
            </w:pPr>
            <w:r w:rsidRPr="00475CB7">
              <w:t>180.75</w:t>
            </w:r>
          </w:p>
        </w:tc>
      </w:tr>
      <w:tr w:rsidR="00127B33" w:rsidRPr="00EE06A6" w14:paraId="7E8BB966" w14:textId="77777777" w:rsidTr="007D5EB5">
        <w:trPr>
          <w:cnfStyle w:val="000000100000" w:firstRow="0" w:lastRow="0" w:firstColumn="0" w:lastColumn="0" w:oddVBand="0" w:evenVBand="0" w:oddHBand="1" w:evenHBand="0" w:firstRowFirstColumn="0" w:firstRowLastColumn="0" w:lastRowFirstColumn="0" w:lastRowLastColumn="0"/>
          <w:trHeight w:val="417"/>
          <w:jc w:val="center"/>
        </w:trPr>
        <w:tc>
          <w:tcPr>
            <w:tcW w:w="1009" w:type="dxa"/>
            <w:noWrap/>
            <w:hideMark/>
          </w:tcPr>
          <w:p w14:paraId="7F1583A4" w14:textId="77777777" w:rsidR="00090DBB" w:rsidRPr="00EE06A6" w:rsidRDefault="00090DBB" w:rsidP="00090DBB">
            <w:pPr>
              <w:jc w:val="center"/>
              <w:rPr>
                <w:rFonts w:eastAsia="Times New Roman" w:cstheme="minorHAnsi"/>
                <w:color w:val="000000"/>
                <w:szCs w:val="20"/>
              </w:rPr>
            </w:pPr>
            <w:r w:rsidRPr="00EE06A6">
              <w:rPr>
                <w:rFonts w:eastAsia="Times New Roman" w:cstheme="minorHAnsi"/>
                <w:color w:val="000000"/>
                <w:szCs w:val="20"/>
              </w:rPr>
              <w:t>5</w:t>
            </w:r>
          </w:p>
        </w:tc>
        <w:tc>
          <w:tcPr>
            <w:tcW w:w="1205" w:type="dxa"/>
            <w:noWrap/>
          </w:tcPr>
          <w:p w14:paraId="77682A54" w14:textId="29416CF6" w:rsidR="00090DBB" w:rsidRPr="00EE06A6" w:rsidRDefault="00090DBB">
            <w:pPr>
              <w:jc w:val="center"/>
              <w:rPr>
                <w:rFonts w:eastAsia="Times New Roman" w:cstheme="minorHAnsi"/>
                <w:color w:val="000000"/>
                <w:szCs w:val="20"/>
              </w:rPr>
            </w:pPr>
            <w:r w:rsidRPr="00F13676">
              <w:t>CN Max; N M</w:t>
            </w:r>
            <w:r>
              <w:t>ax</w:t>
            </w:r>
          </w:p>
        </w:tc>
        <w:tc>
          <w:tcPr>
            <w:tcW w:w="1434" w:type="dxa"/>
            <w:noWrap/>
          </w:tcPr>
          <w:p w14:paraId="722CCD2D" w14:textId="4DFDECFD" w:rsidR="00090DBB" w:rsidRPr="00EE06A6" w:rsidRDefault="00090DBB">
            <w:pPr>
              <w:jc w:val="center"/>
              <w:rPr>
                <w:rFonts w:eastAsia="Times New Roman" w:cstheme="minorHAnsi"/>
                <w:color w:val="000000"/>
                <w:szCs w:val="20"/>
              </w:rPr>
            </w:pPr>
            <w:r w:rsidRPr="00F13676">
              <w:t>Major Roads w/Centerlines Enforced</w:t>
            </w:r>
          </w:p>
        </w:tc>
        <w:tc>
          <w:tcPr>
            <w:tcW w:w="1782" w:type="dxa"/>
            <w:noWrap/>
          </w:tcPr>
          <w:p w14:paraId="3BC83082" w14:textId="217974A9" w:rsidR="00090DBB" w:rsidRPr="00EE06A6" w:rsidRDefault="00090DBB">
            <w:pPr>
              <w:jc w:val="center"/>
              <w:rPr>
                <w:rFonts w:eastAsia="Times New Roman" w:cstheme="minorHAnsi"/>
                <w:color w:val="000000"/>
                <w:szCs w:val="20"/>
              </w:rPr>
            </w:pPr>
            <w:r w:rsidRPr="00F13676">
              <w:t>Excess Precipitation</w:t>
            </w:r>
          </w:p>
        </w:tc>
        <w:tc>
          <w:tcPr>
            <w:tcW w:w="1456" w:type="dxa"/>
            <w:noWrap/>
          </w:tcPr>
          <w:p w14:paraId="09F9BA21" w14:textId="211562CF" w:rsidR="00090DBB" w:rsidRPr="00EE06A6" w:rsidRDefault="00090DBB">
            <w:pPr>
              <w:jc w:val="center"/>
              <w:rPr>
                <w:rFonts w:eastAsia="Times New Roman" w:cstheme="minorHAnsi"/>
                <w:color w:val="000000"/>
                <w:szCs w:val="20"/>
              </w:rPr>
            </w:pPr>
            <w:r w:rsidRPr="00F13676">
              <w:t>Dry / 30 second</w:t>
            </w:r>
          </w:p>
        </w:tc>
        <w:tc>
          <w:tcPr>
            <w:tcW w:w="1659" w:type="dxa"/>
            <w:noWrap/>
          </w:tcPr>
          <w:p w14:paraId="4C6641BB" w14:textId="4C7C5C57" w:rsidR="00090DBB" w:rsidRPr="00EE06A6" w:rsidRDefault="00090DBB">
            <w:pPr>
              <w:jc w:val="center"/>
              <w:rPr>
                <w:rFonts w:eastAsia="Times New Roman" w:cstheme="minorHAnsi"/>
                <w:color w:val="000000"/>
                <w:szCs w:val="20"/>
              </w:rPr>
            </w:pPr>
            <w:r w:rsidRPr="00F13676">
              <w:t>Stage Hydrograph and Normal Depth</w:t>
            </w:r>
          </w:p>
        </w:tc>
        <w:tc>
          <w:tcPr>
            <w:tcW w:w="1094" w:type="dxa"/>
            <w:noWrap/>
          </w:tcPr>
          <w:p w14:paraId="09F47030" w14:textId="59EF57D6" w:rsidR="00090DBB" w:rsidRPr="00EE06A6" w:rsidRDefault="00090DBB">
            <w:pPr>
              <w:jc w:val="center"/>
              <w:rPr>
                <w:rFonts w:eastAsia="Times New Roman" w:cstheme="minorHAnsi"/>
                <w:color w:val="000000"/>
                <w:szCs w:val="20"/>
              </w:rPr>
            </w:pPr>
            <w:r w:rsidRPr="00475CB7">
              <w:t>25,862</w:t>
            </w:r>
          </w:p>
        </w:tc>
        <w:tc>
          <w:tcPr>
            <w:tcW w:w="1362" w:type="dxa"/>
            <w:noWrap/>
          </w:tcPr>
          <w:p w14:paraId="01809F55" w14:textId="4E098B9A" w:rsidR="00090DBB" w:rsidRPr="00EE06A6" w:rsidRDefault="00090DBB">
            <w:pPr>
              <w:jc w:val="center"/>
              <w:rPr>
                <w:rFonts w:eastAsia="Times New Roman" w:cstheme="minorHAnsi"/>
                <w:color w:val="000000"/>
                <w:szCs w:val="20"/>
              </w:rPr>
            </w:pPr>
            <w:r w:rsidRPr="00475CB7">
              <w:t>180.72</w:t>
            </w:r>
          </w:p>
        </w:tc>
      </w:tr>
      <w:tr w:rsidR="00127B33" w:rsidRPr="00EE06A6" w14:paraId="16A4709B" w14:textId="77777777" w:rsidTr="007D5EB5">
        <w:trPr>
          <w:cnfStyle w:val="000000010000" w:firstRow="0" w:lastRow="0" w:firstColumn="0" w:lastColumn="0" w:oddVBand="0" w:evenVBand="0" w:oddHBand="0" w:evenHBand="1" w:firstRowFirstColumn="0" w:firstRowLastColumn="0" w:lastRowFirstColumn="0" w:lastRowLastColumn="0"/>
          <w:trHeight w:val="417"/>
          <w:jc w:val="center"/>
        </w:trPr>
        <w:tc>
          <w:tcPr>
            <w:tcW w:w="1009" w:type="dxa"/>
            <w:noWrap/>
            <w:hideMark/>
          </w:tcPr>
          <w:p w14:paraId="51548BD1" w14:textId="77777777" w:rsidR="00090DBB" w:rsidRPr="00EE06A6" w:rsidRDefault="00090DBB" w:rsidP="00090DBB">
            <w:pPr>
              <w:jc w:val="center"/>
              <w:rPr>
                <w:rFonts w:eastAsia="Times New Roman" w:cstheme="minorHAnsi"/>
                <w:color w:val="000000"/>
                <w:szCs w:val="20"/>
              </w:rPr>
            </w:pPr>
            <w:r w:rsidRPr="00EE06A6">
              <w:rPr>
                <w:rFonts w:eastAsia="Times New Roman" w:cstheme="minorHAnsi"/>
                <w:color w:val="000000"/>
                <w:szCs w:val="20"/>
              </w:rPr>
              <w:t>6</w:t>
            </w:r>
          </w:p>
        </w:tc>
        <w:tc>
          <w:tcPr>
            <w:tcW w:w="1205" w:type="dxa"/>
            <w:noWrap/>
          </w:tcPr>
          <w:p w14:paraId="3384C43E" w14:textId="7C797F10" w:rsidR="00090DBB" w:rsidRPr="00EE06A6" w:rsidRDefault="00090DBB">
            <w:pPr>
              <w:jc w:val="center"/>
              <w:rPr>
                <w:rFonts w:eastAsia="Times New Roman" w:cstheme="minorHAnsi"/>
                <w:color w:val="000000"/>
                <w:szCs w:val="20"/>
              </w:rPr>
            </w:pPr>
            <w:r w:rsidRPr="00F13676">
              <w:t xml:space="preserve">CN Max; </w:t>
            </w:r>
            <w:r w:rsidRPr="00570C14">
              <w:t>N Min</w:t>
            </w:r>
          </w:p>
        </w:tc>
        <w:tc>
          <w:tcPr>
            <w:tcW w:w="1434" w:type="dxa"/>
            <w:noWrap/>
          </w:tcPr>
          <w:p w14:paraId="076946E8" w14:textId="5C0C7BAD" w:rsidR="00090DBB" w:rsidRPr="00EE06A6" w:rsidRDefault="00090DBB">
            <w:pPr>
              <w:jc w:val="center"/>
              <w:rPr>
                <w:rFonts w:eastAsia="Times New Roman" w:cstheme="minorHAnsi"/>
                <w:color w:val="000000"/>
                <w:szCs w:val="20"/>
              </w:rPr>
            </w:pPr>
            <w:r w:rsidRPr="00F13676">
              <w:t>Major Roads w/Centerlines Enforced</w:t>
            </w:r>
          </w:p>
        </w:tc>
        <w:tc>
          <w:tcPr>
            <w:tcW w:w="1782" w:type="dxa"/>
            <w:noWrap/>
          </w:tcPr>
          <w:p w14:paraId="6CD1F796" w14:textId="65F18738" w:rsidR="00090DBB" w:rsidRPr="00EE06A6" w:rsidRDefault="00090DBB">
            <w:pPr>
              <w:jc w:val="center"/>
              <w:rPr>
                <w:rFonts w:eastAsia="Times New Roman" w:cstheme="minorHAnsi"/>
                <w:color w:val="000000"/>
                <w:szCs w:val="20"/>
              </w:rPr>
            </w:pPr>
            <w:r w:rsidRPr="00F13676">
              <w:t>Excess Precipitation</w:t>
            </w:r>
          </w:p>
        </w:tc>
        <w:tc>
          <w:tcPr>
            <w:tcW w:w="1456" w:type="dxa"/>
            <w:noWrap/>
          </w:tcPr>
          <w:p w14:paraId="4E14365E" w14:textId="2EF9AE7A" w:rsidR="00090DBB" w:rsidRPr="00EE06A6" w:rsidRDefault="00090DBB">
            <w:pPr>
              <w:jc w:val="center"/>
              <w:rPr>
                <w:rFonts w:eastAsia="Times New Roman" w:cstheme="minorHAnsi"/>
                <w:color w:val="000000"/>
                <w:szCs w:val="20"/>
              </w:rPr>
            </w:pPr>
            <w:r w:rsidRPr="00F13676">
              <w:t>Dry / 30 second</w:t>
            </w:r>
          </w:p>
        </w:tc>
        <w:tc>
          <w:tcPr>
            <w:tcW w:w="1659" w:type="dxa"/>
            <w:noWrap/>
          </w:tcPr>
          <w:p w14:paraId="78769E2B" w14:textId="1DD6EF9A" w:rsidR="00090DBB" w:rsidRPr="00264E25" w:rsidRDefault="00090DBB">
            <w:pPr>
              <w:jc w:val="center"/>
              <w:rPr>
                <w:rFonts w:eastAsia="Times New Roman" w:cstheme="minorHAnsi"/>
                <w:color w:val="000000"/>
                <w:szCs w:val="20"/>
                <w:vertAlign w:val="superscript"/>
              </w:rPr>
            </w:pPr>
            <w:r w:rsidRPr="00F13676">
              <w:t>Stage Hydrograph and Normal Depth</w:t>
            </w:r>
          </w:p>
        </w:tc>
        <w:tc>
          <w:tcPr>
            <w:tcW w:w="1094" w:type="dxa"/>
            <w:noWrap/>
          </w:tcPr>
          <w:p w14:paraId="799ED8A5" w14:textId="59B2BAF0" w:rsidR="00090DBB" w:rsidRPr="00EE06A6" w:rsidRDefault="00090DBB">
            <w:pPr>
              <w:jc w:val="center"/>
              <w:rPr>
                <w:rFonts w:eastAsia="Times New Roman" w:cstheme="minorHAnsi"/>
                <w:color w:val="000000"/>
                <w:szCs w:val="20"/>
              </w:rPr>
            </w:pPr>
            <w:r w:rsidRPr="00475CB7">
              <w:t>44,184</w:t>
            </w:r>
          </w:p>
        </w:tc>
        <w:tc>
          <w:tcPr>
            <w:tcW w:w="1362" w:type="dxa"/>
            <w:noWrap/>
          </w:tcPr>
          <w:p w14:paraId="5DEA2A0D" w14:textId="38BA7AC8" w:rsidR="00090DBB" w:rsidRPr="00EE06A6" w:rsidRDefault="00090DBB">
            <w:pPr>
              <w:jc w:val="center"/>
              <w:rPr>
                <w:rFonts w:eastAsia="Times New Roman" w:cstheme="minorHAnsi"/>
                <w:color w:val="000000"/>
                <w:szCs w:val="20"/>
              </w:rPr>
            </w:pPr>
            <w:r w:rsidRPr="00475CB7">
              <w:t>180.43</w:t>
            </w:r>
          </w:p>
        </w:tc>
      </w:tr>
      <w:tr w:rsidR="00127B33" w:rsidRPr="00EE06A6" w14:paraId="1BF62B09" w14:textId="77777777" w:rsidTr="007D5EB5">
        <w:trPr>
          <w:cnfStyle w:val="000000100000" w:firstRow="0" w:lastRow="0" w:firstColumn="0" w:lastColumn="0" w:oddVBand="0" w:evenVBand="0" w:oddHBand="1" w:evenHBand="0" w:firstRowFirstColumn="0" w:firstRowLastColumn="0" w:lastRowFirstColumn="0" w:lastRowLastColumn="0"/>
          <w:trHeight w:val="417"/>
          <w:jc w:val="center"/>
        </w:trPr>
        <w:tc>
          <w:tcPr>
            <w:tcW w:w="1009" w:type="dxa"/>
            <w:noWrap/>
            <w:hideMark/>
          </w:tcPr>
          <w:p w14:paraId="3D80B277" w14:textId="77777777" w:rsidR="00090DBB" w:rsidRPr="00EE06A6" w:rsidRDefault="00090DBB" w:rsidP="00090DBB">
            <w:pPr>
              <w:jc w:val="center"/>
              <w:rPr>
                <w:rFonts w:eastAsia="Times New Roman" w:cstheme="minorHAnsi"/>
                <w:color w:val="000000"/>
                <w:szCs w:val="20"/>
              </w:rPr>
            </w:pPr>
            <w:r>
              <w:rPr>
                <w:rFonts w:eastAsia="Times New Roman" w:cstheme="minorHAnsi"/>
                <w:color w:val="000000"/>
                <w:szCs w:val="20"/>
              </w:rPr>
              <w:t>7</w:t>
            </w:r>
          </w:p>
        </w:tc>
        <w:tc>
          <w:tcPr>
            <w:tcW w:w="1205" w:type="dxa"/>
            <w:noWrap/>
          </w:tcPr>
          <w:p w14:paraId="0D4B5600" w14:textId="2FE1A863" w:rsidR="00090DBB" w:rsidRPr="00EE06A6" w:rsidRDefault="00090DBB">
            <w:pPr>
              <w:jc w:val="center"/>
              <w:rPr>
                <w:rFonts w:eastAsia="Times New Roman" w:cstheme="minorHAnsi"/>
                <w:color w:val="000000"/>
                <w:szCs w:val="20"/>
              </w:rPr>
            </w:pPr>
            <w:r w:rsidRPr="00F13676">
              <w:t>CN Min; Original Land Use</w:t>
            </w:r>
          </w:p>
        </w:tc>
        <w:tc>
          <w:tcPr>
            <w:tcW w:w="1434" w:type="dxa"/>
            <w:noWrap/>
          </w:tcPr>
          <w:p w14:paraId="1E2EFE84" w14:textId="7F059FD3" w:rsidR="00090DBB" w:rsidRPr="00EE06A6" w:rsidRDefault="00090DBB">
            <w:pPr>
              <w:jc w:val="center"/>
              <w:rPr>
                <w:rFonts w:eastAsia="Times New Roman" w:cstheme="minorHAnsi"/>
                <w:color w:val="000000"/>
                <w:szCs w:val="20"/>
              </w:rPr>
            </w:pPr>
            <w:r w:rsidRPr="00F13676">
              <w:t>Major Roads w/Centerlines Enforced</w:t>
            </w:r>
          </w:p>
        </w:tc>
        <w:tc>
          <w:tcPr>
            <w:tcW w:w="1782" w:type="dxa"/>
            <w:noWrap/>
          </w:tcPr>
          <w:p w14:paraId="0BE6D07E" w14:textId="1AB296C2" w:rsidR="00090DBB" w:rsidRPr="00EE06A6" w:rsidRDefault="00090DBB">
            <w:pPr>
              <w:jc w:val="center"/>
              <w:rPr>
                <w:rFonts w:eastAsia="Times New Roman" w:cstheme="minorHAnsi"/>
                <w:color w:val="000000"/>
                <w:szCs w:val="20"/>
              </w:rPr>
            </w:pPr>
            <w:r w:rsidRPr="00F13676">
              <w:t>Excess Precipitation</w:t>
            </w:r>
          </w:p>
        </w:tc>
        <w:tc>
          <w:tcPr>
            <w:tcW w:w="1456" w:type="dxa"/>
            <w:noWrap/>
          </w:tcPr>
          <w:p w14:paraId="30D930A4" w14:textId="6532DD94" w:rsidR="00090DBB" w:rsidRPr="00EE06A6" w:rsidRDefault="00090DBB">
            <w:pPr>
              <w:jc w:val="center"/>
              <w:rPr>
                <w:rFonts w:eastAsia="Times New Roman" w:cstheme="minorHAnsi"/>
                <w:color w:val="000000"/>
                <w:szCs w:val="20"/>
              </w:rPr>
            </w:pPr>
            <w:r w:rsidRPr="00F13676">
              <w:t>Dry / 30 second</w:t>
            </w:r>
          </w:p>
        </w:tc>
        <w:tc>
          <w:tcPr>
            <w:tcW w:w="1659" w:type="dxa"/>
            <w:noWrap/>
          </w:tcPr>
          <w:p w14:paraId="172BC644" w14:textId="1210D8AD" w:rsidR="00090DBB" w:rsidRPr="00EE06A6" w:rsidRDefault="00090DBB">
            <w:pPr>
              <w:jc w:val="center"/>
              <w:rPr>
                <w:rFonts w:eastAsia="Times New Roman" w:cstheme="minorHAnsi"/>
                <w:color w:val="000000"/>
                <w:szCs w:val="20"/>
              </w:rPr>
            </w:pPr>
            <w:r w:rsidRPr="00F13676">
              <w:t>Stage Hydrograph and Normal Depth</w:t>
            </w:r>
          </w:p>
        </w:tc>
        <w:tc>
          <w:tcPr>
            <w:tcW w:w="1094" w:type="dxa"/>
            <w:noWrap/>
          </w:tcPr>
          <w:p w14:paraId="0561EB82" w14:textId="2B5531CD" w:rsidR="00090DBB" w:rsidRPr="00EE06A6" w:rsidRDefault="00090DBB">
            <w:pPr>
              <w:jc w:val="center"/>
              <w:rPr>
                <w:rFonts w:eastAsia="Times New Roman" w:cstheme="minorHAnsi"/>
                <w:color w:val="000000"/>
                <w:szCs w:val="20"/>
              </w:rPr>
            </w:pPr>
            <w:r w:rsidRPr="00C124F3">
              <w:t>23,406</w:t>
            </w:r>
          </w:p>
        </w:tc>
        <w:tc>
          <w:tcPr>
            <w:tcW w:w="1362" w:type="dxa"/>
            <w:noWrap/>
          </w:tcPr>
          <w:p w14:paraId="189494AC" w14:textId="7E644DDA" w:rsidR="00090DBB" w:rsidRPr="00EE06A6" w:rsidRDefault="00090DBB">
            <w:pPr>
              <w:jc w:val="center"/>
              <w:rPr>
                <w:rFonts w:eastAsia="Times New Roman" w:cstheme="minorHAnsi"/>
                <w:color w:val="000000"/>
                <w:szCs w:val="20"/>
              </w:rPr>
            </w:pPr>
            <w:r w:rsidRPr="00C124F3">
              <w:t>179.06</w:t>
            </w:r>
          </w:p>
        </w:tc>
      </w:tr>
      <w:tr w:rsidR="00127B33" w:rsidRPr="00EE06A6" w14:paraId="74F33450" w14:textId="77777777" w:rsidTr="007D5EB5">
        <w:trPr>
          <w:cnfStyle w:val="000000010000" w:firstRow="0" w:lastRow="0" w:firstColumn="0" w:lastColumn="0" w:oddVBand="0" w:evenVBand="0" w:oddHBand="0" w:evenHBand="1" w:firstRowFirstColumn="0" w:firstRowLastColumn="0" w:lastRowFirstColumn="0" w:lastRowLastColumn="0"/>
          <w:trHeight w:val="417"/>
          <w:jc w:val="center"/>
        </w:trPr>
        <w:tc>
          <w:tcPr>
            <w:tcW w:w="1009" w:type="dxa"/>
            <w:noWrap/>
            <w:hideMark/>
          </w:tcPr>
          <w:p w14:paraId="4DDDC2F9" w14:textId="77777777" w:rsidR="00090DBB" w:rsidRPr="00EE06A6" w:rsidRDefault="00090DBB" w:rsidP="00090DBB">
            <w:pPr>
              <w:jc w:val="center"/>
              <w:rPr>
                <w:rFonts w:eastAsia="Times New Roman" w:cstheme="minorHAnsi"/>
                <w:color w:val="000000"/>
                <w:szCs w:val="20"/>
              </w:rPr>
            </w:pPr>
            <w:r>
              <w:rPr>
                <w:rFonts w:eastAsia="Times New Roman" w:cstheme="minorHAnsi"/>
                <w:color w:val="000000"/>
                <w:szCs w:val="20"/>
              </w:rPr>
              <w:t>8</w:t>
            </w:r>
          </w:p>
        </w:tc>
        <w:tc>
          <w:tcPr>
            <w:tcW w:w="1205" w:type="dxa"/>
            <w:noWrap/>
          </w:tcPr>
          <w:p w14:paraId="4F8DA7F8" w14:textId="2A81B3ED" w:rsidR="00090DBB" w:rsidRPr="00EE06A6" w:rsidRDefault="00090DBB">
            <w:pPr>
              <w:jc w:val="center"/>
              <w:rPr>
                <w:rFonts w:eastAsia="Times New Roman" w:cstheme="minorHAnsi"/>
                <w:color w:val="000000"/>
                <w:szCs w:val="20"/>
              </w:rPr>
            </w:pPr>
            <w:r w:rsidRPr="00F13676">
              <w:t>CN Min; N M</w:t>
            </w:r>
            <w:r>
              <w:t>ax</w:t>
            </w:r>
          </w:p>
        </w:tc>
        <w:tc>
          <w:tcPr>
            <w:tcW w:w="1434" w:type="dxa"/>
            <w:noWrap/>
          </w:tcPr>
          <w:p w14:paraId="0871A2F3" w14:textId="4CE05D12" w:rsidR="00090DBB" w:rsidRPr="00EE06A6" w:rsidRDefault="00090DBB">
            <w:pPr>
              <w:jc w:val="center"/>
              <w:rPr>
                <w:rFonts w:eastAsia="Times New Roman" w:cstheme="minorHAnsi"/>
                <w:color w:val="000000"/>
                <w:szCs w:val="20"/>
              </w:rPr>
            </w:pPr>
            <w:r w:rsidRPr="00F13676">
              <w:t>Major Roads w/Centerlines Enforced</w:t>
            </w:r>
          </w:p>
        </w:tc>
        <w:tc>
          <w:tcPr>
            <w:tcW w:w="1782" w:type="dxa"/>
            <w:noWrap/>
          </w:tcPr>
          <w:p w14:paraId="0A84ED31" w14:textId="565F4A70" w:rsidR="00090DBB" w:rsidRPr="00EE06A6" w:rsidRDefault="00090DBB">
            <w:pPr>
              <w:jc w:val="center"/>
              <w:rPr>
                <w:rFonts w:eastAsia="Times New Roman" w:cstheme="minorHAnsi"/>
                <w:color w:val="000000"/>
                <w:szCs w:val="20"/>
              </w:rPr>
            </w:pPr>
            <w:r w:rsidRPr="00F13676">
              <w:t>Excess Precipitation</w:t>
            </w:r>
          </w:p>
        </w:tc>
        <w:tc>
          <w:tcPr>
            <w:tcW w:w="1456" w:type="dxa"/>
            <w:noWrap/>
          </w:tcPr>
          <w:p w14:paraId="288C2B06" w14:textId="3CEDCEFF" w:rsidR="00090DBB" w:rsidRPr="00EE06A6" w:rsidRDefault="00090DBB">
            <w:pPr>
              <w:jc w:val="center"/>
              <w:rPr>
                <w:rFonts w:eastAsia="Times New Roman" w:cstheme="minorHAnsi"/>
                <w:color w:val="000000"/>
                <w:szCs w:val="20"/>
              </w:rPr>
            </w:pPr>
            <w:r w:rsidRPr="00F13676">
              <w:t>Dry / 30 second</w:t>
            </w:r>
          </w:p>
        </w:tc>
        <w:tc>
          <w:tcPr>
            <w:tcW w:w="1659" w:type="dxa"/>
            <w:noWrap/>
          </w:tcPr>
          <w:p w14:paraId="245B3DD4" w14:textId="0A2AF0E5" w:rsidR="00090DBB" w:rsidRPr="00EE06A6" w:rsidRDefault="00090DBB">
            <w:pPr>
              <w:jc w:val="center"/>
              <w:rPr>
                <w:rFonts w:eastAsia="Times New Roman" w:cstheme="minorHAnsi"/>
                <w:color w:val="000000"/>
                <w:szCs w:val="20"/>
              </w:rPr>
            </w:pPr>
            <w:r w:rsidRPr="00F13676">
              <w:t>Stage Hydrograph and Normal Depth</w:t>
            </w:r>
          </w:p>
        </w:tc>
        <w:tc>
          <w:tcPr>
            <w:tcW w:w="1094" w:type="dxa"/>
            <w:noWrap/>
          </w:tcPr>
          <w:p w14:paraId="5B5FADC7" w14:textId="2C683604" w:rsidR="00090DBB" w:rsidRPr="00EE06A6" w:rsidRDefault="00090DBB">
            <w:pPr>
              <w:jc w:val="center"/>
              <w:rPr>
                <w:rFonts w:eastAsia="Times New Roman" w:cstheme="minorHAnsi"/>
                <w:color w:val="000000"/>
                <w:szCs w:val="20"/>
              </w:rPr>
            </w:pPr>
            <w:r w:rsidRPr="00C124F3">
              <w:t>19,574</w:t>
            </w:r>
          </w:p>
        </w:tc>
        <w:tc>
          <w:tcPr>
            <w:tcW w:w="1362" w:type="dxa"/>
            <w:noWrap/>
          </w:tcPr>
          <w:p w14:paraId="009A9B3D" w14:textId="34ED1377" w:rsidR="00090DBB" w:rsidRPr="00EE06A6" w:rsidRDefault="00090DBB">
            <w:pPr>
              <w:jc w:val="center"/>
              <w:rPr>
                <w:rFonts w:eastAsia="Times New Roman" w:cstheme="minorHAnsi"/>
                <w:color w:val="000000"/>
                <w:szCs w:val="20"/>
              </w:rPr>
            </w:pPr>
            <w:r w:rsidRPr="00C124F3">
              <w:t>179.08</w:t>
            </w:r>
          </w:p>
        </w:tc>
      </w:tr>
      <w:tr w:rsidR="00127B33" w:rsidRPr="00EE06A6" w14:paraId="4CDC43B8" w14:textId="77777777" w:rsidTr="007D5EB5">
        <w:trPr>
          <w:cnfStyle w:val="000000100000" w:firstRow="0" w:lastRow="0" w:firstColumn="0" w:lastColumn="0" w:oddVBand="0" w:evenVBand="0" w:oddHBand="1" w:evenHBand="0" w:firstRowFirstColumn="0" w:firstRowLastColumn="0" w:lastRowFirstColumn="0" w:lastRowLastColumn="0"/>
          <w:trHeight w:val="417"/>
          <w:jc w:val="center"/>
        </w:trPr>
        <w:tc>
          <w:tcPr>
            <w:tcW w:w="1009" w:type="dxa"/>
            <w:noWrap/>
          </w:tcPr>
          <w:p w14:paraId="7862F4BE" w14:textId="373324E8" w:rsidR="00090DBB" w:rsidRDefault="00E00DAE" w:rsidP="00090DBB">
            <w:pPr>
              <w:jc w:val="center"/>
              <w:rPr>
                <w:rFonts w:eastAsia="Times New Roman" w:cstheme="minorHAnsi"/>
                <w:color w:val="000000"/>
                <w:szCs w:val="20"/>
              </w:rPr>
            </w:pPr>
            <w:r>
              <w:rPr>
                <w:rFonts w:eastAsia="Times New Roman" w:cstheme="minorHAnsi"/>
                <w:color w:val="000000"/>
                <w:szCs w:val="20"/>
              </w:rPr>
              <w:t>9</w:t>
            </w:r>
          </w:p>
        </w:tc>
        <w:tc>
          <w:tcPr>
            <w:tcW w:w="1205" w:type="dxa"/>
            <w:noWrap/>
          </w:tcPr>
          <w:p w14:paraId="075419EF" w14:textId="723B602F" w:rsidR="00090DBB" w:rsidRPr="00D67A7F" w:rsidRDefault="00090DBB">
            <w:pPr>
              <w:jc w:val="center"/>
              <w:rPr>
                <w:rFonts w:eastAsia="Times New Roman" w:cstheme="minorHAnsi"/>
                <w:color w:val="000000"/>
                <w:szCs w:val="20"/>
              </w:rPr>
            </w:pPr>
            <w:r w:rsidRPr="00F13676">
              <w:t>CN Median; Original Land Use</w:t>
            </w:r>
          </w:p>
        </w:tc>
        <w:tc>
          <w:tcPr>
            <w:tcW w:w="1434" w:type="dxa"/>
            <w:noWrap/>
          </w:tcPr>
          <w:p w14:paraId="40739182" w14:textId="0DA0213C" w:rsidR="00090DBB" w:rsidRPr="00EE06A6" w:rsidRDefault="00090DBB">
            <w:pPr>
              <w:jc w:val="center"/>
              <w:rPr>
                <w:rFonts w:eastAsia="Times New Roman" w:cstheme="minorHAnsi"/>
                <w:color w:val="000000"/>
                <w:szCs w:val="20"/>
              </w:rPr>
            </w:pPr>
            <w:r w:rsidRPr="00F13676">
              <w:t>Major Roads w/Centerlines Enforced</w:t>
            </w:r>
          </w:p>
        </w:tc>
        <w:tc>
          <w:tcPr>
            <w:tcW w:w="1782" w:type="dxa"/>
            <w:noWrap/>
          </w:tcPr>
          <w:p w14:paraId="2CA1FE19" w14:textId="5327BE28" w:rsidR="00090DBB" w:rsidRPr="00EE06A6" w:rsidRDefault="00090DBB">
            <w:pPr>
              <w:jc w:val="center"/>
              <w:rPr>
                <w:rFonts w:eastAsia="Times New Roman" w:cstheme="minorHAnsi"/>
                <w:color w:val="000000"/>
                <w:szCs w:val="20"/>
              </w:rPr>
            </w:pPr>
            <w:r w:rsidRPr="00F13676">
              <w:t>Excess Precipitation</w:t>
            </w:r>
          </w:p>
        </w:tc>
        <w:tc>
          <w:tcPr>
            <w:tcW w:w="1456" w:type="dxa"/>
            <w:noWrap/>
          </w:tcPr>
          <w:p w14:paraId="5D9DBEB3" w14:textId="222FC0A8" w:rsidR="00090DBB" w:rsidRPr="00EE06A6" w:rsidRDefault="00090DBB">
            <w:pPr>
              <w:jc w:val="center"/>
              <w:rPr>
                <w:rFonts w:eastAsia="Times New Roman" w:cstheme="minorHAnsi"/>
                <w:color w:val="000000"/>
                <w:szCs w:val="20"/>
              </w:rPr>
            </w:pPr>
            <w:r w:rsidRPr="00F13676">
              <w:t>Dry / 30 second</w:t>
            </w:r>
          </w:p>
        </w:tc>
        <w:tc>
          <w:tcPr>
            <w:tcW w:w="1659" w:type="dxa"/>
            <w:noWrap/>
          </w:tcPr>
          <w:p w14:paraId="07A9CD05" w14:textId="1CFEBDF5" w:rsidR="00090DBB" w:rsidRPr="00744E84" w:rsidRDefault="00090DBB">
            <w:pPr>
              <w:jc w:val="center"/>
              <w:rPr>
                <w:rFonts w:eastAsia="Times New Roman" w:cstheme="minorHAnsi"/>
                <w:color w:val="000000"/>
                <w:szCs w:val="20"/>
              </w:rPr>
            </w:pPr>
            <w:r w:rsidRPr="00F13676">
              <w:t>Stage Hydrograph and Normal Depth</w:t>
            </w:r>
          </w:p>
        </w:tc>
        <w:tc>
          <w:tcPr>
            <w:tcW w:w="1094" w:type="dxa"/>
            <w:noWrap/>
          </w:tcPr>
          <w:p w14:paraId="182AF330" w14:textId="73CA1A12" w:rsidR="00090DBB" w:rsidRPr="00A66E7D" w:rsidDel="00745190" w:rsidRDefault="00090DBB">
            <w:pPr>
              <w:jc w:val="center"/>
            </w:pPr>
            <w:r w:rsidRPr="008D6774">
              <w:t>28,996</w:t>
            </w:r>
          </w:p>
        </w:tc>
        <w:tc>
          <w:tcPr>
            <w:tcW w:w="1362" w:type="dxa"/>
            <w:noWrap/>
          </w:tcPr>
          <w:p w14:paraId="42C03F05" w14:textId="2B571BFA" w:rsidR="00090DBB" w:rsidRPr="00A66E7D" w:rsidDel="00745190" w:rsidRDefault="00090DBB">
            <w:pPr>
              <w:jc w:val="center"/>
            </w:pPr>
            <w:r w:rsidRPr="008D6774">
              <w:t>180.22</w:t>
            </w:r>
          </w:p>
        </w:tc>
      </w:tr>
      <w:tr w:rsidR="00127B33" w:rsidRPr="00EE06A6" w14:paraId="705EA08D" w14:textId="77777777" w:rsidTr="007D5EB5">
        <w:trPr>
          <w:cnfStyle w:val="000000010000" w:firstRow="0" w:lastRow="0" w:firstColumn="0" w:lastColumn="0" w:oddVBand="0" w:evenVBand="0" w:oddHBand="0" w:evenHBand="1" w:firstRowFirstColumn="0" w:firstRowLastColumn="0" w:lastRowFirstColumn="0" w:lastRowLastColumn="0"/>
          <w:trHeight w:val="417"/>
          <w:jc w:val="center"/>
        </w:trPr>
        <w:tc>
          <w:tcPr>
            <w:tcW w:w="1009" w:type="dxa"/>
            <w:noWrap/>
          </w:tcPr>
          <w:p w14:paraId="7D2EE6C1" w14:textId="401BA0BD" w:rsidR="00090DBB" w:rsidRDefault="00090DBB" w:rsidP="00090DBB">
            <w:pPr>
              <w:jc w:val="center"/>
              <w:rPr>
                <w:rFonts w:eastAsia="Times New Roman" w:cstheme="minorHAnsi"/>
                <w:color w:val="000000"/>
                <w:szCs w:val="20"/>
              </w:rPr>
            </w:pPr>
            <w:r>
              <w:rPr>
                <w:rFonts w:eastAsia="Times New Roman" w:cstheme="minorHAnsi"/>
                <w:color w:val="000000"/>
                <w:szCs w:val="20"/>
              </w:rPr>
              <w:t>1</w:t>
            </w:r>
            <w:r w:rsidR="00E00DAE">
              <w:rPr>
                <w:rFonts w:eastAsia="Times New Roman" w:cstheme="minorHAnsi"/>
                <w:color w:val="000000"/>
                <w:szCs w:val="20"/>
              </w:rPr>
              <w:t>0</w:t>
            </w:r>
          </w:p>
        </w:tc>
        <w:tc>
          <w:tcPr>
            <w:tcW w:w="1205" w:type="dxa"/>
            <w:noWrap/>
          </w:tcPr>
          <w:p w14:paraId="0B5763D7" w14:textId="2ED47ADB" w:rsidR="00090DBB" w:rsidDel="005F4416" w:rsidRDefault="00090DBB">
            <w:pPr>
              <w:jc w:val="center"/>
              <w:rPr>
                <w:rFonts w:eastAsia="Times New Roman" w:cstheme="minorHAnsi"/>
                <w:color w:val="000000"/>
                <w:szCs w:val="20"/>
              </w:rPr>
            </w:pPr>
            <w:r w:rsidRPr="00F13676">
              <w:t xml:space="preserve">CN Median; </w:t>
            </w:r>
            <w:r w:rsidRPr="00570C14">
              <w:t>N M</w:t>
            </w:r>
            <w:r>
              <w:t>ax</w:t>
            </w:r>
          </w:p>
        </w:tc>
        <w:tc>
          <w:tcPr>
            <w:tcW w:w="1434" w:type="dxa"/>
            <w:noWrap/>
          </w:tcPr>
          <w:p w14:paraId="329DEDF9" w14:textId="0B98716A" w:rsidR="00090DBB" w:rsidRPr="00EE06A6" w:rsidDel="005F4416" w:rsidRDefault="00090DBB">
            <w:pPr>
              <w:jc w:val="center"/>
              <w:rPr>
                <w:rFonts w:eastAsia="Times New Roman" w:cstheme="minorHAnsi"/>
                <w:color w:val="000000"/>
                <w:szCs w:val="20"/>
              </w:rPr>
            </w:pPr>
            <w:r w:rsidRPr="00F13676">
              <w:t>Major Roads w/Centerlines Enforced</w:t>
            </w:r>
          </w:p>
        </w:tc>
        <w:tc>
          <w:tcPr>
            <w:tcW w:w="1782" w:type="dxa"/>
            <w:noWrap/>
          </w:tcPr>
          <w:p w14:paraId="6FBF2C24" w14:textId="7243AB13" w:rsidR="00090DBB" w:rsidRPr="00EE06A6" w:rsidDel="005F4416" w:rsidRDefault="00090DBB">
            <w:pPr>
              <w:jc w:val="center"/>
              <w:rPr>
                <w:rFonts w:eastAsia="Times New Roman" w:cstheme="minorHAnsi"/>
                <w:color w:val="000000"/>
                <w:szCs w:val="20"/>
              </w:rPr>
            </w:pPr>
            <w:r w:rsidRPr="00F13676">
              <w:t>Excess Precipitation</w:t>
            </w:r>
          </w:p>
        </w:tc>
        <w:tc>
          <w:tcPr>
            <w:tcW w:w="1456" w:type="dxa"/>
            <w:noWrap/>
          </w:tcPr>
          <w:p w14:paraId="140D543F" w14:textId="2906E141" w:rsidR="00090DBB" w:rsidRPr="00D16BFF" w:rsidDel="005F4416" w:rsidRDefault="00090DBB">
            <w:pPr>
              <w:jc w:val="center"/>
              <w:rPr>
                <w:rFonts w:eastAsia="Times New Roman" w:cstheme="minorHAnsi"/>
                <w:color w:val="000000"/>
                <w:szCs w:val="20"/>
              </w:rPr>
            </w:pPr>
            <w:r w:rsidRPr="00F13676">
              <w:t>Dry / 30 second</w:t>
            </w:r>
          </w:p>
        </w:tc>
        <w:tc>
          <w:tcPr>
            <w:tcW w:w="1659" w:type="dxa"/>
            <w:noWrap/>
          </w:tcPr>
          <w:p w14:paraId="5E65AF67" w14:textId="07FC3D14" w:rsidR="00090DBB" w:rsidRPr="00744E84" w:rsidDel="005F4416" w:rsidRDefault="00090DBB">
            <w:pPr>
              <w:jc w:val="center"/>
              <w:rPr>
                <w:rFonts w:eastAsia="Times New Roman" w:cstheme="minorHAnsi"/>
                <w:color w:val="000000"/>
                <w:szCs w:val="20"/>
              </w:rPr>
            </w:pPr>
            <w:r w:rsidRPr="00F13676">
              <w:t>Stage Hydrograph and Normal Depth</w:t>
            </w:r>
          </w:p>
        </w:tc>
        <w:tc>
          <w:tcPr>
            <w:tcW w:w="1094" w:type="dxa"/>
            <w:noWrap/>
          </w:tcPr>
          <w:p w14:paraId="7E06FD4C" w14:textId="5509FE57" w:rsidR="00090DBB" w:rsidDel="005F4416" w:rsidRDefault="00090DBB">
            <w:pPr>
              <w:jc w:val="center"/>
            </w:pPr>
            <w:r w:rsidRPr="008D6774">
              <w:t>23,761</w:t>
            </w:r>
          </w:p>
        </w:tc>
        <w:tc>
          <w:tcPr>
            <w:tcW w:w="1362" w:type="dxa"/>
            <w:noWrap/>
          </w:tcPr>
          <w:p w14:paraId="6D30489D" w14:textId="7B6F258B" w:rsidR="00090DBB" w:rsidDel="005F4416" w:rsidRDefault="00090DBB">
            <w:pPr>
              <w:jc w:val="center"/>
            </w:pPr>
            <w:r w:rsidRPr="008D6774">
              <w:t>180.13</w:t>
            </w:r>
          </w:p>
        </w:tc>
      </w:tr>
      <w:tr w:rsidR="00127B33" w:rsidRPr="00EE06A6" w14:paraId="632F9804" w14:textId="77777777" w:rsidTr="007D5EB5">
        <w:trPr>
          <w:cnfStyle w:val="000000100000" w:firstRow="0" w:lastRow="0" w:firstColumn="0" w:lastColumn="0" w:oddVBand="0" w:evenVBand="0" w:oddHBand="1" w:evenHBand="0" w:firstRowFirstColumn="0" w:firstRowLastColumn="0" w:lastRowFirstColumn="0" w:lastRowLastColumn="0"/>
          <w:trHeight w:val="417"/>
          <w:jc w:val="center"/>
        </w:trPr>
        <w:tc>
          <w:tcPr>
            <w:tcW w:w="1009" w:type="dxa"/>
            <w:noWrap/>
          </w:tcPr>
          <w:p w14:paraId="409C6F45" w14:textId="7EF23EEF" w:rsidR="00090DBB" w:rsidRDefault="00090DBB" w:rsidP="00090DBB">
            <w:pPr>
              <w:jc w:val="center"/>
              <w:rPr>
                <w:rFonts w:eastAsia="Times New Roman" w:cstheme="minorHAnsi"/>
                <w:color w:val="000000"/>
                <w:szCs w:val="20"/>
              </w:rPr>
            </w:pPr>
            <w:r>
              <w:rPr>
                <w:rFonts w:eastAsia="Times New Roman" w:cstheme="minorHAnsi"/>
                <w:color w:val="000000"/>
                <w:szCs w:val="20"/>
              </w:rPr>
              <w:t>1</w:t>
            </w:r>
            <w:r w:rsidR="00E00DAE">
              <w:rPr>
                <w:rFonts w:eastAsia="Times New Roman" w:cstheme="minorHAnsi"/>
                <w:color w:val="000000"/>
                <w:szCs w:val="20"/>
              </w:rPr>
              <w:t>1</w:t>
            </w:r>
          </w:p>
        </w:tc>
        <w:tc>
          <w:tcPr>
            <w:tcW w:w="1205" w:type="dxa"/>
            <w:noWrap/>
          </w:tcPr>
          <w:p w14:paraId="4C657B4A" w14:textId="6AD88547" w:rsidR="00090DBB" w:rsidDel="005F4416" w:rsidRDefault="00090DBB">
            <w:pPr>
              <w:jc w:val="center"/>
              <w:rPr>
                <w:rFonts w:eastAsia="Times New Roman" w:cstheme="minorHAnsi"/>
                <w:color w:val="000000"/>
                <w:szCs w:val="20"/>
              </w:rPr>
            </w:pPr>
            <w:r w:rsidRPr="00F13676">
              <w:t xml:space="preserve">CN Median; </w:t>
            </w:r>
            <w:r w:rsidRPr="00570C14">
              <w:t>N Min</w:t>
            </w:r>
          </w:p>
        </w:tc>
        <w:tc>
          <w:tcPr>
            <w:tcW w:w="1434" w:type="dxa"/>
            <w:noWrap/>
          </w:tcPr>
          <w:p w14:paraId="6C379BD3" w14:textId="46077211" w:rsidR="00090DBB" w:rsidRPr="00EE06A6" w:rsidDel="005F4416" w:rsidRDefault="00090DBB">
            <w:pPr>
              <w:jc w:val="center"/>
              <w:rPr>
                <w:rFonts w:eastAsia="Times New Roman" w:cstheme="minorHAnsi"/>
                <w:color w:val="000000"/>
                <w:szCs w:val="20"/>
              </w:rPr>
            </w:pPr>
            <w:r w:rsidRPr="00F13676">
              <w:t>Major Roads w/Centerlines Enforced</w:t>
            </w:r>
          </w:p>
        </w:tc>
        <w:tc>
          <w:tcPr>
            <w:tcW w:w="1782" w:type="dxa"/>
            <w:noWrap/>
          </w:tcPr>
          <w:p w14:paraId="2C61D49B" w14:textId="26AFC2AE" w:rsidR="00090DBB" w:rsidRPr="00EE06A6" w:rsidDel="005F4416" w:rsidRDefault="00090DBB">
            <w:pPr>
              <w:jc w:val="center"/>
              <w:rPr>
                <w:rFonts w:eastAsia="Times New Roman" w:cstheme="minorHAnsi"/>
                <w:color w:val="000000"/>
                <w:szCs w:val="20"/>
              </w:rPr>
            </w:pPr>
            <w:r w:rsidRPr="00F13676">
              <w:t>Excess Precipitation</w:t>
            </w:r>
          </w:p>
        </w:tc>
        <w:tc>
          <w:tcPr>
            <w:tcW w:w="1456" w:type="dxa"/>
            <w:noWrap/>
          </w:tcPr>
          <w:p w14:paraId="402607F7" w14:textId="3FCC5225" w:rsidR="00090DBB" w:rsidRPr="00D16BFF" w:rsidDel="005F4416" w:rsidRDefault="00090DBB">
            <w:pPr>
              <w:jc w:val="center"/>
              <w:rPr>
                <w:rFonts w:eastAsia="Times New Roman" w:cstheme="minorHAnsi"/>
                <w:color w:val="000000"/>
                <w:szCs w:val="20"/>
              </w:rPr>
            </w:pPr>
            <w:r w:rsidRPr="00F13676">
              <w:t>Dry / 30 second</w:t>
            </w:r>
          </w:p>
        </w:tc>
        <w:tc>
          <w:tcPr>
            <w:tcW w:w="1659" w:type="dxa"/>
            <w:noWrap/>
          </w:tcPr>
          <w:p w14:paraId="0E0C576A" w14:textId="1C78337B" w:rsidR="00090DBB" w:rsidRPr="00744E84" w:rsidDel="005F4416" w:rsidRDefault="00090DBB">
            <w:pPr>
              <w:jc w:val="center"/>
              <w:rPr>
                <w:rFonts w:eastAsia="Times New Roman" w:cstheme="minorHAnsi"/>
                <w:color w:val="000000"/>
                <w:szCs w:val="20"/>
              </w:rPr>
            </w:pPr>
            <w:r w:rsidRPr="00F13676">
              <w:t>Stage Hydrograph and Normal Depth</w:t>
            </w:r>
          </w:p>
        </w:tc>
        <w:tc>
          <w:tcPr>
            <w:tcW w:w="1094" w:type="dxa"/>
            <w:noWrap/>
          </w:tcPr>
          <w:p w14:paraId="0A823855" w14:textId="720052CF" w:rsidR="00090DBB" w:rsidDel="005F4416" w:rsidRDefault="00090DBB">
            <w:pPr>
              <w:jc w:val="center"/>
            </w:pPr>
            <w:r w:rsidRPr="008D6774">
              <w:t>40,460</w:t>
            </w:r>
          </w:p>
        </w:tc>
        <w:tc>
          <w:tcPr>
            <w:tcW w:w="1362" w:type="dxa"/>
            <w:noWrap/>
          </w:tcPr>
          <w:p w14:paraId="40B7B88C" w14:textId="1175BF38" w:rsidR="00090DBB" w:rsidDel="005F4416" w:rsidRDefault="00090DBB">
            <w:pPr>
              <w:jc w:val="center"/>
            </w:pPr>
            <w:r w:rsidRPr="008D6774">
              <w:t>179.85</w:t>
            </w:r>
          </w:p>
        </w:tc>
      </w:tr>
      <w:tr w:rsidR="009C6E95" w:rsidRPr="00EE06A6" w14:paraId="5C30E8F0" w14:textId="77777777" w:rsidTr="007D5EB5">
        <w:trPr>
          <w:cnfStyle w:val="000000010000" w:firstRow="0" w:lastRow="0" w:firstColumn="0" w:lastColumn="0" w:oddVBand="0" w:evenVBand="0" w:oddHBand="0" w:evenHBand="1" w:firstRowFirstColumn="0" w:firstRowLastColumn="0" w:lastRowFirstColumn="0" w:lastRowLastColumn="0"/>
          <w:trHeight w:val="417"/>
          <w:jc w:val="center"/>
        </w:trPr>
        <w:tc>
          <w:tcPr>
            <w:tcW w:w="1009" w:type="dxa"/>
            <w:noWrap/>
          </w:tcPr>
          <w:p w14:paraId="72F6640F" w14:textId="2E655395" w:rsidR="009C6E95" w:rsidRPr="00103782" w:rsidRDefault="009C6E95" w:rsidP="009C6E95">
            <w:pPr>
              <w:jc w:val="center"/>
              <w:rPr>
                <w:rFonts w:eastAsia="Times New Roman" w:cstheme="minorHAnsi"/>
                <w:color w:val="000000"/>
                <w:szCs w:val="20"/>
                <w:vertAlign w:val="superscript"/>
              </w:rPr>
            </w:pPr>
            <w:r>
              <w:rPr>
                <w:rFonts w:eastAsia="Times New Roman" w:cstheme="minorHAnsi"/>
                <w:color w:val="000000"/>
                <w:szCs w:val="20"/>
              </w:rPr>
              <w:t>1</w:t>
            </w:r>
            <w:r w:rsidR="00E00DAE">
              <w:rPr>
                <w:rFonts w:eastAsia="Times New Roman" w:cstheme="minorHAnsi"/>
                <w:color w:val="000000"/>
                <w:szCs w:val="20"/>
              </w:rPr>
              <w:t>2</w:t>
            </w:r>
            <w:r w:rsidR="00127B33">
              <w:rPr>
                <w:rFonts w:eastAsia="Times New Roman" w:cstheme="minorHAnsi"/>
                <w:color w:val="000000"/>
                <w:szCs w:val="20"/>
                <w:vertAlign w:val="superscript"/>
              </w:rPr>
              <w:t>3</w:t>
            </w:r>
          </w:p>
        </w:tc>
        <w:tc>
          <w:tcPr>
            <w:tcW w:w="1205" w:type="dxa"/>
            <w:noWrap/>
          </w:tcPr>
          <w:p w14:paraId="7169893C" w14:textId="665F855C" w:rsidR="009C6E95" w:rsidDel="005F4416" w:rsidRDefault="009C6E95">
            <w:pPr>
              <w:jc w:val="center"/>
              <w:rPr>
                <w:rFonts w:eastAsia="Times New Roman" w:cstheme="minorHAnsi"/>
                <w:color w:val="000000"/>
                <w:szCs w:val="20"/>
              </w:rPr>
            </w:pPr>
            <w:r w:rsidRPr="009C6E95">
              <w:rPr>
                <w:rFonts w:eastAsia="Times New Roman" w:cstheme="minorHAnsi"/>
                <w:color w:val="000000"/>
                <w:szCs w:val="20"/>
              </w:rPr>
              <w:t>CN Min; N Min</w:t>
            </w:r>
          </w:p>
        </w:tc>
        <w:tc>
          <w:tcPr>
            <w:tcW w:w="1434" w:type="dxa"/>
            <w:noWrap/>
          </w:tcPr>
          <w:p w14:paraId="78C2B150" w14:textId="5DD5B777" w:rsidR="009C6E95" w:rsidRPr="00EE06A6" w:rsidDel="005F4416" w:rsidRDefault="009C6E95">
            <w:pPr>
              <w:jc w:val="center"/>
              <w:rPr>
                <w:rFonts w:eastAsia="Times New Roman" w:cstheme="minorHAnsi"/>
                <w:color w:val="000000"/>
                <w:szCs w:val="20"/>
              </w:rPr>
            </w:pPr>
            <w:r w:rsidRPr="00EC60B1">
              <w:t>Major Roads w/Centerlines Enforced</w:t>
            </w:r>
          </w:p>
        </w:tc>
        <w:tc>
          <w:tcPr>
            <w:tcW w:w="1782" w:type="dxa"/>
            <w:noWrap/>
          </w:tcPr>
          <w:p w14:paraId="60194744" w14:textId="6AEC4498" w:rsidR="009C6E95" w:rsidRPr="00EE06A6" w:rsidDel="005F4416" w:rsidRDefault="009C6E95">
            <w:pPr>
              <w:jc w:val="center"/>
              <w:rPr>
                <w:rFonts w:eastAsia="Times New Roman" w:cstheme="minorHAnsi"/>
                <w:color w:val="000000"/>
                <w:szCs w:val="20"/>
              </w:rPr>
            </w:pPr>
            <w:r w:rsidRPr="00EC60B1">
              <w:t>Excess Precipitation</w:t>
            </w:r>
          </w:p>
        </w:tc>
        <w:tc>
          <w:tcPr>
            <w:tcW w:w="1456" w:type="dxa"/>
            <w:noWrap/>
          </w:tcPr>
          <w:p w14:paraId="44CFE99F" w14:textId="0510586F" w:rsidR="009C6E95" w:rsidRPr="00D16BFF" w:rsidDel="005F4416" w:rsidRDefault="009C6E95">
            <w:pPr>
              <w:jc w:val="center"/>
              <w:rPr>
                <w:rFonts w:eastAsia="Times New Roman" w:cstheme="minorHAnsi"/>
                <w:color w:val="000000"/>
                <w:szCs w:val="20"/>
              </w:rPr>
            </w:pPr>
            <w:r w:rsidRPr="00EC60B1">
              <w:t>Dry / 30 second</w:t>
            </w:r>
          </w:p>
        </w:tc>
        <w:tc>
          <w:tcPr>
            <w:tcW w:w="1659" w:type="dxa"/>
            <w:noWrap/>
          </w:tcPr>
          <w:p w14:paraId="77426481" w14:textId="5F1D4C4D" w:rsidR="009C6E95" w:rsidRPr="00744E84" w:rsidDel="005F4416" w:rsidRDefault="009C6E95">
            <w:pPr>
              <w:jc w:val="center"/>
              <w:rPr>
                <w:rFonts w:eastAsia="Times New Roman" w:cstheme="minorHAnsi"/>
                <w:color w:val="000000"/>
                <w:szCs w:val="20"/>
              </w:rPr>
            </w:pPr>
            <w:r w:rsidRPr="00EC60B1">
              <w:t>Stage Hydrograph and Normal Depth</w:t>
            </w:r>
          </w:p>
        </w:tc>
        <w:tc>
          <w:tcPr>
            <w:tcW w:w="1094" w:type="dxa"/>
            <w:noWrap/>
          </w:tcPr>
          <w:p w14:paraId="4916B0B5" w14:textId="345B38DD" w:rsidR="009C6E95" w:rsidDel="005F4416" w:rsidRDefault="009C6E95">
            <w:pPr>
              <w:jc w:val="center"/>
            </w:pPr>
            <w:r w:rsidRPr="00EC60B1">
              <w:t>42</w:t>
            </w:r>
            <w:r w:rsidR="00CA009D">
              <w:t>,</w:t>
            </w:r>
            <w:r w:rsidRPr="00EC60B1">
              <w:t>011</w:t>
            </w:r>
          </w:p>
        </w:tc>
        <w:tc>
          <w:tcPr>
            <w:tcW w:w="1362" w:type="dxa"/>
            <w:noWrap/>
          </w:tcPr>
          <w:p w14:paraId="0685F5BC" w14:textId="15B9B605" w:rsidR="009C6E95" w:rsidDel="005F4416" w:rsidRDefault="009C6E95">
            <w:pPr>
              <w:jc w:val="center"/>
            </w:pPr>
            <w:r w:rsidRPr="00EC60B1">
              <w:t>180.20</w:t>
            </w:r>
          </w:p>
        </w:tc>
      </w:tr>
      <w:tr w:rsidR="00127B33" w:rsidRPr="00EE06A6" w14:paraId="0F625510" w14:textId="77777777" w:rsidTr="007D5EB5">
        <w:trPr>
          <w:cnfStyle w:val="000000100000" w:firstRow="0" w:lastRow="0" w:firstColumn="0" w:lastColumn="0" w:oddVBand="0" w:evenVBand="0" w:oddHBand="1" w:evenHBand="0" w:firstRowFirstColumn="0" w:firstRowLastColumn="0" w:lastRowFirstColumn="0" w:lastRowLastColumn="0"/>
          <w:trHeight w:val="417"/>
          <w:jc w:val="center"/>
        </w:trPr>
        <w:tc>
          <w:tcPr>
            <w:tcW w:w="6886" w:type="dxa"/>
            <w:gridSpan w:val="5"/>
            <w:noWrap/>
          </w:tcPr>
          <w:p w14:paraId="70E2EA00" w14:textId="77777777" w:rsidR="005F4416" w:rsidRPr="00D16BFF" w:rsidRDefault="005F4416" w:rsidP="00875D88">
            <w:pPr>
              <w:jc w:val="center"/>
              <w:rPr>
                <w:rFonts w:eastAsia="Times New Roman" w:cstheme="minorHAnsi"/>
                <w:color w:val="000000"/>
                <w:szCs w:val="20"/>
              </w:rPr>
            </w:pPr>
          </w:p>
        </w:tc>
        <w:tc>
          <w:tcPr>
            <w:tcW w:w="1659" w:type="dxa"/>
            <w:noWrap/>
          </w:tcPr>
          <w:p w14:paraId="4C37EAC0" w14:textId="199A8D9E" w:rsidR="005F4416" w:rsidRPr="00744E84" w:rsidRDefault="005F4416" w:rsidP="00875D88">
            <w:pPr>
              <w:jc w:val="center"/>
              <w:rPr>
                <w:rFonts w:eastAsia="Times New Roman" w:cstheme="minorHAnsi"/>
                <w:color w:val="000000"/>
                <w:szCs w:val="20"/>
              </w:rPr>
            </w:pPr>
            <w:r w:rsidRPr="00EE06A6">
              <w:rPr>
                <w:rFonts w:eastAsia="Times New Roman" w:cstheme="minorHAnsi"/>
                <w:color w:val="000000"/>
                <w:szCs w:val="20"/>
              </w:rPr>
              <w:t>Gage Analysis:</w:t>
            </w:r>
          </w:p>
        </w:tc>
        <w:tc>
          <w:tcPr>
            <w:tcW w:w="1094" w:type="dxa"/>
            <w:noWrap/>
          </w:tcPr>
          <w:p w14:paraId="18359F32" w14:textId="47D90DFA" w:rsidR="005F4416" w:rsidRDefault="00127B33" w:rsidP="00875D88">
            <w:pPr>
              <w:jc w:val="center"/>
            </w:pPr>
            <w:r w:rsidRPr="00127B33">
              <w:t>41</w:t>
            </w:r>
            <w:r>
              <w:t>,</w:t>
            </w:r>
            <w:r w:rsidRPr="00127B33">
              <w:t>900</w:t>
            </w:r>
          </w:p>
        </w:tc>
        <w:tc>
          <w:tcPr>
            <w:tcW w:w="1362" w:type="dxa"/>
            <w:noWrap/>
          </w:tcPr>
          <w:p w14:paraId="5C28F3AA" w14:textId="4EDB8F5E" w:rsidR="005F4416" w:rsidRDefault="00CA009D" w:rsidP="00875D88">
            <w:pPr>
              <w:jc w:val="center"/>
            </w:pPr>
            <w:r w:rsidRPr="00CA009D">
              <w:t>177.88</w:t>
            </w:r>
            <w:r w:rsidR="00127B33">
              <w:rPr>
                <w:vertAlign w:val="superscript"/>
              </w:rPr>
              <w:t>4</w:t>
            </w:r>
          </w:p>
        </w:tc>
      </w:tr>
    </w:tbl>
    <w:p w14:paraId="7BBE6A40" w14:textId="77777777" w:rsidR="002008C8" w:rsidRDefault="002008C8" w:rsidP="0036657E">
      <w:pPr>
        <w:rPr>
          <w:rFonts w:eastAsia="Times New Roman" w:cstheme="minorHAnsi"/>
          <w:color w:val="000000"/>
          <w:sz w:val="20"/>
          <w:szCs w:val="20"/>
          <w:vertAlign w:val="superscript"/>
        </w:rPr>
      </w:pPr>
    </w:p>
    <w:p w14:paraId="42E00A44" w14:textId="4A2BDBFA" w:rsidR="0036657E" w:rsidRPr="00264E25" w:rsidRDefault="0036657E" w:rsidP="0036657E">
      <w:pPr>
        <w:rPr>
          <w:rFonts w:eastAsia="Times New Roman" w:cstheme="minorHAnsi"/>
          <w:color w:val="000000"/>
          <w:sz w:val="20"/>
          <w:szCs w:val="20"/>
        </w:rPr>
      </w:pPr>
      <w:r w:rsidRPr="00264E25">
        <w:rPr>
          <w:rFonts w:eastAsia="Times New Roman" w:cstheme="minorHAnsi"/>
          <w:color w:val="000000"/>
          <w:sz w:val="20"/>
          <w:szCs w:val="20"/>
          <w:vertAlign w:val="superscript"/>
        </w:rPr>
        <w:t>1</w:t>
      </w:r>
      <w:r w:rsidRPr="00264E25">
        <w:rPr>
          <w:rFonts w:eastAsia="Times New Roman" w:cstheme="minorHAnsi"/>
          <w:color w:val="000000"/>
          <w:sz w:val="20"/>
          <w:szCs w:val="20"/>
        </w:rPr>
        <w:t xml:space="preserve"> </w:t>
      </w:r>
      <w:r w:rsidR="00875D88" w:rsidRPr="00264E25">
        <w:rPr>
          <w:rFonts w:eastAsia="Times New Roman" w:cstheme="minorHAnsi"/>
          <w:color w:val="000000"/>
          <w:sz w:val="20"/>
          <w:szCs w:val="20"/>
        </w:rPr>
        <w:t xml:space="preserve">All iterations included breaklines for </w:t>
      </w:r>
      <w:r w:rsidR="00875D88">
        <w:rPr>
          <w:rFonts w:eastAsia="Times New Roman" w:cstheme="minorHAnsi"/>
          <w:color w:val="000000"/>
          <w:sz w:val="20"/>
          <w:szCs w:val="20"/>
        </w:rPr>
        <w:t>roads and centerlines</w:t>
      </w:r>
      <w:r w:rsidR="00875D88" w:rsidRPr="00264E25">
        <w:rPr>
          <w:rFonts w:eastAsia="Times New Roman" w:cstheme="minorHAnsi"/>
          <w:color w:val="000000"/>
          <w:sz w:val="20"/>
          <w:szCs w:val="20"/>
        </w:rPr>
        <w:t>.</w:t>
      </w:r>
    </w:p>
    <w:p w14:paraId="3ECA30B6" w14:textId="727D1C6E" w:rsidR="0036657E" w:rsidRPr="00264E25" w:rsidRDefault="005F4416" w:rsidP="0036657E">
      <w:pPr>
        <w:rPr>
          <w:sz w:val="20"/>
          <w:szCs w:val="20"/>
        </w:rPr>
      </w:pPr>
      <w:r>
        <w:rPr>
          <w:sz w:val="20"/>
          <w:szCs w:val="20"/>
          <w:vertAlign w:val="superscript"/>
        </w:rPr>
        <w:t>2</w:t>
      </w:r>
      <w:r w:rsidR="0036657E" w:rsidRPr="00264E25">
        <w:rPr>
          <w:sz w:val="20"/>
          <w:szCs w:val="20"/>
        </w:rPr>
        <w:t xml:space="preserve"> Normal depth boundary conditions used except directly next to inflow boundaries in low lying areas due to the some of the flow immediately leaving the model.</w:t>
      </w:r>
    </w:p>
    <w:p w14:paraId="6DBB7C3F" w14:textId="6061D0BA" w:rsidR="0036657E" w:rsidRPr="0003647F" w:rsidRDefault="005F4416" w:rsidP="0036657E">
      <w:pPr>
        <w:rPr>
          <w:sz w:val="20"/>
          <w:szCs w:val="20"/>
        </w:rPr>
      </w:pPr>
      <w:r>
        <w:rPr>
          <w:sz w:val="20"/>
          <w:szCs w:val="20"/>
          <w:vertAlign w:val="superscript"/>
        </w:rPr>
        <w:t>3</w:t>
      </w:r>
      <w:r w:rsidR="0036657E">
        <w:rPr>
          <w:sz w:val="20"/>
          <w:szCs w:val="20"/>
        </w:rPr>
        <w:t xml:space="preserve"> Parameters from Iteration </w:t>
      </w:r>
      <w:r w:rsidR="00DA3FAB">
        <w:rPr>
          <w:sz w:val="20"/>
          <w:szCs w:val="20"/>
        </w:rPr>
        <w:t xml:space="preserve">12 </w:t>
      </w:r>
      <w:r w:rsidR="0036657E">
        <w:rPr>
          <w:sz w:val="20"/>
          <w:szCs w:val="20"/>
        </w:rPr>
        <w:t>were used for the final model, however additional computational mesh was implemented flowing the results of the sensitivity analysis.</w:t>
      </w:r>
    </w:p>
    <w:p w14:paraId="19FBBC6E" w14:textId="1BD77012" w:rsidR="0036657E" w:rsidRDefault="005F4416" w:rsidP="00886C5F">
      <w:pPr>
        <w:rPr>
          <w:sz w:val="20"/>
          <w:szCs w:val="20"/>
        </w:rPr>
      </w:pPr>
      <w:r>
        <w:rPr>
          <w:sz w:val="20"/>
          <w:szCs w:val="20"/>
          <w:vertAlign w:val="superscript"/>
        </w:rPr>
        <w:t>4</w:t>
      </w:r>
      <w:r w:rsidR="0036657E" w:rsidRPr="00264E25">
        <w:rPr>
          <w:sz w:val="20"/>
          <w:szCs w:val="20"/>
        </w:rPr>
        <w:t xml:space="preserve"> Water surface elevation is approximate based on PeakFQ input data.</w:t>
      </w:r>
    </w:p>
    <w:p w14:paraId="78B5C034" w14:textId="7271C72F" w:rsidR="00B27AB0" w:rsidRDefault="00B27AB0" w:rsidP="00886C5F">
      <w:pPr>
        <w:rPr>
          <w:sz w:val="20"/>
          <w:szCs w:val="20"/>
        </w:rPr>
      </w:pPr>
    </w:p>
    <w:p w14:paraId="2542A4AE" w14:textId="19238C0A" w:rsidR="00CC63FA" w:rsidRPr="00264E25" w:rsidRDefault="00CC63FA" w:rsidP="00CC63FA">
      <w:pPr>
        <w:pStyle w:val="Heading2"/>
      </w:pPr>
      <w:bookmarkStart w:id="170" w:name="_Toc85726580"/>
      <w:bookmarkStart w:id="171" w:name="_Toc90025998"/>
      <w:bookmarkEnd w:id="170"/>
      <w:r w:rsidRPr="00264E25">
        <w:lastRenderedPageBreak/>
        <w:t>Challenges</w:t>
      </w:r>
      <w:bookmarkEnd w:id="167"/>
      <w:bookmarkEnd w:id="171"/>
    </w:p>
    <w:p w14:paraId="1532036C" w14:textId="41BFC01C" w:rsidR="0012711D" w:rsidRDefault="00264E25" w:rsidP="00CE23C2">
      <w:pPr>
        <w:pStyle w:val="2Body-Text"/>
        <w:jc w:val="both"/>
      </w:pPr>
      <w:r>
        <w:t>Major challenges included a lack of peak streamflow record</w:t>
      </w:r>
      <w:r w:rsidR="008A0E8D">
        <w:t>s</w:t>
      </w:r>
      <w:r>
        <w:t xml:space="preserve"> at the outlet</w:t>
      </w:r>
      <w:r w:rsidR="008F110E">
        <w:t>,</w:t>
      </w:r>
      <w:r>
        <w:t xml:space="preserve"> though sufficient data was available to provide confidence in the results. </w:t>
      </w:r>
      <w:r w:rsidR="00F6390C">
        <w:t>Gages within the HUC8 watershed were outside the altered San Fernando Mesh</w:t>
      </w:r>
      <w:r w:rsidR="006D1CC4">
        <w:t xml:space="preserve">. Validated parameters for the Baffin Bay East model were applied to the San Fernando model. </w:t>
      </w:r>
    </w:p>
    <w:p w14:paraId="1DE538AF" w14:textId="7AAEDD7E" w:rsidR="00CF3934" w:rsidRDefault="00267868" w:rsidP="00CF3934">
      <w:pPr>
        <w:pStyle w:val="2Body-Text"/>
        <w:jc w:val="both"/>
      </w:pPr>
      <w:r w:rsidRPr="008C2260">
        <w:t>The major interactions and spillage between San Fernando and the Baffin Bay East model watersheds are complex, and it was necessary to perform multiple iterations.</w:t>
      </w:r>
      <w:r>
        <w:t xml:space="preserve"> </w:t>
      </w:r>
      <w:r w:rsidR="00CF3934">
        <w:t xml:space="preserve">USGS </w:t>
      </w:r>
      <w:r w:rsidR="00AF5F61">
        <w:t xml:space="preserve">HUC8 boundaries between San Fernando and Baffin Bay did not </w:t>
      </w:r>
      <w:r w:rsidR="00CF3934">
        <w:t>strictly</w:t>
      </w:r>
      <w:r w:rsidR="00AF5F61">
        <w:t xml:space="preserve"> follow ridgelines or high terrain. Due to this</w:t>
      </w:r>
      <w:r w:rsidR="00CF3934">
        <w:t>,</w:t>
      </w:r>
      <w:r w:rsidR="00AF5F61">
        <w:t xml:space="preserve"> the model boundary needed to be adjusted </w:t>
      </w:r>
      <w:r w:rsidR="003856C4">
        <w:t>to limit cross basin interaction areas for more accurate results.</w:t>
      </w:r>
      <w:r w:rsidR="008C2260">
        <w:t xml:space="preserve"> </w:t>
      </w:r>
      <w:r w:rsidR="00CF3934">
        <w:t xml:space="preserve">As stated in Section </w:t>
      </w:r>
      <w:r w:rsidR="00CF3934">
        <w:fldChar w:fldCharType="begin"/>
      </w:r>
      <w:r w:rsidR="00CF3934">
        <w:instrText xml:space="preserve"> REF _Ref88232983 \r \h </w:instrText>
      </w:r>
      <w:r w:rsidR="00CF3934">
        <w:fldChar w:fldCharType="separate"/>
      </w:r>
      <w:r w:rsidR="00CC5722">
        <w:t>2.2.1</w:t>
      </w:r>
      <w:r w:rsidR="00CF3934">
        <w:fldChar w:fldCharType="end"/>
      </w:r>
      <w:r w:rsidR="00CF3934">
        <w:t xml:space="preserve">, after initial mapping review, it was decided the San Fernando watershed and its neighboring HUC8, Baffin Bay, would be better modeled with an updated Mesh border. To simplify the cross-border interactions and inflow areas between the two HUC8 watersheds, the San Fernando 2D mesh was split and the eastern portion merged with the Baffin Bay model, with the western portion being modeled independently. For more information on the Baffin Bay model and decisions to split that HUC8 into an east and west section for modeling purposes, refer to the </w:t>
      </w:r>
      <w:r w:rsidR="00CF3934" w:rsidRPr="00FA1733">
        <w:rPr>
          <w:i/>
          <w:iCs/>
        </w:rPr>
        <w:t>Baffin Bay Watershed, Texas 2D Base Level Engineering Methods and Results</w:t>
      </w:r>
      <w:r w:rsidR="00CF3934">
        <w:t xml:space="preserve"> report.</w:t>
      </w:r>
    </w:p>
    <w:p w14:paraId="7F1966DF" w14:textId="166752C3" w:rsidR="00267868" w:rsidRDefault="00CE5265" w:rsidP="00CE23C2">
      <w:pPr>
        <w:pStyle w:val="2Body-Text"/>
        <w:jc w:val="both"/>
      </w:pPr>
      <w:r w:rsidRPr="00CE5265">
        <w:t xml:space="preserve">There were </w:t>
      </w:r>
      <w:r>
        <w:t xml:space="preserve">a </w:t>
      </w:r>
      <w:r w:rsidRPr="00CE5265">
        <w:t xml:space="preserve">few areas where the </w:t>
      </w:r>
      <w:r>
        <w:t>San Fernando</w:t>
      </w:r>
      <w:r w:rsidRPr="00CE5265">
        <w:t xml:space="preserve"> model spills in and out of the mesh boundary. Most of the spill areas were identified as minor HUC boundary refinements.</w:t>
      </w:r>
      <w:r>
        <w:t xml:space="preserve"> </w:t>
      </w:r>
      <w:r w:rsidRPr="00CE5265">
        <w:t xml:space="preserve">Normal depth boundary conditions were adjusted slightly in these areas to produce seamless boundaries between </w:t>
      </w:r>
      <w:r>
        <w:t xml:space="preserve">San Fernando </w:t>
      </w:r>
      <w:r w:rsidRPr="00CE5265">
        <w:t xml:space="preserve">and the adjoining HUC8s, </w:t>
      </w:r>
      <w:r>
        <w:t xml:space="preserve">Lower Nueces, Middle Nueces, </w:t>
      </w:r>
      <w:r w:rsidRPr="00CE5265">
        <w:t>and Baffin Bay</w:t>
      </w:r>
      <w:r w:rsidR="005A279C">
        <w:t>.</w:t>
      </w:r>
      <w:r>
        <w:t xml:space="preserve"> </w:t>
      </w:r>
      <w:r w:rsidRPr="00CE5265">
        <w:t xml:space="preserve">In areas where </w:t>
      </w:r>
      <w:r>
        <w:t>San Fernando</w:t>
      </w:r>
      <w:r w:rsidRPr="00CE5265">
        <w:t xml:space="preserve"> spilled into </w:t>
      </w:r>
      <w:r w:rsidR="00267868">
        <w:t>Lower Nueces and Middle Nueces</w:t>
      </w:r>
      <w:r w:rsidRPr="00CE5265">
        <w:t xml:space="preserve"> watershed</w:t>
      </w:r>
      <w:r w:rsidR="00267868">
        <w:t>s</w:t>
      </w:r>
      <w:r w:rsidRPr="00CE5265">
        <w:t xml:space="preserve">, the mesh grid was extended to simplify the spill locations. Any identified spills into </w:t>
      </w:r>
      <w:r w:rsidR="00267868">
        <w:t>these watersheds</w:t>
      </w:r>
      <w:r w:rsidRPr="00CE5265">
        <w:t xml:space="preserve"> were provided as Area of Mitigation Interest (AOMI) regions.</w:t>
      </w:r>
      <w:r w:rsidR="005A279C">
        <w:t xml:space="preserve"> </w:t>
      </w:r>
    </w:p>
    <w:p w14:paraId="4DD67C9E" w14:textId="6C4AFB15" w:rsidR="00FC7E01" w:rsidRDefault="00267868" w:rsidP="00CE23C2">
      <w:pPr>
        <w:pStyle w:val="2Body-Text"/>
        <w:jc w:val="both"/>
      </w:pPr>
      <w:r w:rsidRPr="00F33B5F">
        <w:t>Two (2) San Fernando</w:t>
      </w:r>
      <w:r>
        <w:t xml:space="preserve"> f</w:t>
      </w:r>
      <w:r w:rsidRPr="00267868">
        <w:t>low hydrographs from the model</w:t>
      </w:r>
      <w:r>
        <w:t xml:space="preserve"> were extracted</w:t>
      </w:r>
      <w:r w:rsidRPr="00267868">
        <w:t xml:space="preserve"> </w:t>
      </w:r>
      <w:r>
        <w:t>to be</w:t>
      </w:r>
      <w:r w:rsidRPr="00267868">
        <w:t xml:space="preserve"> incorporated as inflow boundary conditions for the West Baffin Bay model as part of the Baffin Bay Watershed, TX 2D Base Level Engineering study. This resulted in similar water surface elevations at the boundaries in both models with a seamless floodplain mapped across HUC8 boundaries</w:t>
      </w:r>
      <w:r>
        <w:t>.</w:t>
      </w:r>
    </w:p>
    <w:p w14:paraId="77949C4D" w14:textId="678AF232" w:rsidR="00E52DBF" w:rsidRDefault="00E52DBF" w:rsidP="00E52DBF">
      <w:pPr>
        <w:pStyle w:val="2Body-Text"/>
        <w:jc w:val="both"/>
      </w:pPr>
      <w:r w:rsidRPr="00EA7900">
        <w:t>As part of our coordination efforts with the Texas Water Development Board</w:t>
      </w:r>
      <w:r w:rsidR="00EE4010">
        <w:t xml:space="preserve"> (TWDB)</w:t>
      </w:r>
      <w:r w:rsidRPr="00EA7900">
        <w:t xml:space="preserve">, a FEMA CTP partner, we used a mapping clean-up process recommended by the TWDB. The </w:t>
      </w:r>
      <w:r>
        <w:t>San Fernando</w:t>
      </w:r>
      <w:r w:rsidRPr="00EA7900">
        <w:t xml:space="preserve"> HUC8 is located </w:t>
      </w:r>
      <w:r>
        <w:t>near</w:t>
      </w:r>
      <w:r w:rsidR="003E2E1F">
        <w:t xml:space="preserve"> the</w:t>
      </w:r>
      <w:r w:rsidRPr="00EA7900">
        <w:t xml:space="preserve"> coastal region of Texas</w:t>
      </w:r>
      <w:r w:rsidR="003E2E1F">
        <w:t xml:space="preserve"> with several interactions with the coastal HUC8s</w:t>
      </w:r>
      <w:r w:rsidRPr="00EA7900">
        <w:t xml:space="preserve">. The TWDB </w:t>
      </w:r>
      <w:r>
        <w:t xml:space="preserve">recommended </w:t>
      </w:r>
      <w:r w:rsidRPr="00EA7900">
        <w:t xml:space="preserve">a threshold for mapping clean-up </w:t>
      </w:r>
      <w:r>
        <w:t xml:space="preserve">for this HUC8 </w:t>
      </w:r>
      <w:r w:rsidRPr="00EA7900">
        <w:t>which removes 0.33 feet of depth and then 0.33 acres of disconnected areas. Holes within a floodplain are filled up to 0.33 acres as well.</w:t>
      </w:r>
    </w:p>
    <w:p w14:paraId="63240133" w14:textId="77777777" w:rsidR="00246DAC" w:rsidRDefault="00246DAC" w:rsidP="00246DAC">
      <w:pPr>
        <w:pStyle w:val="2Body-Text"/>
        <w:jc w:val="both"/>
      </w:pPr>
      <w:r>
        <w:t>Structures have not been added to the BLE model despite evidence of cross structures which allow the streams to convey water through numerous structures.  In these locations, the model may be overestimating the water surface elevation upstream of the road until the road is overtopped and underestimating the water surface elevation downstream of the road.</w:t>
      </w:r>
    </w:p>
    <w:p w14:paraId="08B46C00" w14:textId="77777777" w:rsidR="00B34E57" w:rsidRPr="0003306D" w:rsidRDefault="00E675B1" w:rsidP="002C4263">
      <w:pPr>
        <w:pStyle w:val="Heading2"/>
      </w:pPr>
      <w:bookmarkStart w:id="172" w:name="_Toc90025999"/>
      <w:r w:rsidRPr="0003306D">
        <w:t>Recommendations</w:t>
      </w:r>
      <w:bookmarkEnd w:id="172"/>
    </w:p>
    <w:p w14:paraId="7EB14F39" w14:textId="4C6E29B2" w:rsidR="00CC7891" w:rsidRDefault="0003306D" w:rsidP="00CC7891">
      <w:pPr>
        <w:pStyle w:val="2Body-Text"/>
        <w:jc w:val="both"/>
      </w:pPr>
      <w:bookmarkStart w:id="173" w:name="_Toc478072909"/>
      <w:r w:rsidRPr="00A02727">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174" w:name="_Toc456175435"/>
      <w:bookmarkStart w:id="175" w:name="_Toc456176054"/>
      <w:bookmarkStart w:id="176" w:name="_Toc455987085"/>
      <w:bookmarkStart w:id="177" w:name="_Toc455992949"/>
      <w:bookmarkStart w:id="178" w:name="_Toc455994051"/>
      <w:bookmarkStart w:id="179" w:name="_Toc456005458"/>
      <w:bookmarkStart w:id="180" w:name="_Toc456175436"/>
      <w:bookmarkStart w:id="181" w:name="_Toc456176055"/>
      <w:bookmarkStart w:id="182" w:name="_Toc455987086"/>
      <w:bookmarkStart w:id="183" w:name="_Toc455992950"/>
      <w:bookmarkStart w:id="184" w:name="_Toc455994052"/>
      <w:bookmarkStart w:id="185" w:name="_Toc456005459"/>
      <w:bookmarkStart w:id="186" w:name="_Toc456175437"/>
      <w:bookmarkStart w:id="187" w:name="_Toc456176056"/>
      <w:bookmarkStart w:id="188" w:name="_Toc455987087"/>
      <w:bookmarkStart w:id="189" w:name="_Toc455992951"/>
      <w:bookmarkStart w:id="190" w:name="_Toc455994053"/>
      <w:bookmarkStart w:id="191" w:name="_Toc456005460"/>
      <w:bookmarkStart w:id="192" w:name="_Toc456175438"/>
      <w:bookmarkStart w:id="193" w:name="_Toc456176057"/>
      <w:bookmarkStart w:id="194" w:name="_Toc455987088"/>
      <w:bookmarkStart w:id="195" w:name="_Toc455992952"/>
      <w:bookmarkStart w:id="196" w:name="_Toc455994054"/>
      <w:bookmarkStart w:id="197" w:name="_Toc456005461"/>
      <w:bookmarkStart w:id="198" w:name="_Toc456175439"/>
      <w:bookmarkStart w:id="199" w:name="_Toc456176058"/>
      <w:bookmarkStart w:id="200" w:name="_Toc455987089"/>
      <w:bookmarkStart w:id="201" w:name="_Toc455992953"/>
      <w:bookmarkStart w:id="202" w:name="_Toc455994055"/>
      <w:bookmarkStart w:id="203" w:name="_Toc456005462"/>
      <w:bookmarkStart w:id="204" w:name="_Toc456175440"/>
      <w:bookmarkStart w:id="205" w:name="_Toc456176059"/>
      <w:bookmarkStart w:id="206" w:name="_Toc455987090"/>
      <w:bookmarkStart w:id="207" w:name="_Toc455992954"/>
      <w:bookmarkStart w:id="208" w:name="_Toc455994056"/>
      <w:bookmarkStart w:id="209" w:name="_Toc456005463"/>
      <w:bookmarkStart w:id="210" w:name="_Toc456175441"/>
      <w:bookmarkStart w:id="211" w:name="_Toc456176060"/>
      <w:bookmarkStart w:id="212" w:name="_Toc455987091"/>
      <w:bookmarkStart w:id="213" w:name="_Toc455992955"/>
      <w:bookmarkStart w:id="214" w:name="_Toc455994057"/>
      <w:bookmarkStart w:id="215" w:name="_Toc456005464"/>
      <w:bookmarkStart w:id="216" w:name="_Toc456175442"/>
      <w:bookmarkStart w:id="217" w:name="_Toc456176061"/>
      <w:bookmarkStart w:id="218" w:name="_Toc455987092"/>
      <w:bookmarkStart w:id="219" w:name="_Toc455992956"/>
      <w:bookmarkStart w:id="220" w:name="_Toc455994058"/>
      <w:bookmarkStart w:id="221" w:name="_Toc456005465"/>
      <w:bookmarkStart w:id="222" w:name="_Toc456175443"/>
      <w:bookmarkStart w:id="223" w:name="_Toc456176062"/>
      <w:bookmarkStart w:id="224" w:name="_Toc455987093"/>
      <w:bookmarkStart w:id="225" w:name="_Toc455992957"/>
      <w:bookmarkStart w:id="226" w:name="_Toc455994059"/>
      <w:bookmarkStart w:id="227" w:name="_Toc456005466"/>
      <w:bookmarkStart w:id="228" w:name="_Toc456175444"/>
      <w:bookmarkStart w:id="229" w:name="_Toc456176063"/>
      <w:bookmarkStart w:id="230" w:name="_Toc455987094"/>
      <w:bookmarkStart w:id="231" w:name="_Toc455992958"/>
      <w:bookmarkStart w:id="232" w:name="_Toc455994060"/>
      <w:bookmarkStart w:id="233" w:name="_Toc456005467"/>
      <w:bookmarkStart w:id="234" w:name="_Toc456175445"/>
      <w:bookmarkStart w:id="235" w:name="_Toc456176064"/>
      <w:bookmarkStart w:id="236" w:name="_Toc455987095"/>
      <w:bookmarkStart w:id="237" w:name="_Toc455992959"/>
      <w:bookmarkStart w:id="238" w:name="_Toc455994061"/>
      <w:bookmarkStart w:id="239" w:name="_Toc456005468"/>
      <w:bookmarkStart w:id="240" w:name="_Toc456175446"/>
      <w:bookmarkStart w:id="241" w:name="_Toc456176065"/>
      <w:bookmarkStart w:id="242" w:name="_Toc455987096"/>
      <w:bookmarkStart w:id="243" w:name="_Toc455992960"/>
      <w:bookmarkStart w:id="244" w:name="_Toc455994062"/>
      <w:bookmarkStart w:id="245" w:name="_Toc456005469"/>
      <w:bookmarkStart w:id="246" w:name="_Toc456175447"/>
      <w:bookmarkStart w:id="247" w:name="_Toc456176066"/>
      <w:bookmarkStart w:id="248" w:name="_Toc455987097"/>
      <w:bookmarkStart w:id="249" w:name="_Toc455992961"/>
      <w:bookmarkStart w:id="250" w:name="_Toc455994063"/>
      <w:bookmarkStart w:id="251" w:name="_Toc456005470"/>
      <w:bookmarkStart w:id="252" w:name="_Toc456175448"/>
      <w:bookmarkStart w:id="253" w:name="_Toc456176067"/>
      <w:bookmarkStart w:id="254" w:name="_Toc455987098"/>
      <w:bookmarkStart w:id="255" w:name="_Toc455992962"/>
      <w:bookmarkStart w:id="256" w:name="_Toc455994064"/>
      <w:bookmarkStart w:id="257" w:name="_Toc456005471"/>
      <w:bookmarkStart w:id="258" w:name="_Toc456175449"/>
      <w:bookmarkStart w:id="259" w:name="_Toc456176068"/>
      <w:bookmarkStart w:id="260" w:name="_Toc455987099"/>
      <w:bookmarkStart w:id="261" w:name="_Toc455992963"/>
      <w:bookmarkStart w:id="262" w:name="_Toc455994065"/>
      <w:bookmarkStart w:id="263" w:name="_Toc456005472"/>
      <w:bookmarkStart w:id="264" w:name="_Toc456175450"/>
      <w:bookmarkStart w:id="265" w:name="_Toc456176069"/>
      <w:bookmarkStart w:id="266" w:name="_Toc455987100"/>
      <w:bookmarkStart w:id="267" w:name="_Toc455992964"/>
      <w:bookmarkStart w:id="268" w:name="_Toc455994066"/>
      <w:bookmarkStart w:id="269" w:name="_Toc456005473"/>
      <w:bookmarkStart w:id="270" w:name="_Toc456175451"/>
      <w:bookmarkStart w:id="271" w:name="_Toc456176070"/>
      <w:bookmarkStart w:id="272" w:name="_Toc455987101"/>
      <w:bookmarkStart w:id="273" w:name="_Toc455992965"/>
      <w:bookmarkStart w:id="274" w:name="_Toc455994067"/>
      <w:bookmarkStart w:id="275" w:name="_Toc456005474"/>
      <w:bookmarkStart w:id="276" w:name="_Toc456175452"/>
      <w:bookmarkStart w:id="277" w:name="_Toc456176071"/>
      <w:bookmarkStart w:id="278" w:name="_Toc455987102"/>
      <w:bookmarkStart w:id="279" w:name="_Toc455992966"/>
      <w:bookmarkStart w:id="280" w:name="_Toc455994068"/>
      <w:bookmarkStart w:id="281" w:name="_Toc456005475"/>
      <w:bookmarkStart w:id="282" w:name="_Toc456175453"/>
      <w:bookmarkStart w:id="283" w:name="_Toc456176072"/>
      <w:bookmarkStart w:id="284" w:name="_Toc455987103"/>
      <w:bookmarkStart w:id="285" w:name="_Toc455992967"/>
      <w:bookmarkStart w:id="286" w:name="_Toc455994069"/>
      <w:bookmarkStart w:id="287" w:name="_Toc456005476"/>
      <w:bookmarkStart w:id="288" w:name="_Toc456175454"/>
      <w:bookmarkStart w:id="289" w:name="_Toc456176073"/>
      <w:bookmarkStart w:id="290" w:name="_Toc455987104"/>
      <w:bookmarkStart w:id="291" w:name="_Toc455992968"/>
      <w:bookmarkStart w:id="292" w:name="_Toc455994070"/>
      <w:bookmarkStart w:id="293" w:name="_Toc456005477"/>
      <w:bookmarkStart w:id="294" w:name="_Toc456175455"/>
      <w:bookmarkStart w:id="295" w:name="_Toc456176074"/>
      <w:bookmarkStart w:id="296" w:name="_Toc455987105"/>
      <w:bookmarkStart w:id="297" w:name="_Toc455992969"/>
      <w:bookmarkStart w:id="298" w:name="_Toc455994071"/>
      <w:bookmarkStart w:id="299" w:name="_Toc456005478"/>
      <w:bookmarkStart w:id="300" w:name="_Toc456175456"/>
      <w:bookmarkStart w:id="301" w:name="_Toc456176075"/>
      <w:bookmarkStart w:id="302" w:name="_Toc455987106"/>
      <w:bookmarkStart w:id="303" w:name="_Toc455992970"/>
      <w:bookmarkStart w:id="304" w:name="_Toc455994072"/>
      <w:bookmarkStart w:id="305" w:name="_Toc456005479"/>
      <w:bookmarkStart w:id="306" w:name="_Toc456175457"/>
      <w:bookmarkStart w:id="307" w:name="_Toc456176076"/>
      <w:bookmarkStart w:id="308" w:name="_Toc455987107"/>
      <w:bookmarkStart w:id="309" w:name="_Toc455992971"/>
      <w:bookmarkStart w:id="310" w:name="_Toc455994073"/>
      <w:bookmarkStart w:id="311" w:name="_Toc456005480"/>
      <w:bookmarkStart w:id="312" w:name="_Toc456175458"/>
      <w:bookmarkStart w:id="313" w:name="_Toc456176077"/>
      <w:bookmarkStart w:id="314" w:name="_Toc455987108"/>
      <w:bookmarkStart w:id="315" w:name="_Toc455992972"/>
      <w:bookmarkStart w:id="316" w:name="_Toc455994074"/>
      <w:bookmarkStart w:id="317" w:name="_Toc456005481"/>
      <w:bookmarkStart w:id="318" w:name="_Toc456175459"/>
      <w:bookmarkStart w:id="319" w:name="_Toc456176078"/>
      <w:bookmarkStart w:id="320" w:name="_Toc455987109"/>
      <w:bookmarkStart w:id="321" w:name="_Toc455992973"/>
      <w:bookmarkStart w:id="322" w:name="_Toc455994075"/>
      <w:bookmarkStart w:id="323" w:name="_Toc456005482"/>
      <w:bookmarkStart w:id="324" w:name="_Toc456175460"/>
      <w:bookmarkStart w:id="325" w:name="_Toc456176079"/>
      <w:bookmarkStart w:id="326" w:name="_Toc455987110"/>
      <w:bookmarkStart w:id="327" w:name="_Toc455992974"/>
      <w:bookmarkStart w:id="328" w:name="_Toc455994076"/>
      <w:bookmarkStart w:id="329" w:name="_Toc456005483"/>
      <w:bookmarkStart w:id="330" w:name="_Toc456175461"/>
      <w:bookmarkStart w:id="331" w:name="_Toc456176080"/>
      <w:bookmarkStart w:id="332" w:name="_Toc455987111"/>
      <w:bookmarkStart w:id="333" w:name="_Toc455992975"/>
      <w:bookmarkStart w:id="334" w:name="_Toc455994077"/>
      <w:bookmarkStart w:id="335" w:name="_Toc456005484"/>
      <w:bookmarkStart w:id="336" w:name="_Toc456175462"/>
      <w:bookmarkStart w:id="337" w:name="_Toc456176081"/>
      <w:bookmarkStart w:id="338" w:name="_Toc455987112"/>
      <w:bookmarkStart w:id="339" w:name="_Toc455992976"/>
      <w:bookmarkStart w:id="340" w:name="_Toc455994078"/>
      <w:bookmarkStart w:id="341" w:name="_Toc456005485"/>
      <w:bookmarkStart w:id="342" w:name="_Toc456175463"/>
      <w:bookmarkStart w:id="343" w:name="_Toc456176082"/>
      <w:bookmarkStart w:id="344" w:name="_Toc455987113"/>
      <w:bookmarkStart w:id="345" w:name="_Toc455992977"/>
      <w:bookmarkStart w:id="346" w:name="_Toc455994079"/>
      <w:bookmarkStart w:id="347" w:name="_Toc456005486"/>
      <w:bookmarkStart w:id="348" w:name="_Toc456175464"/>
      <w:bookmarkStart w:id="349" w:name="_Toc456176083"/>
      <w:bookmarkStart w:id="350" w:name="_Toc455987114"/>
      <w:bookmarkStart w:id="351" w:name="_Toc455992978"/>
      <w:bookmarkStart w:id="352" w:name="_Toc455994080"/>
      <w:bookmarkStart w:id="353" w:name="_Toc456005487"/>
      <w:bookmarkStart w:id="354" w:name="_Toc456175465"/>
      <w:bookmarkStart w:id="355" w:name="_Toc456176084"/>
      <w:bookmarkStart w:id="356" w:name="_Toc455987115"/>
      <w:bookmarkStart w:id="357" w:name="_Toc455992979"/>
      <w:bookmarkStart w:id="358" w:name="_Toc455994081"/>
      <w:bookmarkStart w:id="359" w:name="_Toc456005488"/>
      <w:bookmarkStart w:id="360" w:name="_Toc456175466"/>
      <w:bookmarkStart w:id="361" w:name="_Toc456176085"/>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6178DFE0" w14:textId="7E8991F5" w:rsidR="00014D0D" w:rsidRPr="00C017D1" w:rsidRDefault="00014D0D" w:rsidP="00014D0D">
      <w:pPr>
        <w:pStyle w:val="Heading1"/>
      </w:pPr>
      <w:bookmarkStart w:id="362" w:name="_Toc90026000"/>
      <w:r w:rsidRPr="00C017D1">
        <w:lastRenderedPageBreak/>
        <w:t>Floodplain Mapping and Effective Zone A Validation</w:t>
      </w:r>
      <w:bookmarkEnd w:id="173"/>
      <w:bookmarkEnd w:id="362"/>
    </w:p>
    <w:p w14:paraId="75317EB2" w14:textId="7D1DD31E" w:rsidR="00014D0D" w:rsidRPr="00C017D1" w:rsidRDefault="00014D0D" w:rsidP="00CD7939">
      <w:pPr>
        <w:pStyle w:val="2Body-Text"/>
        <w:jc w:val="both"/>
      </w:pPr>
      <w:r w:rsidRPr="00C017D1">
        <w:t xml:space="preserve">The following sections provide a synopsis of how raw modeled depths were translated into SFHAs.  In addition to developing a new SFHA, the BLE model data was leveraged to validate the effective zone A studies within the project footprint.  The results of the validation effort can be found below in section </w:t>
      </w:r>
      <w:r w:rsidR="00C66D59">
        <w:fldChar w:fldCharType="begin"/>
      </w:r>
      <w:r w:rsidR="00C66D59">
        <w:instrText xml:space="preserve"> REF _Ref12173325 \r \h </w:instrText>
      </w:r>
      <w:r w:rsidR="00C66D59">
        <w:fldChar w:fldCharType="separate"/>
      </w:r>
      <w:r w:rsidR="00CC5722">
        <w:t>3.2</w:t>
      </w:r>
      <w:r w:rsidR="00C66D59">
        <w:fldChar w:fldCharType="end"/>
      </w:r>
      <w:r w:rsidRPr="00C017D1">
        <w:t xml:space="preserve">.  </w:t>
      </w:r>
    </w:p>
    <w:p w14:paraId="06D66934" w14:textId="77777777" w:rsidR="00014D0D" w:rsidRPr="00C017D1" w:rsidRDefault="00014D0D" w:rsidP="00014D0D">
      <w:pPr>
        <w:pStyle w:val="Heading2"/>
      </w:pPr>
      <w:bookmarkStart w:id="363" w:name="_Toc478072910"/>
      <w:bookmarkStart w:id="364" w:name="_Toc90026001"/>
      <w:r w:rsidRPr="00C017D1">
        <w:t>Special Flood Hazard Area</w:t>
      </w:r>
      <w:bookmarkEnd w:id="363"/>
      <w:bookmarkEnd w:id="364"/>
    </w:p>
    <w:p w14:paraId="6A8EB127" w14:textId="77777777" w:rsidR="00014D0D" w:rsidRPr="00C017D1" w:rsidRDefault="00014D0D" w:rsidP="00014D0D">
      <w:pPr>
        <w:pStyle w:val="Heading3"/>
      </w:pPr>
      <w:bookmarkStart w:id="365" w:name="_Toc478072911"/>
      <w:bookmarkStart w:id="366" w:name="_Toc90026002"/>
      <w:r w:rsidRPr="00C017D1">
        <w:t>Model Outputs</w:t>
      </w:r>
      <w:bookmarkEnd w:id="365"/>
      <w:bookmarkEnd w:id="366"/>
    </w:p>
    <w:p w14:paraId="7F2F0705" w14:textId="77777777" w:rsidR="00014D0D" w:rsidRPr="00C017D1" w:rsidRDefault="00014D0D" w:rsidP="00CD7939">
      <w:pPr>
        <w:pStyle w:val="2Body-Text"/>
        <w:jc w:val="both"/>
      </w:pPr>
      <w:r w:rsidRPr="00C017D1">
        <w:t>The floodplains are derived from the raw modeled depth grids using the maximum value.  These depth grids are exported from HEC-RAS as TIFF format rasters with an interpolated rendering that slope values at the center and along the faces/edges of the computational mesh cells.  Using GIS, the TIFF rasters are post processed into 1% SFHA and 0.2% shaded X polygons.</w:t>
      </w:r>
    </w:p>
    <w:p w14:paraId="4A2D538F" w14:textId="77777777" w:rsidR="00014D0D" w:rsidRPr="00C017D1" w:rsidRDefault="00014D0D" w:rsidP="00014D0D">
      <w:pPr>
        <w:pStyle w:val="Heading3"/>
      </w:pPr>
      <w:bookmarkStart w:id="367" w:name="_Toc478072912"/>
      <w:bookmarkStart w:id="368" w:name="_Toc90026003"/>
      <w:r w:rsidRPr="00C017D1">
        <w:t>Methodology</w:t>
      </w:r>
      <w:bookmarkEnd w:id="367"/>
      <w:bookmarkEnd w:id="368"/>
    </w:p>
    <w:p w14:paraId="47EB81D2" w14:textId="7A609F62" w:rsidR="00014D0D" w:rsidRPr="00C017D1" w:rsidRDefault="00014D0D" w:rsidP="00CD7939">
      <w:pPr>
        <w:pStyle w:val="2Body-Text"/>
        <w:jc w:val="both"/>
      </w:pPr>
      <w:r w:rsidRPr="00C017D1">
        <w:t xml:space="preserve">The use of 2D modeling methods results in water surface elevation values at every cell in the model’s computational mesh.  In order to represent the desired model results and eliminate extraneous disconnected cells, post processing of the depth grids is required.  For the purposes of the </w:t>
      </w:r>
      <w:r w:rsidR="00B01C0D">
        <w:t>San Fernando</w:t>
      </w:r>
      <w:r w:rsidR="00E04F6C" w:rsidRPr="00C017D1">
        <w:t xml:space="preserve"> </w:t>
      </w:r>
      <w:r w:rsidRPr="00C017D1">
        <w:t>BLE project, floodplain mapping delineation was completed using connected raster cells at the extent of the CNMS mapped and unmapped features in the project footprint</w:t>
      </w:r>
      <w:r w:rsidR="00E16E64">
        <w:t xml:space="preserve"> with raster depths greater than 0.</w:t>
      </w:r>
      <w:r w:rsidR="00421F51">
        <w:t>33</w:t>
      </w:r>
      <w:r w:rsidR="00E16E64">
        <w:t xml:space="preserve"> feet</w:t>
      </w:r>
      <w:r w:rsidRPr="00C017D1">
        <w:t xml:space="preserve">. Converting the raster data to polygon features enabled an intersection of modeled results to the CNMS and effective zones to create the SFHA and 0.2% shaded X features.  Because the new mapping, based on gridded engineering, retains the blocky shape of a raster, a simplification process was applied using GIS to smooth the boundaries.  These processes remove unnecessary points, bends, and angles while preserving the natural shape of the polygon.  Furthermore, small voids, or “holes” inside of the floodplain were aggregated with the larger surrounding polygons to merge them and make the floodplain complete.  </w:t>
      </w:r>
      <w:r w:rsidR="00E16E64">
        <w:t xml:space="preserve">Mapping polygons were cleaned against the criteria of being larger than 2 acres. For example, if flooding polygons were disconnected from a flooding source and less than two acres, the polygon was removed from the SFHA. Flood polygon less than 2 acres that intersected a flooding source were assessed individually. </w:t>
      </w:r>
      <w:r w:rsidRPr="00C017D1">
        <w:t xml:space="preserve">These edits adhere to traditional and approved floodplain mapping approaches.  </w:t>
      </w:r>
    </w:p>
    <w:p w14:paraId="30E02C35" w14:textId="77777777" w:rsidR="00014D0D" w:rsidRPr="00C017D1" w:rsidRDefault="00014D0D" w:rsidP="00CD7939">
      <w:pPr>
        <w:pStyle w:val="2Body-Text"/>
        <w:jc w:val="both"/>
      </w:pPr>
      <w:r w:rsidRPr="00C017D1">
        <w:t xml:space="preserve">In addition to the SFHA, all other flooding associated with the 1% and 0.2% raw results were retained as “on the shelf” data that may be leveraged for future needs and analysis.  </w:t>
      </w:r>
    </w:p>
    <w:p w14:paraId="230CBBB5" w14:textId="77777777" w:rsidR="00014D0D" w:rsidRPr="00C017D1" w:rsidRDefault="00014D0D" w:rsidP="00014D0D">
      <w:pPr>
        <w:pStyle w:val="Heading3"/>
      </w:pPr>
      <w:bookmarkStart w:id="369" w:name="_Toc478072913"/>
      <w:bookmarkStart w:id="370" w:name="_Toc90026004"/>
      <w:r w:rsidRPr="00C017D1">
        <w:t>Flood Hazard Area Layer</w:t>
      </w:r>
      <w:bookmarkEnd w:id="369"/>
      <w:bookmarkEnd w:id="370"/>
    </w:p>
    <w:p w14:paraId="3A89C90C" w14:textId="4AE4FD5A" w:rsidR="00014D0D" w:rsidRPr="00C017D1" w:rsidRDefault="00014D0D" w:rsidP="00CD7939">
      <w:pPr>
        <w:pStyle w:val="2Body-Text"/>
        <w:jc w:val="both"/>
      </w:pPr>
      <w:r w:rsidRPr="00C017D1">
        <w:t xml:space="preserve">Special Flood Hazard Areas, as noted above, were developed to the extent of the CNMS features or up to 1 square mile drainage area and effective zone A study locations.  The Regional CNMS database, National Flood Hazard Layer, and paper inventory </w:t>
      </w:r>
      <w:r w:rsidR="008C2260" w:rsidRPr="00C017D1">
        <w:t>was</w:t>
      </w:r>
      <w:r w:rsidRPr="00C017D1">
        <w:t xml:space="preserve"> used as reference data to ensure extent of the BLE results represents appropriate flooding extent.</w:t>
      </w:r>
    </w:p>
    <w:p w14:paraId="52F2B756" w14:textId="2C69485C" w:rsidR="00014D0D" w:rsidRDefault="00014D0D" w:rsidP="00CD7939">
      <w:pPr>
        <w:pStyle w:val="2Body-Text"/>
        <w:jc w:val="both"/>
      </w:pPr>
      <w:r w:rsidRPr="00C017D1">
        <w:t xml:space="preserve">The 0.2% flood areas were produced using the same methods as the 1% SFHA.  After both layers were developed, a union of the two products was performed to develop the deliverable format EBFE_FLD_HAZ_AR.    </w:t>
      </w:r>
    </w:p>
    <w:p w14:paraId="5E09B202" w14:textId="77777777" w:rsidR="0084780C" w:rsidRPr="00C017D1" w:rsidRDefault="0084780C" w:rsidP="00CD7939">
      <w:pPr>
        <w:pStyle w:val="2Body-Text"/>
        <w:jc w:val="both"/>
        <w:rPr>
          <w:b/>
        </w:rPr>
      </w:pPr>
    </w:p>
    <w:p w14:paraId="44704040" w14:textId="77777777" w:rsidR="00014D0D" w:rsidRPr="00193DAF" w:rsidRDefault="00014D0D" w:rsidP="00014D0D">
      <w:pPr>
        <w:pStyle w:val="Heading2"/>
      </w:pPr>
      <w:bookmarkStart w:id="371" w:name="_Toc478072914"/>
      <w:bookmarkStart w:id="372" w:name="_Ref12173325"/>
      <w:bookmarkStart w:id="373" w:name="_Toc90026005"/>
      <w:r w:rsidRPr="00193DAF">
        <w:lastRenderedPageBreak/>
        <w:t>Validation of Effective Zone A SFHA</w:t>
      </w:r>
      <w:bookmarkEnd w:id="371"/>
      <w:bookmarkEnd w:id="372"/>
      <w:bookmarkEnd w:id="373"/>
    </w:p>
    <w:p w14:paraId="215DA135" w14:textId="1CD58138" w:rsidR="00014D0D" w:rsidRPr="00193DAF" w:rsidRDefault="00014D0D" w:rsidP="00CD7939">
      <w:pPr>
        <w:pStyle w:val="2Body-Text"/>
        <w:jc w:val="both"/>
      </w:pPr>
      <w:r w:rsidRPr="00193DAF">
        <w:t xml:space="preserve">The following summarizes the results of the CNMS validation assessments for the effective Zone A studies in </w:t>
      </w:r>
      <w:r w:rsidR="00A23182" w:rsidRPr="00193DAF">
        <w:t xml:space="preserve">the </w:t>
      </w:r>
      <w:r w:rsidR="00B01C0D">
        <w:t>San Fernando</w:t>
      </w:r>
      <w:r w:rsidR="00897839">
        <w:t xml:space="preserve"> Watershed</w:t>
      </w:r>
      <w:r w:rsidRPr="00193DAF">
        <w:t xml:space="preserve">. </w:t>
      </w:r>
    </w:p>
    <w:p w14:paraId="1FFE2C72" w14:textId="77777777" w:rsidR="00014D0D" w:rsidRPr="00193DAF" w:rsidRDefault="00014D0D" w:rsidP="00014D0D">
      <w:pPr>
        <w:pStyle w:val="Heading3"/>
      </w:pPr>
      <w:bookmarkStart w:id="374" w:name="_Toc478072915"/>
      <w:bookmarkStart w:id="375" w:name="_Toc90026006"/>
      <w:r w:rsidRPr="00193DAF">
        <w:t>Initial Assessment A1 – Significant Topography Update Check</w:t>
      </w:r>
      <w:bookmarkEnd w:id="374"/>
      <w:bookmarkEnd w:id="375"/>
    </w:p>
    <w:p w14:paraId="74FBE21C" w14:textId="6B5B49BA" w:rsidR="00014D0D" w:rsidRPr="00193DAF" w:rsidRDefault="00014D0D" w:rsidP="00CD7939">
      <w:pPr>
        <w:spacing w:before="120" w:after="120"/>
        <w:jc w:val="both"/>
        <w:rPr>
          <w:szCs w:val="26"/>
        </w:rPr>
      </w:pPr>
      <w:r w:rsidRPr="00193DAF">
        <w:rPr>
          <w:szCs w:val="26"/>
        </w:rPr>
        <w:t>The significant topography update check determines whether a topographic data source is available that is significantly better than what was used for the effective Zone A modeling and mapping.</w:t>
      </w:r>
      <w:r w:rsidRPr="00193DAF" w:rsidDel="001F6536">
        <w:rPr>
          <w:szCs w:val="26"/>
        </w:rPr>
        <w:t xml:space="preserve"> </w:t>
      </w:r>
      <w:r w:rsidRPr="00193DAF">
        <w:rPr>
          <w:szCs w:val="26"/>
        </w:rPr>
        <w:t xml:space="preserve"> For the study area in </w:t>
      </w:r>
      <w:r w:rsidR="00D71356" w:rsidRPr="00193DAF">
        <w:t xml:space="preserve">the </w:t>
      </w:r>
      <w:r w:rsidR="00B01C0D">
        <w:t>San Fernando</w:t>
      </w:r>
      <w:r w:rsidR="00897839">
        <w:t xml:space="preserve"> Watershed</w:t>
      </w:r>
      <w:r w:rsidR="00D71356" w:rsidRPr="00193DAF" w:rsidDel="00D71356">
        <w:rPr>
          <w:szCs w:val="26"/>
        </w:rPr>
        <w:t xml:space="preserve"> </w:t>
      </w:r>
      <w:r w:rsidRPr="00193DAF">
        <w:rPr>
          <w:szCs w:val="26"/>
        </w:rPr>
        <w:t>the effective Zone A topographic data source leveraged contours from USGS 24K map products.</w:t>
      </w:r>
      <w:r w:rsidR="00650FC7">
        <w:rPr>
          <w:szCs w:val="26"/>
        </w:rPr>
        <w:t xml:space="preserve"> </w:t>
      </w:r>
      <w:r w:rsidRPr="00193DAF">
        <w:rPr>
          <w:szCs w:val="26"/>
        </w:rPr>
        <w:t xml:space="preserve"> The topographic data source for the BLE was derived from LiDAR flown for the state of </w:t>
      </w:r>
      <w:r w:rsidR="00721E61">
        <w:rPr>
          <w:szCs w:val="26"/>
        </w:rPr>
        <w:t>Texas</w:t>
      </w:r>
      <w:r w:rsidRPr="00193DAF">
        <w:rPr>
          <w:szCs w:val="26"/>
        </w:rPr>
        <w:t xml:space="preserve"> </w:t>
      </w:r>
      <w:r w:rsidR="00193DAF">
        <w:rPr>
          <w:szCs w:val="26"/>
        </w:rPr>
        <w:t>from 200</w:t>
      </w:r>
      <w:r w:rsidR="00F64236">
        <w:rPr>
          <w:szCs w:val="26"/>
        </w:rPr>
        <w:t>9</w:t>
      </w:r>
      <w:r w:rsidR="00193DAF">
        <w:rPr>
          <w:szCs w:val="26"/>
        </w:rPr>
        <w:t xml:space="preserve"> to 20</w:t>
      </w:r>
      <w:r w:rsidR="00F64236">
        <w:rPr>
          <w:szCs w:val="26"/>
        </w:rPr>
        <w:t>1</w:t>
      </w:r>
      <w:r w:rsidR="00193DAF">
        <w:rPr>
          <w:szCs w:val="26"/>
        </w:rPr>
        <w:t>8</w:t>
      </w:r>
      <w:r w:rsidRPr="00193DAF">
        <w:rPr>
          <w:szCs w:val="26"/>
        </w:rPr>
        <w:t>. This elevation data represents a significant improvement from the effective Zone A topographic source</w:t>
      </w:r>
      <w:r w:rsidR="00193DAF">
        <w:rPr>
          <w:szCs w:val="26"/>
        </w:rPr>
        <w:t xml:space="preserve"> for all reaches and were, therefore, set to FAIL this check</w:t>
      </w:r>
      <w:r w:rsidRPr="00193DAF">
        <w:rPr>
          <w:szCs w:val="26"/>
        </w:rPr>
        <w:t>.</w:t>
      </w:r>
    </w:p>
    <w:p w14:paraId="7E1E3E0F" w14:textId="77777777" w:rsidR="00014D0D" w:rsidRPr="00193DAF" w:rsidRDefault="00014D0D" w:rsidP="00014D0D">
      <w:pPr>
        <w:pStyle w:val="Heading3"/>
      </w:pPr>
      <w:bookmarkStart w:id="376" w:name="_Toc478072916"/>
      <w:bookmarkStart w:id="377" w:name="_Toc90026007"/>
      <w:r w:rsidRPr="00193DAF">
        <w:t>Initial Assessment A2 – Check for Significant Hydrology Changes</w:t>
      </w:r>
      <w:bookmarkEnd w:id="376"/>
      <w:bookmarkEnd w:id="377"/>
    </w:p>
    <w:p w14:paraId="693FC93F" w14:textId="69F53FDC" w:rsidR="00014D0D" w:rsidRPr="00193DAF" w:rsidRDefault="00014D0D" w:rsidP="00CD7939">
      <w:pPr>
        <w:spacing w:before="120" w:after="120"/>
        <w:jc w:val="both"/>
        <w:rPr>
          <w:rFonts w:ascii="Calibri" w:eastAsiaTheme="minorEastAsia" w:hAnsi="Calibri" w:cs="Times New Roman"/>
          <w:iCs/>
          <w:lang w:eastAsia="zh-CN"/>
        </w:rPr>
      </w:pPr>
      <w:r w:rsidRPr="00193DAF">
        <w:rPr>
          <w:szCs w:val="26"/>
        </w:rPr>
        <w:t xml:space="preserve">The significant hydrology changes check determines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1-percent-annual-chance flow. </w:t>
      </w:r>
      <w:r w:rsidR="0040506B" w:rsidRPr="00193DAF">
        <w:rPr>
          <w:szCs w:val="26"/>
        </w:rPr>
        <w:t xml:space="preserve">It is unknown if regression methods were used in the effective studies, therefore, this element </w:t>
      </w:r>
      <w:r w:rsidR="00193DAF">
        <w:rPr>
          <w:szCs w:val="26"/>
        </w:rPr>
        <w:t>was set to PASS for all reaches within the study area.</w:t>
      </w:r>
      <w:r w:rsidR="0040506B" w:rsidRPr="00193DAF">
        <w:rPr>
          <w:szCs w:val="26"/>
        </w:rPr>
        <w:t xml:space="preserve">  </w:t>
      </w:r>
    </w:p>
    <w:p w14:paraId="4F186335" w14:textId="77777777" w:rsidR="00014D0D" w:rsidRPr="00193DAF" w:rsidRDefault="00014D0D" w:rsidP="00014D0D">
      <w:pPr>
        <w:pStyle w:val="Heading3"/>
      </w:pPr>
      <w:bookmarkStart w:id="378" w:name="_Toc478072917"/>
      <w:bookmarkStart w:id="379" w:name="_Toc90026008"/>
      <w:r w:rsidRPr="00193DAF">
        <w:t>Initial Assessment A3 – Check for Significant Development</w:t>
      </w:r>
      <w:bookmarkEnd w:id="378"/>
      <w:bookmarkEnd w:id="379"/>
    </w:p>
    <w:p w14:paraId="75A2C29D" w14:textId="282864B3" w:rsidR="00014D0D" w:rsidRPr="00193DAF" w:rsidRDefault="00014D0D" w:rsidP="00CD7939">
      <w:pPr>
        <w:spacing w:before="120" w:after="120"/>
        <w:jc w:val="both"/>
      </w:pPr>
      <w:r w:rsidRPr="00193DAF">
        <w:rPr>
          <w:szCs w:val="26"/>
        </w:rPr>
        <w:t xml:space="preserve">The significant development check, using the National Urban Change Indicator (NUCI) dataset, assesses increased urbanization in the watershed of the BLE.  If the percentage of urban area within the HUC-12 watershed containing the effective Zone A study is 15 percent or </w:t>
      </w:r>
      <w:r w:rsidR="00847BAC" w:rsidRPr="00193DAF">
        <w:rPr>
          <w:szCs w:val="26"/>
        </w:rPr>
        <w:t>more and</w:t>
      </w:r>
      <w:r w:rsidRPr="00193DAF">
        <w:rPr>
          <w:szCs w:val="26"/>
        </w:rPr>
        <w:t xml:space="preserve"> has increased by 50 percent or more since the effective analysis, the study would fail this check. The check for significant development in the </w:t>
      </w:r>
      <w:r w:rsidR="00B01C0D">
        <w:t>San Fernando</w:t>
      </w:r>
      <w:r w:rsidR="00897839">
        <w:t xml:space="preserve"> Watershed</w:t>
      </w:r>
      <w:r w:rsidR="0040506B" w:rsidRPr="00193DAF" w:rsidDel="00D71356">
        <w:rPr>
          <w:szCs w:val="26"/>
        </w:rPr>
        <w:t xml:space="preserve"> </w:t>
      </w:r>
      <w:r w:rsidRPr="00193DAF">
        <w:rPr>
          <w:szCs w:val="26"/>
        </w:rPr>
        <w:t xml:space="preserve">was completed by evaluating percentage of urban change at the HUC-12 level.  </w:t>
      </w:r>
      <w:r w:rsidR="005158C2">
        <w:rPr>
          <w:szCs w:val="26"/>
        </w:rPr>
        <w:t xml:space="preserve">The </w:t>
      </w:r>
      <w:r w:rsidR="00F64236">
        <w:rPr>
          <w:szCs w:val="26"/>
        </w:rPr>
        <w:t>majority of the watershed is classified as rural and were set to PASS this assessment minus San Fernando Creek in Kleberg County.</w:t>
      </w:r>
    </w:p>
    <w:p w14:paraId="0011037D" w14:textId="65AD0886" w:rsidR="00014D0D" w:rsidRPr="00193DAF" w:rsidRDefault="008D12A1" w:rsidP="00014D0D">
      <w:pPr>
        <w:pStyle w:val="2Body-Text"/>
        <w:rPr>
          <w:rFonts w:eastAsiaTheme="minorHAnsi"/>
        </w:rPr>
      </w:pPr>
      <w:r w:rsidRPr="00CB2562">
        <w:rPr>
          <w:rFonts w:eastAsiaTheme="minorHAnsi"/>
          <w:b/>
          <w:bCs/>
        </w:rPr>
        <w:fldChar w:fldCharType="begin"/>
      </w:r>
      <w:r w:rsidRPr="00CB2562">
        <w:rPr>
          <w:rFonts w:eastAsiaTheme="minorHAnsi"/>
          <w:b/>
          <w:bCs/>
        </w:rPr>
        <w:instrText xml:space="preserve"> REF _Ref477282270 \h  \* MERGEFORMAT </w:instrText>
      </w:r>
      <w:r w:rsidRPr="00CB2562">
        <w:rPr>
          <w:rFonts w:eastAsiaTheme="minorHAnsi"/>
          <w:b/>
          <w:bCs/>
        </w:rPr>
      </w:r>
      <w:r w:rsidRPr="00CB2562">
        <w:rPr>
          <w:rFonts w:eastAsiaTheme="minorHAnsi"/>
          <w:b/>
          <w:bCs/>
        </w:rPr>
        <w:fldChar w:fldCharType="separate"/>
      </w:r>
      <w:r w:rsidR="00CC5722" w:rsidRPr="00CC5722">
        <w:rPr>
          <w:b/>
          <w:bCs/>
        </w:rPr>
        <w:t xml:space="preserve">Table </w:t>
      </w:r>
      <w:r w:rsidRPr="00CB2562">
        <w:rPr>
          <w:rFonts w:eastAsiaTheme="minorHAnsi"/>
          <w:b/>
          <w:bCs/>
        </w:rPr>
        <w:fldChar w:fldCharType="end"/>
      </w:r>
      <w:r w:rsidRPr="00193DAF">
        <w:rPr>
          <w:rFonts w:eastAsiaTheme="minorHAnsi"/>
        </w:rPr>
        <w:t xml:space="preserve"> </w:t>
      </w:r>
      <w:r w:rsidR="00014D0D" w:rsidRPr="00193DAF">
        <w:rPr>
          <w:rFonts w:eastAsiaTheme="minorHAnsi"/>
        </w:rPr>
        <w:t>presents the summarized results of checks A1 through A3.</w:t>
      </w:r>
    </w:p>
    <w:p w14:paraId="27BF8F07" w14:textId="173E7BF6" w:rsidR="00014D0D" w:rsidRPr="00193DAF" w:rsidRDefault="00014D0D" w:rsidP="00CB7E7A">
      <w:pPr>
        <w:pStyle w:val="Caption"/>
        <w:keepNext/>
        <w:jc w:val="center"/>
      </w:pPr>
      <w:bookmarkStart w:id="380" w:name="_Ref477282270"/>
      <w:bookmarkStart w:id="381" w:name="_Toc478118531"/>
      <w:bookmarkStart w:id="382" w:name="_Toc90026026"/>
      <w:r w:rsidRPr="00193DAF">
        <w:t xml:space="preserve">Table </w:t>
      </w:r>
      <w:bookmarkEnd w:id="380"/>
      <w:r w:rsidR="008D12A1">
        <w:fldChar w:fldCharType="begin"/>
      </w:r>
      <w:r w:rsidR="008D12A1">
        <w:instrText xml:space="preserve"> SEQ Table \* ARABIC </w:instrText>
      </w:r>
      <w:r w:rsidR="008D12A1">
        <w:fldChar w:fldCharType="separate"/>
      </w:r>
      <w:r w:rsidR="00CC5722">
        <w:rPr>
          <w:noProof/>
        </w:rPr>
        <w:t>13</w:t>
      </w:r>
      <w:r w:rsidR="008D12A1">
        <w:rPr>
          <w:noProof/>
        </w:rPr>
        <w:fldChar w:fldCharType="end"/>
      </w:r>
      <w:r w:rsidRPr="00193DAF">
        <w:t>:  A1-A3 Validation Results</w:t>
      </w:r>
      <w:bookmarkEnd w:id="381"/>
      <w:bookmarkEnd w:id="382"/>
    </w:p>
    <w:tbl>
      <w:tblPr>
        <w:tblStyle w:val="CompassTable"/>
        <w:tblW w:w="0" w:type="auto"/>
        <w:tblLook w:val="04A0" w:firstRow="1" w:lastRow="0" w:firstColumn="1" w:lastColumn="0" w:noHBand="0" w:noVBand="1"/>
      </w:tblPr>
      <w:tblGrid>
        <w:gridCol w:w="2525"/>
        <w:gridCol w:w="1414"/>
        <w:gridCol w:w="5115"/>
      </w:tblGrid>
      <w:tr w:rsidR="00014D0D" w:rsidRPr="00A33200" w14:paraId="2727BD03" w14:textId="77777777" w:rsidTr="00BD07BF">
        <w:trPr>
          <w:cnfStyle w:val="100000000000" w:firstRow="1" w:lastRow="0" w:firstColumn="0" w:lastColumn="0" w:oddVBand="0" w:evenVBand="0" w:oddHBand="0" w:evenHBand="0" w:firstRowFirstColumn="0" w:firstRowLastColumn="0" w:lastRowFirstColumn="0" w:lastRowLastColumn="0"/>
          <w:trHeight w:val="308"/>
        </w:trPr>
        <w:tc>
          <w:tcPr>
            <w:tcW w:w="2525" w:type="dxa"/>
            <w:hideMark/>
          </w:tcPr>
          <w:p w14:paraId="7ADED75B" w14:textId="77777777" w:rsidR="00014D0D" w:rsidRPr="00CB7E7A" w:rsidRDefault="00014D0D" w:rsidP="00CB7E7A">
            <w:pPr>
              <w:jc w:val="center"/>
              <w:rPr>
                <w:bCs/>
                <w:sz w:val="20"/>
                <w:szCs w:val="20"/>
              </w:rPr>
            </w:pPr>
            <w:r w:rsidRPr="00CB7E7A">
              <w:rPr>
                <w:bCs/>
                <w:sz w:val="20"/>
                <w:szCs w:val="20"/>
              </w:rPr>
              <w:t>Assessment Checks</w:t>
            </w:r>
          </w:p>
        </w:tc>
        <w:tc>
          <w:tcPr>
            <w:tcW w:w="1414" w:type="dxa"/>
            <w:hideMark/>
          </w:tcPr>
          <w:p w14:paraId="51F8C767" w14:textId="77777777" w:rsidR="00014D0D" w:rsidRPr="00CB7E7A" w:rsidRDefault="00014D0D" w:rsidP="00CB7E7A">
            <w:pPr>
              <w:jc w:val="center"/>
              <w:rPr>
                <w:bCs/>
                <w:sz w:val="20"/>
                <w:szCs w:val="20"/>
              </w:rPr>
            </w:pPr>
            <w:r w:rsidRPr="00CB7E7A">
              <w:rPr>
                <w:bCs/>
                <w:sz w:val="20"/>
                <w:szCs w:val="20"/>
              </w:rPr>
              <w:t>Pass / Fail</w:t>
            </w:r>
          </w:p>
        </w:tc>
        <w:tc>
          <w:tcPr>
            <w:tcW w:w="5115" w:type="dxa"/>
            <w:hideMark/>
          </w:tcPr>
          <w:p w14:paraId="5006924F" w14:textId="77777777" w:rsidR="00014D0D" w:rsidRPr="00CB7E7A" w:rsidRDefault="00014D0D" w:rsidP="00CB7E7A">
            <w:pPr>
              <w:jc w:val="center"/>
              <w:rPr>
                <w:bCs/>
                <w:sz w:val="20"/>
                <w:szCs w:val="20"/>
              </w:rPr>
            </w:pPr>
            <w:r w:rsidRPr="00CB7E7A">
              <w:rPr>
                <w:bCs/>
                <w:sz w:val="20"/>
                <w:szCs w:val="20"/>
              </w:rPr>
              <w:t>Notes</w:t>
            </w:r>
          </w:p>
        </w:tc>
      </w:tr>
      <w:tr w:rsidR="00014D0D" w:rsidRPr="00A33200" w14:paraId="74CCE29C" w14:textId="77777777" w:rsidTr="00CB7E7A">
        <w:trPr>
          <w:cnfStyle w:val="000000100000" w:firstRow="0" w:lastRow="0" w:firstColumn="0" w:lastColumn="0" w:oddVBand="0" w:evenVBand="0" w:oddHBand="1" w:evenHBand="0" w:firstRowFirstColumn="0" w:firstRowLastColumn="0" w:lastRowFirstColumn="0" w:lastRowLastColumn="0"/>
          <w:trHeight w:val="512"/>
        </w:trPr>
        <w:tc>
          <w:tcPr>
            <w:tcW w:w="0" w:type="dxa"/>
            <w:hideMark/>
          </w:tcPr>
          <w:p w14:paraId="3A8AED8A" w14:textId="77777777" w:rsidR="00014D0D" w:rsidRPr="00E04F6C" w:rsidRDefault="00014D0D" w:rsidP="003F105F">
            <w:pPr>
              <w:rPr>
                <w:szCs w:val="20"/>
              </w:rPr>
            </w:pPr>
            <w:r w:rsidRPr="00E04F6C">
              <w:rPr>
                <w:szCs w:val="20"/>
              </w:rPr>
              <w:t>A1 – Topography</w:t>
            </w:r>
          </w:p>
        </w:tc>
        <w:tc>
          <w:tcPr>
            <w:tcW w:w="0" w:type="dxa"/>
            <w:hideMark/>
          </w:tcPr>
          <w:p w14:paraId="7EC78B9D" w14:textId="30ABF1E2" w:rsidR="00014D0D" w:rsidRPr="00F919F7" w:rsidRDefault="00014D0D" w:rsidP="003F105F">
            <w:pPr>
              <w:rPr>
                <w:szCs w:val="20"/>
              </w:rPr>
            </w:pPr>
            <w:r w:rsidRPr="00682215">
              <w:rPr>
                <w:szCs w:val="20"/>
              </w:rPr>
              <w:t>Fail</w:t>
            </w:r>
          </w:p>
        </w:tc>
        <w:tc>
          <w:tcPr>
            <w:tcW w:w="0" w:type="dxa"/>
            <w:hideMark/>
          </w:tcPr>
          <w:p w14:paraId="484406FD" w14:textId="5E24670B" w:rsidR="00014D0D" w:rsidRPr="00D544BA" w:rsidRDefault="00014D0D">
            <w:pPr>
              <w:rPr>
                <w:szCs w:val="20"/>
              </w:rPr>
            </w:pPr>
            <w:r w:rsidRPr="00BF67C7">
              <w:rPr>
                <w:szCs w:val="20"/>
              </w:rPr>
              <w:t>LiDAR significantly better than effective USGS topo source</w:t>
            </w:r>
          </w:p>
        </w:tc>
      </w:tr>
      <w:tr w:rsidR="00014D0D" w:rsidRPr="00A33200" w14:paraId="4E02DBDB" w14:textId="77777777" w:rsidTr="00BD07BF">
        <w:trPr>
          <w:cnfStyle w:val="000000010000" w:firstRow="0" w:lastRow="0" w:firstColumn="0" w:lastColumn="0" w:oddVBand="0" w:evenVBand="0" w:oddHBand="0" w:evenHBand="1" w:firstRowFirstColumn="0" w:firstRowLastColumn="0" w:lastRowFirstColumn="0" w:lastRowLastColumn="0"/>
          <w:trHeight w:val="263"/>
        </w:trPr>
        <w:tc>
          <w:tcPr>
            <w:tcW w:w="2525" w:type="dxa"/>
            <w:hideMark/>
          </w:tcPr>
          <w:p w14:paraId="731E7E8B" w14:textId="77777777" w:rsidR="00014D0D" w:rsidRPr="00E04F6C" w:rsidRDefault="00014D0D" w:rsidP="003F105F">
            <w:pPr>
              <w:rPr>
                <w:szCs w:val="20"/>
              </w:rPr>
            </w:pPr>
            <w:r w:rsidRPr="00E04F6C">
              <w:rPr>
                <w:szCs w:val="20"/>
              </w:rPr>
              <w:t>A2 – Hydrology</w:t>
            </w:r>
          </w:p>
        </w:tc>
        <w:tc>
          <w:tcPr>
            <w:tcW w:w="1414" w:type="dxa"/>
            <w:hideMark/>
          </w:tcPr>
          <w:p w14:paraId="73E98EB5" w14:textId="259A6F22" w:rsidR="00014D0D" w:rsidRPr="00F919F7" w:rsidRDefault="0040506B" w:rsidP="003F105F">
            <w:pPr>
              <w:rPr>
                <w:szCs w:val="20"/>
              </w:rPr>
            </w:pPr>
            <w:r w:rsidRPr="00682215">
              <w:rPr>
                <w:szCs w:val="20"/>
              </w:rPr>
              <w:t>Pa</w:t>
            </w:r>
            <w:r w:rsidRPr="00F919F7">
              <w:rPr>
                <w:szCs w:val="20"/>
              </w:rPr>
              <w:t>ss</w:t>
            </w:r>
          </w:p>
        </w:tc>
        <w:tc>
          <w:tcPr>
            <w:tcW w:w="5115" w:type="dxa"/>
            <w:hideMark/>
          </w:tcPr>
          <w:p w14:paraId="6214AB77" w14:textId="6C5919AE" w:rsidR="00014D0D" w:rsidRPr="002344E2" w:rsidRDefault="0040506B" w:rsidP="003F105F">
            <w:pPr>
              <w:rPr>
                <w:szCs w:val="20"/>
              </w:rPr>
            </w:pPr>
            <w:r w:rsidRPr="00BF67C7">
              <w:rPr>
                <w:szCs w:val="20"/>
              </w:rPr>
              <w:t>Effective hydrology methods are unknown</w:t>
            </w:r>
          </w:p>
        </w:tc>
      </w:tr>
      <w:tr w:rsidR="00014D0D" w:rsidRPr="00A33200" w14:paraId="3062954A" w14:textId="77777777" w:rsidTr="00CB7E7A">
        <w:trPr>
          <w:cnfStyle w:val="000000100000" w:firstRow="0" w:lastRow="0" w:firstColumn="0" w:lastColumn="0" w:oddVBand="0" w:evenVBand="0" w:oddHBand="1" w:evenHBand="0" w:firstRowFirstColumn="0" w:firstRowLastColumn="0" w:lastRowFirstColumn="0" w:lastRowLastColumn="0"/>
          <w:trHeight w:val="440"/>
        </w:trPr>
        <w:tc>
          <w:tcPr>
            <w:tcW w:w="0" w:type="dxa"/>
          </w:tcPr>
          <w:p w14:paraId="5EB9426A" w14:textId="77777777" w:rsidR="00014D0D" w:rsidRPr="00E04F6C" w:rsidRDefault="00014D0D" w:rsidP="003F105F">
            <w:pPr>
              <w:rPr>
                <w:szCs w:val="20"/>
              </w:rPr>
            </w:pPr>
            <w:r w:rsidRPr="00E04F6C">
              <w:rPr>
                <w:szCs w:val="20"/>
              </w:rPr>
              <w:t>A3- Development</w:t>
            </w:r>
          </w:p>
        </w:tc>
        <w:tc>
          <w:tcPr>
            <w:tcW w:w="0" w:type="dxa"/>
          </w:tcPr>
          <w:p w14:paraId="0435BEE5" w14:textId="167DFB93" w:rsidR="00014D0D" w:rsidRPr="00F919F7" w:rsidRDefault="00014D0D" w:rsidP="003F105F">
            <w:pPr>
              <w:rPr>
                <w:szCs w:val="20"/>
              </w:rPr>
            </w:pPr>
            <w:r w:rsidRPr="00682215">
              <w:rPr>
                <w:szCs w:val="20"/>
              </w:rPr>
              <w:t>Pass</w:t>
            </w:r>
            <w:r w:rsidR="0014341D" w:rsidRPr="00F919F7">
              <w:rPr>
                <w:szCs w:val="20"/>
              </w:rPr>
              <w:t>/Fail</w:t>
            </w:r>
          </w:p>
        </w:tc>
        <w:tc>
          <w:tcPr>
            <w:tcW w:w="0" w:type="dxa"/>
          </w:tcPr>
          <w:p w14:paraId="1CE8F743" w14:textId="7A28F184" w:rsidR="00014D0D" w:rsidRPr="00D544BA" w:rsidRDefault="00014D0D" w:rsidP="003F105F">
            <w:pPr>
              <w:rPr>
                <w:szCs w:val="20"/>
              </w:rPr>
            </w:pPr>
            <w:r w:rsidRPr="00BF67C7">
              <w:rPr>
                <w:szCs w:val="20"/>
              </w:rPr>
              <w:t>Less than 15% of study area is under urban cover</w:t>
            </w:r>
            <w:r w:rsidR="0014341D" w:rsidRPr="002344E2">
              <w:rPr>
                <w:szCs w:val="20"/>
              </w:rPr>
              <w:t>/&gt;50% increase in urban area in an urban HUC-12</w:t>
            </w:r>
            <w:r w:rsidRPr="00D544BA">
              <w:rPr>
                <w:szCs w:val="20"/>
              </w:rPr>
              <w:t xml:space="preserve">  </w:t>
            </w:r>
          </w:p>
        </w:tc>
      </w:tr>
    </w:tbl>
    <w:p w14:paraId="51060A74" w14:textId="77777777" w:rsidR="00014D0D" w:rsidRPr="00193DAF" w:rsidRDefault="00014D0D" w:rsidP="00014D0D">
      <w:pPr>
        <w:pStyle w:val="Heading3"/>
      </w:pPr>
      <w:bookmarkStart w:id="383" w:name="_Toc478072918"/>
      <w:bookmarkStart w:id="384" w:name="_Toc90026009"/>
      <w:r w:rsidRPr="00193DAF">
        <w:t>Validation Check A4 – Check of Studies Backed by Technical Data</w:t>
      </w:r>
      <w:bookmarkEnd w:id="383"/>
      <w:bookmarkEnd w:id="384"/>
    </w:p>
    <w:p w14:paraId="6FCBE46C" w14:textId="35DF8C29" w:rsidR="00014D0D" w:rsidRPr="00193DAF" w:rsidRDefault="00014D0D" w:rsidP="00CD7939">
      <w:pPr>
        <w:spacing w:before="120" w:after="120"/>
        <w:jc w:val="both"/>
        <w:rPr>
          <w:szCs w:val="26"/>
        </w:rPr>
      </w:pPr>
      <w:r w:rsidRPr="00193DAF">
        <w:rPr>
          <w:szCs w:val="26"/>
        </w:rPr>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Due to lack of documentation of the original engineering methods in the </w:t>
      </w:r>
      <w:r w:rsidR="00B01C0D">
        <w:t>San Fernando</w:t>
      </w:r>
      <w:r w:rsidR="00897839">
        <w:t xml:space="preserve"> Watershed</w:t>
      </w:r>
      <w:r w:rsidRPr="00193DAF">
        <w:rPr>
          <w:szCs w:val="26"/>
        </w:rPr>
        <w:t xml:space="preserve">, check A4 has been marked as </w:t>
      </w:r>
      <w:r w:rsidR="008B3A8A">
        <w:rPr>
          <w:szCs w:val="26"/>
        </w:rPr>
        <w:t xml:space="preserve">FAIL for </w:t>
      </w:r>
      <w:r w:rsidR="00F64236">
        <w:rPr>
          <w:szCs w:val="26"/>
        </w:rPr>
        <w:t>all reaches.</w:t>
      </w:r>
    </w:p>
    <w:p w14:paraId="7C06ECBB" w14:textId="77777777" w:rsidR="00014D0D" w:rsidRPr="00FF5D96" w:rsidRDefault="00014D0D" w:rsidP="00014D0D">
      <w:pPr>
        <w:pStyle w:val="Heading3"/>
      </w:pPr>
      <w:bookmarkStart w:id="385" w:name="_Toc478072919"/>
      <w:bookmarkStart w:id="386" w:name="_Toc90026010"/>
      <w:r w:rsidRPr="00FF5D96">
        <w:lastRenderedPageBreak/>
        <w:t>Validation Check A5 – Comparison of BLE and Effective Zone A</w:t>
      </w:r>
      <w:bookmarkEnd w:id="385"/>
      <w:bookmarkEnd w:id="386"/>
    </w:p>
    <w:p w14:paraId="30B4B88C" w14:textId="5C10D56A" w:rsidR="00014D0D" w:rsidRPr="00FF5D96" w:rsidRDefault="00014D0D" w:rsidP="00CD7939">
      <w:pPr>
        <w:pStyle w:val="2Body-Text"/>
        <w:jc w:val="both"/>
        <w:rPr>
          <w:rFonts w:ascii="Calibri" w:hAnsi="Calibri"/>
          <w:szCs w:val="22"/>
        </w:rPr>
      </w:pPr>
      <w:r w:rsidRPr="00FF5D96">
        <w:t xml:space="preserve">The effective Zone A comparison was performed at the full extent of </w:t>
      </w:r>
      <w:r w:rsidR="00E33F98" w:rsidRPr="00FF5D96">
        <w:t xml:space="preserve">the </w:t>
      </w:r>
      <w:r w:rsidR="00B01C0D">
        <w:t>San Fernando</w:t>
      </w:r>
      <w:r w:rsidR="00897839">
        <w:t xml:space="preserve"> Watershed</w:t>
      </w:r>
      <w:r w:rsidRPr="00FF5D96">
        <w:t xml:space="preserve">.  The validation of the effective Zone A boundaries using 2D flood hazard products differ from the standard 1D methods due to the lack of cross sections and their use with standard FBS methodology.  For this 2D study, the effective A zone boundaries were compiled using the </w:t>
      </w:r>
      <w:r w:rsidR="00E33F98" w:rsidRPr="00FF5D96">
        <w:t xml:space="preserve">National Flood Hazard Layer and </w:t>
      </w:r>
      <w:r w:rsidRPr="00FF5D96">
        <w:t>Core</w:t>
      </w:r>
      <w:r w:rsidR="00FF5D96">
        <w:t xml:space="preserve"> </w:t>
      </w:r>
      <w:r w:rsidRPr="00FF5D96">
        <w:t xml:space="preserve">Logic </w:t>
      </w:r>
      <w:r w:rsidR="00E33F98" w:rsidRPr="00FF5D96">
        <w:t xml:space="preserve">effective </w:t>
      </w:r>
      <w:r w:rsidRPr="00FF5D96">
        <w:t xml:space="preserve">digital uplift product. </w:t>
      </w:r>
      <w:r w:rsidR="00E82474">
        <w:t xml:space="preserve"> </w:t>
      </w:r>
      <w:r w:rsidRPr="00FF5D96">
        <w:t xml:space="preserve">These data were dissolved to one continuous A-zone layer, which then had points placed along its perimeter every </w:t>
      </w:r>
      <w:r w:rsidR="001919D3">
        <w:t>2</w:t>
      </w:r>
      <w:r w:rsidR="001919D3" w:rsidRPr="00FF5D96">
        <w:t xml:space="preserve">00 </w:t>
      </w:r>
      <w:r w:rsidRPr="00FF5D96">
        <w:t>feet.</w:t>
      </w:r>
    </w:p>
    <w:p w14:paraId="20189B05" w14:textId="5ACC50EA" w:rsidR="00014D0D" w:rsidRPr="00FF5D96" w:rsidRDefault="00014D0D" w:rsidP="00CD7939">
      <w:pPr>
        <w:pStyle w:val="2Body-Text"/>
        <w:jc w:val="both"/>
      </w:pPr>
      <w:r w:rsidRPr="00FF5D96">
        <w:t xml:space="preserve">For each test point, a 75-foot buffer was created. </w:t>
      </w:r>
      <w:r w:rsidR="00E82474">
        <w:t xml:space="preserve"> </w:t>
      </w:r>
      <w:r w:rsidRPr="00FF5D96">
        <w:t xml:space="preserve">Using this buffer, the minimum and maximum values of the DEM were extracted, as a proxy for the effective base flood elevation. </w:t>
      </w:r>
      <w:r w:rsidR="00E82474">
        <w:t xml:space="preserve"> </w:t>
      </w:r>
      <w:r w:rsidRPr="00FF5D96">
        <w:t xml:space="preserve">The minimum value of the 1% minus raster, and the maximum value of the 1% plus raster are also extracted. </w:t>
      </w:r>
      <w:r w:rsidR="00E82474">
        <w:t xml:space="preserve"> </w:t>
      </w:r>
      <w:r w:rsidRPr="00FF5D96">
        <w:t>These 1% plus maximum and 1% minus minimum values</w:t>
      </w:r>
      <w:r w:rsidR="00E33F98" w:rsidRPr="00FF5D96">
        <w:t xml:space="preserve"> are products of the new 2D BLE study and</w:t>
      </w:r>
      <w:r w:rsidRPr="00FF5D96">
        <w:t xml:space="preserve"> act as the vertical tolerance. </w:t>
      </w:r>
      <w:r w:rsidR="00E82474">
        <w:t xml:space="preserve"> </w:t>
      </w:r>
      <w:r w:rsidRPr="00FF5D96">
        <w:t>The</w:t>
      </w:r>
      <w:r w:rsidR="00E33F98" w:rsidRPr="00FF5D96">
        <w:t xml:space="preserve"> test</w:t>
      </w:r>
      <w:r w:rsidRPr="00FF5D96">
        <w:t xml:space="preserve"> point passes if the DEM </w:t>
      </w:r>
      <w:r w:rsidR="00E33F98" w:rsidRPr="00FF5D96">
        <w:t xml:space="preserve">maximum </w:t>
      </w:r>
      <w:r w:rsidRPr="00FF5D96">
        <w:t xml:space="preserve">value is less than or equal to the 1% plus maximum value and the DEM </w:t>
      </w:r>
      <w:r w:rsidR="00E33F98" w:rsidRPr="00FF5D96">
        <w:t xml:space="preserve">minimum </w:t>
      </w:r>
      <w:r w:rsidRPr="00FF5D96">
        <w:t xml:space="preserve">value is greater than or equal to the 1% minus minimum value. This can be visualized as a short 75-foot radius cylinder, with a height of 1% plus maximum – 1% minus minimum. </w:t>
      </w:r>
      <w:r w:rsidR="00E82474">
        <w:t xml:space="preserve"> </w:t>
      </w:r>
      <w:r w:rsidRPr="00FF5D96">
        <w:t>This test verifies that at least one point from the ground surface (</w:t>
      </w:r>
      <w:r w:rsidR="008C2260" w:rsidRPr="00FF5D96">
        <w:t>i.e.,</w:t>
      </w:r>
      <w:r w:rsidRPr="00FF5D96">
        <w:t xml:space="preserve"> proxy BFE) falls both vertically and horizontally within this range.  </w:t>
      </w:r>
    </w:p>
    <w:p w14:paraId="6AFFBF38" w14:textId="77777777" w:rsidR="00014D0D" w:rsidRPr="00F11FDA" w:rsidRDefault="00014D0D" w:rsidP="00014D0D">
      <w:pPr>
        <w:pStyle w:val="Heading3"/>
      </w:pPr>
      <w:bookmarkStart w:id="387" w:name="_Toc478072920"/>
      <w:bookmarkStart w:id="388" w:name="_Toc90026011"/>
      <w:r w:rsidRPr="00F11FDA">
        <w:t>Validation Results</w:t>
      </w:r>
      <w:bookmarkEnd w:id="387"/>
      <w:bookmarkEnd w:id="388"/>
    </w:p>
    <w:p w14:paraId="3BD03833" w14:textId="77777777" w:rsidR="00CC5722" w:rsidRDefault="009F538C" w:rsidP="00CC5722">
      <w:pPr>
        <w:pStyle w:val="Caption"/>
        <w:keepNext/>
        <w:jc w:val="both"/>
      </w:pPr>
      <w:r w:rsidRPr="00CC7891">
        <w:rPr>
          <w:rFonts w:eastAsia="Times New Roman"/>
          <w:b w:val="0"/>
          <w:bCs w:val="0"/>
          <w:color w:val="auto"/>
          <w:sz w:val="22"/>
          <w:szCs w:val="26"/>
        </w:rPr>
        <w:t xml:space="preserve">All </w:t>
      </w:r>
      <w:r w:rsidR="001919D3">
        <w:rPr>
          <w:rFonts w:eastAsia="Times New Roman"/>
          <w:b w:val="0"/>
          <w:bCs w:val="0"/>
          <w:color w:val="auto"/>
          <w:sz w:val="22"/>
          <w:szCs w:val="26"/>
        </w:rPr>
        <w:t>761.9</w:t>
      </w:r>
      <w:r w:rsidR="009809DB">
        <w:rPr>
          <w:rFonts w:eastAsia="Times New Roman"/>
          <w:b w:val="0"/>
          <w:bCs w:val="0"/>
          <w:color w:val="auto"/>
          <w:sz w:val="22"/>
          <w:szCs w:val="26"/>
        </w:rPr>
        <w:t xml:space="preserve"> </w:t>
      </w:r>
      <w:r w:rsidR="00014D0D" w:rsidRPr="00CC7891">
        <w:rPr>
          <w:rFonts w:eastAsia="Times New Roman"/>
          <w:b w:val="0"/>
          <w:bCs w:val="0"/>
          <w:color w:val="auto"/>
          <w:sz w:val="22"/>
          <w:szCs w:val="26"/>
        </w:rPr>
        <w:t xml:space="preserve">total miles of available CNMS features representing the effective </w:t>
      </w:r>
      <w:r w:rsidR="000E2740" w:rsidRPr="00CC7891">
        <w:rPr>
          <w:rFonts w:eastAsia="Times New Roman"/>
          <w:b w:val="0"/>
          <w:bCs w:val="0"/>
          <w:color w:val="auto"/>
          <w:sz w:val="22"/>
          <w:szCs w:val="26"/>
        </w:rPr>
        <w:t>Z</w:t>
      </w:r>
      <w:r w:rsidR="00014D0D" w:rsidRPr="00CC7891">
        <w:rPr>
          <w:rFonts w:eastAsia="Times New Roman"/>
          <w:b w:val="0"/>
          <w:bCs w:val="0"/>
          <w:color w:val="auto"/>
          <w:sz w:val="22"/>
          <w:szCs w:val="26"/>
        </w:rPr>
        <w:t>one A studies were categorized as</w:t>
      </w:r>
      <w:r w:rsidR="00F11FDA" w:rsidRPr="00CC7891">
        <w:rPr>
          <w:rFonts w:eastAsia="Times New Roman"/>
          <w:b w:val="0"/>
          <w:bCs w:val="0"/>
          <w:color w:val="auto"/>
          <w:sz w:val="22"/>
          <w:szCs w:val="26"/>
        </w:rPr>
        <w:t xml:space="preserve"> </w:t>
      </w:r>
      <w:r w:rsidR="00293C41" w:rsidRPr="00CC7891">
        <w:rPr>
          <w:rFonts w:eastAsia="Times New Roman"/>
          <w:b w:val="0"/>
          <w:bCs w:val="0"/>
          <w:color w:val="auto"/>
          <w:sz w:val="22"/>
          <w:szCs w:val="26"/>
        </w:rPr>
        <w:t>VALID – BEING STUDIED</w:t>
      </w:r>
      <w:r w:rsidR="00D35E3A" w:rsidRPr="00CC7891">
        <w:rPr>
          <w:rFonts w:eastAsia="Times New Roman"/>
          <w:b w:val="0"/>
          <w:bCs w:val="0"/>
          <w:color w:val="auto"/>
          <w:sz w:val="22"/>
          <w:szCs w:val="26"/>
        </w:rPr>
        <w:t xml:space="preserve"> or </w:t>
      </w:r>
      <w:r w:rsidR="00293C41" w:rsidRPr="00CC7891">
        <w:rPr>
          <w:rFonts w:eastAsia="Times New Roman"/>
          <w:b w:val="0"/>
          <w:bCs w:val="0"/>
          <w:color w:val="auto"/>
          <w:sz w:val="22"/>
          <w:szCs w:val="26"/>
        </w:rPr>
        <w:t>UNVERIFIED – BEING STUDIED</w:t>
      </w:r>
      <w:r w:rsidR="00D35E3A" w:rsidRPr="00CC7891">
        <w:rPr>
          <w:rFonts w:eastAsia="Times New Roman"/>
          <w:b w:val="0"/>
          <w:bCs w:val="0"/>
          <w:color w:val="auto"/>
          <w:sz w:val="22"/>
          <w:szCs w:val="26"/>
        </w:rPr>
        <w:t xml:space="preserve">.  </w:t>
      </w:r>
      <w:r w:rsidR="00014D0D" w:rsidRPr="00CC7891">
        <w:rPr>
          <w:rFonts w:eastAsia="Times New Roman"/>
          <w:b w:val="0"/>
          <w:bCs w:val="0"/>
          <w:color w:val="auto"/>
          <w:sz w:val="22"/>
          <w:szCs w:val="26"/>
        </w:rPr>
        <w:t xml:space="preserve">Total miles in each of these categories are summarized in </w:t>
      </w:r>
      <w:r w:rsidR="008D12A1" w:rsidRPr="00CB2562">
        <w:rPr>
          <w:rFonts w:eastAsia="Times New Roman"/>
          <w:b w:val="0"/>
          <w:bCs w:val="0"/>
          <w:szCs w:val="26"/>
        </w:rPr>
        <w:fldChar w:fldCharType="begin"/>
      </w:r>
      <w:r w:rsidR="008D12A1" w:rsidRPr="00CB2562">
        <w:rPr>
          <w:rFonts w:eastAsia="Times New Roman"/>
          <w:color w:val="auto"/>
          <w:sz w:val="22"/>
          <w:szCs w:val="26"/>
        </w:rPr>
        <w:instrText xml:space="preserve"> REF _Ref477906117 \h  \* MERGEFORMAT </w:instrText>
      </w:r>
      <w:r w:rsidR="008D12A1" w:rsidRPr="00CB2562">
        <w:rPr>
          <w:rFonts w:eastAsia="Times New Roman"/>
          <w:b w:val="0"/>
          <w:bCs w:val="0"/>
          <w:szCs w:val="26"/>
        </w:rPr>
      </w:r>
      <w:r w:rsidR="008D12A1" w:rsidRPr="00CB2562">
        <w:rPr>
          <w:rFonts w:eastAsia="Times New Roman"/>
          <w:b w:val="0"/>
          <w:bCs w:val="0"/>
          <w:szCs w:val="26"/>
        </w:rPr>
        <w:fldChar w:fldCharType="separate"/>
      </w:r>
      <w:r w:rsidR="00CC5722" w:rsidRPr="00CC5722">
        <w:rPr>
          <w:rFonts w:eastAsia="Times New Roman"/>
          <w:color w:val="auto"/>
          <w:sz w:val="22"/>
          <w:szCs w:val="26"/>
        </w:rPr>
        <w:t xml:space="preserve">Table </w:t>
      </w:r>
      <w:r w:rsidR="008D12A1" w:rsidRPr="00CB2562">
        <w:rPr>
          <w:rFonts w:eastAsia="Times New Roman"/>
          <w:b w:val="0"/>
          <w:bCs w:val="0"/>
          <w:szCs w:val="26"/>
        </w:rPr>
        <w:fldChar w:fldCharType="end"/>
      </w:r>
      <w:r w:rsidR="008D12A1" w:rsidRPr="00CC7891">
        <w:rPr>
          <w:rFonts w:eastAsia="Times New Roman"/>
          <w:b w:val="0"/>
          <w:bCs w:val="0"/>
          <w:color w:val="auto"/>
          <w:sz w:val="22"/>
          <w:szCs w:val="26"/>
        </w:rPr>
        <w:t xml:space="preserve"> </w:t>
      </w:r>
      <w:r w:rsidR="00014D0D" w:rsidRPr="00CC7891">
        <w:rPr>
          <w:rFonts w:eastAsia="Times New Roman"/>
          <w:b w:val="0"/>
          <w:bCs w:val="0"/>
          <w:color w:val="auto"/>
          <w:sz w:val="22"/>
          <w:szCs w:val="26"/>
        </w:rPr>
        <w:t xml:space="preserve">and illustrated in </w:t>
      </w:r>
      <w:r w:rsidR="00E82474" w:rsidRPr="00CB2562">
        <w:rPr>
          <w:rFonts w:eastAsia="Times New Roman"/>
          <w:b w:val="0"/>
          <w:bCs w:val="0"/>
          <w:szCs w:val="26"/>
        </w:rPr>
        <w:fldChar w:fldCharType="begin"/>
      </w:r>
      <w:r w:rsidR="00E82474" w:rsidRPr="00CB2562">
        <w:rPr>
          <w:rFonts w:eastAsia="Times New Roman"/>
          <w:color w:val="auto"/>
          <w:sz w:val="22"/>
          <w:szCs w:val="26"/>
        </w:rPr>
        <w:instrText xml:space="preserve"> REF _Ref477906161 \h </w:instrText>
      </w:r>
      <w:r w:rsidR="00CC7891" w:rsidRPr="00CB2562">
        <w:rPr>
          <w:rFonts w:eastAsia="Times New Roman"/>
          <w:color w:val="auto"/>
          <w:sz w:val="22"/>
          <w:szCs w:val="26"/>
        </w:rPr>
        <w:instrText xml:space="preserve"> \* MERGEFORMAT </w:instrText>
      </w:r>
      <w:r w:rsidR="00E82474" w:rsidRPr="00CB2562">
        <w:rPr>
          <w:rFonts w:eastAsia="Times New Roman"/>
          <w:b w:val="0"/>
          <w:bCs w:val="0"/>
          <w:szCs w:val="26"/>
        </w:rPr>
      </w:r>
      <w:r w:rsidR="00E82474" w:rsidRPr="00CB2562">
        <w:rPr>
          <w:rFonts w:eastAsia="Times New Roman"/>
          <w:b w:val="0"/>
          <w:bCs w:val="0"/>
          <w:szCs w:val="26"/>
        </w:rPr>
        <w:fldChar w:fldCharType="separate"/>
      </w:r>
      <w:r w:rsidR="00CC5722" w:rsidRPr="00CC5722">
        <w:rPr>
          <w:rFonts w:eastAsia="Times New Roman"/>
          <w:color w:val="auto"/>
          <w:sz w:val="22"/>
          <w:szCs w:val="26"/>
        </w:rPr>
        <w:t>Figure 14</w:t>
      </w:r>
      <w:r w:rsidR="00E82474" w:rsidRPr="00CB2562">
        <w:rPr>
          <w:rFonts w:eastAsia="Times New Roman"/>
          <w:b w:val="0"/>
          <w:bCs w:val="0"/>
          <w:szCs w:val="26"/>
        </w:rPr>
        <w:fldChar w:fldCharType="end"/>
      </w:r>
      <w:r w:rsidR="00C402A3" w:rsidRPr="00CC7891">
        <w:rPr>
          <w:rFonts w:eastAsia="Times New Roman"/>
          <w:b w:val="0"/>
          <w:bCs w:val="0"/>
          <w:color w:val="auto"/>
          <w:sz w:val="22"/>
          <w:szCs w:val="26"/>
        </w:rPr>
        <w:t xml:space="preserve"> </w:t>
      </w:r>
      <w:r w:rsidR="00014D0D" w:rsidRPr="00CC7891">
        <w:rPr>
          <w:rFonts w:eastAsia="Times New Roman"/>
          <w:b w:val="0"/>
          <w:bCs w:val="0"/>
          <w:color w:val="auto"/>
          <w:sz w:val="22"/>
          <w:szCs w:val="26"/>
        </w:rPr>
        <w:t xml:space="preserve">below. </w:t>
      </w:r>
      <w:r w:rsidR="006C314A" w:rsidRPr="00CC7891">
        <w:rPr>
          <w:rFonts w:eastAsia="Times New Roman"/>
          <w:b w:val="0"/>
          <w:bCs w:val="0"/>
          <w:color w:val="auto"/>
          <w:sz w:val="22"/>
          <w:szCs w:val="26"/>
        </w:rPr>
        <w:t xml:space="preserve"> </w:t>
      </w:r>
      <w:r w:rsidR="008D12A1">
        <w:rPr>
          <w:rFonts w:eastAsia="Times New Roman"/>
          <w:b w:val="0"/>
          <w:bCs w:val="0"/>
          <w:color w:val="auto"/>
          <w:sz w:val="22"/>
          <w:szCs w:val="26"/>
        </w:rPr>
        <w:fldChar w:fldCharType="begin"/>
      </w:r>
      <w:r w:rsidR="008D12A1" w:rsidRPr="00CC7891">
        <w:rPr>
          <w:rFonts w:eastAsia="Times New Roman"/>
          <w:b w:val="0"/>
          <w:bCs w:val="0"/>
          <w:color w:val="auto"/>
          <w:sz w:val="22"/>
          <w:szCs w:val="26"/>
        </w:rPr>
        <w:instrText xml:space="preserve"> REF _Ref12173776 \h </w:instrText>
      </w:r>
      <w:r w:rsidR="008D12A1">
        <w:rPr>
          <w:rFonts w:eastAsia="Times New Roman"/>
          <w:b w:val="0"/>
          <w:bCs w:val="0"/>
          <w:color w:val="auto"/>
          <w:sz w:val="22"/>
          <w:szCs w:val="26"/>
        </w:rPr>
        <w:instrText xml:space="preserve"> \* MERGEFORMAT </w:instrText>
      </w:r>
      <w:r w:rsidR="008D12A1">
        <w:rPr>
          <w:rFonts w:eastAsia="Times New Roman"/>
          <w:b w:val="0"/>
          <w:bCs w:val="0"/>
          <w:color w:val="auto"/>
          <w:sz w:val="22"/>
          <w:szCs w:val="26"/>
        </w:rPr>
      </w:r>
      <w:r w:rsidR="008D12A1">
        <w:rPr>
          <w:rFonts w:eastAsia="Times New Roman"/>
          <w:b w:val="0"/>
          <w:bCs w:val="0"/>
          <w:color w:val="auto"/>
          <w:sz w:val="22"/>
          <w:szCs w:val="26"/>
        </w:rPr>
        <w:fldChar w:fldCharType="separate"/>
      </w:r>
    </w:p>
    <w:p w14:paraId="3E08CEA6" w14:textId="77777777" w:rsidR="00CC5722" w:rsidRPr="00CC5722" w:rsidRDefault="00CC5722" w:rsidP="00CC5722">
      <w:pPr>
        <w:pStyle w:val="2Body-Text"/>
        <w:jc w:val="both"/>
        <w:rPr>
          <w:b/>
          <w:bCs/>
        </w:rPr>
      </w:pPr>
      <w:r w:rsidRPr="00CC5722">
        <w:rPr>
          <w:b/>
          <w:bCs/>
          <w:noProof/>
        </w:rPr>
        <w:br w:type="page"/>
      </w:r>
    </w:p>
    <w:p w14:paraId="6EC38351" w14:textId="78D5A7F0" w:rsidR="00014D0D" w:rsidRPr="00DA1F40" w:rsidRDefault="00CC5722" w:rsidP="00CD7939">
      <w:pPr>
        <w:pStyle w:val="2Body-Text"/>
        <w:jc w:val="both"/>
      </w:pPr>
      <w:r w:rsidRPr="00CC5722">
        <w:rPr>
          <w:b/>
          <w:bCs/>
          <w:noProof/>
        </w:rPr>
        <w:lastRenderedPageBreak/>
        <w:t>Table</w:t>
      </w:r>
      <w:r w:rsidRPr="00103782">
        <w:t xml:space="preserve"> </w:t>
      </w:r>
      <w:r w:rsidR="008D12A1">
        <w:fldChar w:fldCharType="end"/>
      </w:r>
      <w:r w:rsidR="008D12A1">
        <w:t xml:space="preserve"> </w:t>
      </w:r>
      <w:r w:rsidR="00014D0D" w:rsidRPr="00F11FDA">
        <w:t xml:space="preserve">summarizes the validation results based on the individual HUC 12 watersheds within </w:t>
      </w:r>
      <w:r w:rsidR="00B01C0D">
        <w:t>San Fernando</w:t>
      </w:r>
      <w:r w:rsidR="00897839">
        <w:t xml:space="preserve"> Watershed</w:t>
      </w:r>
      <w:r w:rsidR="00014D0D" w:rsidRPr="00DA1F40">
        <w:t>.</w:t>
      </w:r>
    </w:p>
    <w:p w14:paraId="5D91A6B2" w14:textId="1F3811F7" w:rsidR="00014D0D" w:rsidRPr="00DA1F40" w:rsidRDefault="00014D0D" w:rsidP="006C314A">
      <w:pPr>
        <w:pStyle w:val="Caption"/>
        <w:keepNext/>
        <w:jc w:val="center"/>
      </w:pPr>
      <w:bookmarkStart w:id="389" w:name="_Ref477906117"/>
      <w:bookmarkStart w:id="390" w:name="_Toc478118532"/>
      <w:bookmarkStart w:id="391" w:name="_Toc90026027"/>
      <w:r w:rsidRPr="00DA1F40">
        <w:t xml:space="preserve">Table </w:t>
      </w:r>
      <w:bookmarkEnd w:id="389"/>
      <w:r w:rsidR="008D12A1">
        <w:fldChar w:fldCharType="begin"/>
      </w:r>
      <w:r w:rsidR="008D12A1">
        <w:instrText xml:space="preserve"> SEQ Table \* ARABIC </w:instrText>
      </w:r>
      <w:r w:rsidR="008D12A1">
        <w:fldChar w:fldCharType="separate"/>
      </w:r>
      <w:r w:rsidR="00CC5722">
        <w:rPr>
          <w:noProof/>
        </w:rPr>
        <w:t>14</w:t>
      </w:r>
      <w:r w:rsidR="008D12A1">
        <w:rPr>
          <w:noProof/>
        </w:rPr>
        <w:fldChar w:fldCharType="end"/>
      </w:r>
      <w:r w:rsidRPr="00DA1F40">
        <w:t>:  Aggregated Zone A Validation Results</w:t>
      </w:r>
      <w:bookmarkEnd w:id="390"/>
      <w:bookmarkEnd w:id="391"/>
    </w:p>
    <w:tbl>
      <w:tblPr>
        <w:tblStyle w:val="CompassTable"/>
        <w:tblW w:w="9557" w:type="dxa"/>
        <w:tblLook w:val="04A0" w:firstRow="1" w:lastRow="0" w:firstColumn="1" w:lastColumn="0" w:noHBand="0" w:noVBand="1"/>
      </w:tblPr>
      <w:tblGrid>
        <w:gridCol w:w="3052"/>
        <w:gridCol w:w="3047"/>
        <w:gridCol w:w="3458"/>
      </w:tblGrid>
      <w:tr w:rsidR="00014D0D" w:rsidRPr="00293C41" w14:paraId="0330FB31" w14:textId="77777777" w:rsidTr="006C314A">
        <w:trPr>
          <w:cnfStyle w:val="100000000000" w:firstRow="1" w:lastRow="0" w:firstColumn="0" w:lastColumn="0" w:oddVBand="0" w:evenVBand="0" w:oddHBand="0" w:evenHBand="0" w:firstRowFirstColumn="0" w:firstRowLastColumn="0" w:lastRowFirstColumn="0" w:lastRowLastColumn="0"/>
          <w:trHeight w:val="263"/>
        </w:trPr>
        <w:tc>
          <w:tcPr>
            <w:tcW w:w="3052" w:type="dxa"/>
            <w:hideMark/>
          </w:tcPr>
          <w:p w14:paraId="37B4E6A3" w14:textId="77777777" w:rsidR="00014D0D" w:rsidRPr="00DA1F40" w:rsidRDefault="00014D0D" w:rsidP="006C314A">
            <w:pPr>
              <w:jc w:val="center"/>
              <w:rPr>
                <w:bCs/>
                <w:sz w:val="20"/>
                <w:szCs w:val="20"/>
              </w:rPr>
            </w:pPr>
            <w:r w:rsidRPr="00DA1F40">
              <w:rPr>
                <w:bCs/>
                <w:sz w:val="20"/>
                <w:szCs w:val="20"/>
              </w:rPr>
              <w:t>Validation Status</w:t>
            </w:r>
          </w:p>
        </w:tc>
        <w:tc>
          <w:tcPr>
            <w:tcW w:w="3047" w:type="dxa"/>
            <w:hideMark/>
          </w:tcPr>
          <w:p w14:paraId="3200CB3D" w14:textId="77777777" w:rsidR="00014D0D" w:rsidRPr="00DA1F40" w:rsidRDefault="00014D0D" w:rsidP="006C314A">
            <w:pPr>
              <w:jc w:val="center"/>
              <w:rPr>
                <w:bCs/>
                <w:sz w:val="20"/>
                <w:szCs w:val="20"/>
              </w:rPr>
            </w:pPr>
            <w:r w:rsidRPr="00DA1F40">
              <w:rPr>
                <w:bCs/>
                <w:sz w:val="20"/>
                <w:szCs w:val="20"/>
              </w:rPr>
              <w:t>Status Type</w:t>
            </w:r>
          </w:p>
        </w:tc>
        <w:tc>
          <w:tcPr>
            <w:tcW w:w="3458" w:type="dxa"/>
            <w:hideMark/>
          </w:tcPr>
          <w:p w14:paraId="6381BCB3" w14:textId="77777777" w:rsidR="00014D0D" w:rsidRPr="00DA1F40" w:rsidRDefault="00014D0D" w:rsidP="006C314A">
            <w:pPr>
              <w:jc w:val="center"/>
              <w:rPr>
                <w:bCs/>
                <w:sz w:val="20"/>
                <w:szCs w:val="20"/>
              </w:rPr>
            </w:pPr>
            <w:r w:rsidRPr="00DA1F40">
              <w:rPr>
                <w:bCs/>
                <w:sz w:val="20"/>
                <w:szCs w:val="20"/>
              </w:rPr>
              <w:t>Total Miles</w:t>
            </w:r>
          </w:p>
        </w:tc>
      </w:tr>
      <w:tr w:rsidR="00014D0D" w:rsidRPr="00293C41" w14:paraId="1B1CFEAB" w14:textId="77777777" w:rsidTr="006C314A">
        <w:trPr>
          <w:cnfStyle w:val="000000100000" w:firstRow="0" w:lastRow="0" w:firstColumn="0" w:lastColumn="0" w:oddVBand="0" w:evenVBand="0" w:oddHBand="1" w:evenHBand="0" w:firstRowFirstColumn="0" w:firstRowLastColumn="0" w:lastRowFirstColumn="0" w:lastRowLastColumn="0"/>
          <w:trHeight w:val="263"/>
        </w:trPr>
        <w:tc>
          <w:tcPr>
            <w:tcW w:w="3052" w:type="dxa"/>
            <w:hideMark/>
          </w:tcPr>
          <w:p w14:paraId="09214A51" w14:textId="77777777" w:rsidR="00014D0D" w:rsidRPr="00F11FDA" w:rsidRDefault="00014D0D" w:rsidP="003F105F">
            <w:pPr>
              <w:rPr>
                <w:szCs w:val="20"/>
              </w:rPr>
            </w:pPr>
            <w:r w:rsidRPr="00F11FDA">
              <w:rPr>
                <w:szCs w:val="20"/>
              </w:rPr>
              <w:t>VALID</w:t>
            </w:r>
          </w:p>
        </w:tc>
        <w:tc>
          <w:tcPr>
            <w:tcW w:w="3047" w:type="dxa"/>
            <w:hideMark/>
          </w:tcPr>
          <w:p w14:paraId="5D2CABCA" w14:textId="1E98E4AB" w:rsidR="00014D0D" w:rsidRPr="00F11FDA" w:rsidRDefault="00293C41" w:rsidP="003F105F">
            <w:pPr>
              <w:rPr>
                <w:szCs w:val="20"/>
              </w:rPr>
            </w:pPr>
            <w:r>
              <w:rPr>
                <w:szCs w:val="20"/>
              </w:rPr>
              <w:t>BEING STUDIED</w:t>
            </w:r>
          </w:p>
        </w:tc>
        <w:tc>
          <w:tcPr>
            <w:tcW w:w="3458" w:type="dxa"/>
            <w:hideMark/>
          </w:tcPr>
          <w:p w14:paraId="15C75538" w14:textId="5949B83F" w:rsidR="00227091" w:rsidRPr="00F11FDA" w:rsidRDefault="001919D3" w:rsidP="00097DF9">
            <w:pPr>
              <w:rPr>
                <w:szCs w:val="20"/>
              </w:rPr>
            </w:pPr>
            <w:r>
              <w:rPr>
                <w:szCs w:val="20"/>
              </w:rPr>
              <w:t>0.0</w:t>
            </w:r>
          </w:p>
        </w:tc>
      </w:tr>
      <w:tr w:rsidR="00014D0D" w:rsidRPr="006514C0" w14:paraId="23598EED" w14:textId="77777777" w:rsidTr="000B6E72">
        <w:trPr>
          <w:cnfStyle w:val="000000010000" w:firstRow="0" w:lastRow="0" w:firstColumn="0" w:lastColumn="0" w:oddVBand="0" w:evenVBand="0" w:oddHBand="0" w:evenHBand="1" w:firstRowFirstColumn="0" w:firstRowLastColumn="0" w:lastRowFirstColumn="0" w:lastRowLastColumn="0"/>
          <w:trHeight w:val="260"/>
        </w:trPr>
        <w:tc>
          <w:tcPr>
            <w:tcW w:w="3052" w:type="dxa"/>
            <w:tcBorders>
              <w:bottom w:val="single" w:sz="4" w:space="0" w:color="auto"/>
            </w:tcBorders>
            <w:hideMark/>
          </w:tcPr>
          <w:p w14:paraId="426297E0" w14:textId="2E6060B2" w:rsidR="00014D0D" w:rsidRPr="00F11FDA" w:rsidRDefault="00014D0D" w:rsidP="003F105F">
            <w:pPr>
              <w:rPr>
                <w:szCs w:val="20"/>
              </w:rPr>
            </w:pPr>
            <w:r w:rsidRPr="00F11FDA">
              <w:rPr>
                <w:szCs w:val="20"/>
              </w:rPr>
              <w:t>UNVERIFIED</w:t>
            </w:r>
          </w:p>
        </w:tc>
        <w:tc>
          <w:tcPr>
            <w:tcW w:w="3047" w:type="dxa"/>
            <w:tcBorders>
              <w:bottom w:val="single" w:sz="4" w:space="0" w:color="auto"/>
            </w:tcBorders>
            <w:hideMark/>
          </w:tcPr>
          <w:p w14:paraId="5B69373A" w14:textId="6A8941BF" w:rsidR="00014D0D" w:rsidRPr="00F11FDA" w:rsidRDefault="00293C41" w:rsidP="003F105F">
            <w:pPr>
              <w:rPr>
                <w:szCs w:val="20"/>
              </w:rPr>
            </w:pPr>
            <w:r>
              <w:rPr>
                <w:szCs w:val="20"/>
              </w:rPr>
              <w:t>BEING STUDIED</w:t>
            </w:r>
          </w:p>
        </w:tc>
        <w:tc>
          <w:tcPr>
            <w:tcW w:w="3458" w:type="dxa"/>
            <w:tcBorders>
              <w:bottom w:val="single" w:sz="4" w:space="0" w:color="auto"/>
            </w:tcBorders>
            <w:hideMark/>
          </w:tcPr>
          <w:p w14:paraId="6E789784" w14:textId="7C2E22DF" w:rsidR="00014D0D" w:rsidRPr="00F11FDA" w:rsidRDefault="001919D3" w:rsidP="003F105F">
            <w:pPr>
              <w:rPr>
                <w:szCs w:val="20"/>
              </w:rPr>
            </w:pPr>
            <w:r>
              <w:rPr>
                <w:szCs w:val="20"/>
              </w:rPr>
              <w:t>761.9</w:t>
            </w:r>
          </w:p>
        </w:tc>
      </w:tr>
    </w:tbl>
    <w:p w14:paraId="7F2E06AC" w14:textId="27EDF794" w:rsidR="0084780C" w:rsidRDefault="0084780C" w:rsidP="006C314A">
      <w:pPr>
        <w:pStyle w:val="Caption"/>
        <w:keepNext/>
        <w:jc w:val="center"/>
      </w:pPr>
      <w:bookmarkStart w:id="392" w:name="_Ref477906176"/>
      <w:bookmarkStart w:id="393" w:name="_Ref12173776"/>
      <w:bookmarkStart w:id="394" w:name="_Toc478118533"/>
    </w:p>
    <w:p w14:paraId="6F3FB20B" w14:textId="77777777" w:rsidR="0084780C" w:rsidRDefault="0084780C">
      <w:pPr>
        <w:spacing w:after="200" w:line="276" w:lineRule="auto"/>
        <w:rPr>
          <w:b/>
          <w:bCs/>
          <w:color w:val="233972" w:themeColor="accent1"/>
          <w:sz w:val="18"/>
          <w:szCs w:val="18"/>
        </w:rPr>
      </w:pPr>
      <w:r>
        <w:br w:type="page"/>
      </w:r>
    </w:p>
    <w:p w14:paraId="794160AB" w14:textId="045B6A80" w:rsidR="00014D0D" w:rsidRPr="00F11FDA" w:rsidRDefault="00014D0D" w:rsidP="006C314A">
      <w:pPr>
        <w:pStyle w:val="Caption"/>
        <w:keepNext/>
        <w:jc w:val="center"/>
      </w:pPr>
      <w:bookmarkStart w:id="395" w:name="_Toc90026028"/>
      <w:r w:rsidRPr="00103782">
        <w:lastRenderedPageBreak/>
        <w:t xml:space="preserve">Table </w:t>
      </w:r>
      <w:bookmarkEnd w:id="392"/>
      <w:bookmarkEnd w:id="393"/>
      <w:r w:rsidR="008D12A1">
        <w:fldChar w:fldCharType="begin"/>
      </w:r>
      <w:r w:rsidR="008D12A1">
        <w:instrText xml:space="preserve"> SEQ Table \* ARABIC </w:instrText>
      </w:r>
      <w:r w:rsidR="008D12A1">
        <w:fldChar w:fldCharType="separate"/>
      </w:r>
      <w:r w:rsidR="00CC5722">
        <w:rPr>
          <w:noProof/>
        </w:rPr>
        <w:t>15</w:t>
      </w:r>
      <w:r w:rsidR="008D12A1">
        <w:rPr>
          <w:noProof/>
        </w:rPr>
        <w:fldChar w:fldCharType="end"/>
      </w:r>
      <w:r w:rsidRPr="00103782">
        <w:t>:  HUC 12 Zone A Validation Results</w:t>
      </w:r>
      <w:bookmarkEnd w:id="394"/>
      <w:bookmarkEnd w:id="395"/>
    </w:p>
    <w:tbl>
      <w:tblPr>
        <w:tblStyle w:val="CompassTable"/>
        <w:tblW w:w="9720" w:type="dxa"/>
        <w:tblLayout w:type="fixed"/>
        <w:tblLook w:val="04A0" w:firstRow="1" w:lastRow="0" w:firstColumn="1" w:lastColumn="0" w:noHBand="0" w:noVBand="1"/>
      </w:tblPr>
      <w:tblGrid>
        <w:gridCol w:w="1215"/>
        <w:gridCol w:w="1215"/>
        <w:gridCol w:w="1215"/>
        <w:gridCol w:w="1215"/>
        <w:gridCol w:w="1215"/>
        <w:gridCol w:w="1215"/>
        <w:gridCol w:w="1215"/>
        <w:gridCol w:w="1215"/>
      </w:tblGrid>
      <w:tr w:rsidR="00014D0D" w:rsidRPr="00A33200" w14:paraId="30CEDB5E" w14:textId="77777777" w:rsidTr="00BD6B1B">
        <w:trPr>
          <w:cnfStyle w:val="100000000000" w:firstRow="1" w:lastRow="0" w:firstColumn="0" w:lastColumn="0" w:oddVBand="0" w:evenVBand="0" w:oddHBand="0" w:evenHBand="0" w:firstRowFirstColumn="0" w:firstRowLastColumn="0" w:lastRowFirstColumn="0" w:lastRowLastColumn="0"/>
          <w:trHeight w:val="300"/>
        </w:trPr>
        <w:tc>
          <w:tcPr>
            <w:tcW w:w="2430" w:type="dxa"/>
            <w:gridSpan w:val="2"/>
          </w:tcPr>
          <w:p w14:paraId="5C267E86" w14:textId="129639CA" w:rsidR="00014D0D" w:rsidRPr="006C314A" w:rsidRDefault="00014D0D" w:rsidP="003F105F">
            <w:pPr>
              <w:jc w:val="center"/>
              <w:rPr>
                <w:rFonts w:asciiTheme="minorHAnsi" w:hAnsiTheme="minorHAnsi" w:cstheme="minorHAnsi"/>
                <w:sz w:val="20"/>
                <w:szCs w:val="20"/>
              </w:rPr>
            </w:pPr>
            <w:r w:rsidRPr="00E04F6C">
              <w:rPr>
                <w:rFonts w:cstheme="minorHAnsi"/>
                <w:sz w:val="20"/>
                <w:szCs w:val="20"/>
              </w:rPr>
              <w:t>HUC-</w:t>
            </w:r>
            <w:r w:rsidR="003C6574" w:rsidRPr="00E04F6C">
              <w:rPr>
                <w:rFonts w:cstheme="minorHAnsi"/>
                <w:sz w:val="20"/>
                <w:szCs w:val="20"/>
              </w:rPr>
              <w:t>12</w:t>
            </w:r>
            <w:r w:rsidRPr="00E04F6C">
              <w:rPr>
                <w:rFonts w:cstheme="minorHAnsi"/>
                <w:sz w:val="20"/>
                <w:szCs w:val="20"/>
              </w:rPr>
              <w:t xml:space="preserve"> Watershed</w:t>
            </w:r>
          </w:p>
        </w:tc>
        <w:tc>
          <w:tcPr>
            <w:tcW w:w="1215" w:type="dxa"/>
            <w:vMerge w:val="restart"/>
            <w:noWrap/>
          </w:tcPr>
          <w:p w14:paraId="4BD0C501" w14:textId="77777777" w:rsidR="00014D0D" w:rsidRPr="006C314A" w:rsidRDefault="00014D0D" w:rsidP="003F105F">
            <w:pPr>
              <w:jc w:val="center"/>
              <w:rPr>
                <w:rFonts w:asciiTheme="minorHAnsi" w:hAnsiTheme="minorHAnsi" w:cstheme="minorHAnsi"/>
                <w:sz w:val="20"/>
                <w:szCs w:val="20"/>
              </w:rPr>
            </w:pPr>
            <w:r w:rsidRPr="00E04F6C">
              <w:rPr>
                <w:rFonts w:cstheme="minorHAnsi"/>
                <w:sz w:val="20"/>
                <w:szCs w:val="20"/>
              </w:rPr>
              <w:t>Total FBS points</w:t>
            </w:r>
          </w:p>
        </w:tc>
        <w:tc>
          <w:tcPr>
            <w:tcW w:w="1215" w:type="dxa"/>
            <w:vMerge w:val="restart"/>
            <w:noWrap/>
          </w:tcPr>
          <w:p w14:paraId="2322878A" w14:textId="77777777" w:rsidR="00014D0D" w:rsidRPr="006C314A" w:rsidRDefault="00014D0D" w:rsidP="003F105F">
            <w:pPr>
              <w:jc w:val="center"/>
              <w:rPr>
                <w:rFonts w:asciiTheme="minorHAnsi" w:hAnsiTheme="minorHAnsi" w:cstheme="minorHAnsi"/>
                <w:sz w:val="20"/>
                <w:szCs w:val="20"/>
              </w:rPr>
            </w:pPr>
            <w:r w:rsidRPr="00E04F6C">
              <w:rPr>
                <w:rFonts w:cstheme="minorHAnsi"/>
                <w:sz w:val="20"/>
                <w:szCs w:val="20"/>
              </w:rPr>
              <w:t>Fail</w:t>
            </w:r>
          </w:p>
        </w:tc>
        <w:tc>
          <w:tcPr>
            <w:tcW w:w="1215" w:type="dxa"/>
            <w:vMerge w:val="restart"/>
            <w:noWrap/>
          </w:tcPr>
          <w:p w14:paraId="7EB67A3E" w14:textId="77777777" w:rsidR="00014D0D" w:rsidRPr="006C314A" w:rsidRDefault="00014D0D" w:rsidP="003F105F">
            <w:pPr>
              <w:jc w:val="center"/>
              <w:rPr>
                <w:rFonts w:asciiTheme="minorHAnsi" w:hAnsiTheme="minorHAnsi" w:cstheme="minorHAnsi"/>
                <w:sz w:val="20"/>
                <w:szCs w:val="20"/>
              </w:rPr>
            </w:pPr>
            <w:r w:rsidRPr="00E04F6C">
              <w:rPr>
                <w:rFonts w:cstheme="minorHAnsi"/>
                <w:sz w:val="20"/>
                <w:szCs w:val="20"/>
              </w:rPr>
              <w:t>Pass</w:t>
            </w:r>
          </w:p>
        </w:tc>
        <w:tc>
          <w:tcPr>
            <w:tcW w:w="1215" w:type="dxa"/>
            <w:vMerge w:val="restart"/>
            <w:noWrap/>
          </w:tcPr>
          <w:p w14:paraId="397C96CF" w14:textId="77777777" w:rsidR="00014D0D" w:rsidRPr="006C314A" w:rsidRDefault="00014D0D" w:rsidP="003F105F">
            <w:pPr>
              <w:jc w:val="center"/>
              <w:rPr>
                <w:rFonts w:asciiTheme="minorHAnsi" w:hAnsiTheme="minorHAnsi" w:cstheme="minorHAnsi"/>
                <w:sz w:val="20"/>
                <w:szCs w:val="20"/>
              </w:rPr>
            </w:pPr>
            <w:r w:rsidRPr="00E04F6C">
              <w:rPr>
                <w:rFonts w:cstheme="minorHAnsi"/>
                <w:sz w:val="20"/>
                <w:szCs w:val="20"/>
              </w:rPr>
              <w:t>%Pass</w:t>
            </w:r>
          </w:p>
        </w:tc>
        <w:tc>
          <w:tcPr>
            <w:tcW w:w="1215" w:type="dxa"/>
            <w:vMerge w:val="restart"/>
            <w:noWrap/>
          </w:tcPr>
          <w:p w14:paraId="7BB24775" w14:textId="21A15133" w:rsidR="00014D0D" w:rsidRPr="006C314A" w:rsidRDefault="00014D0D" w:rsidP="003F105F">
            <w:pPr>
              <w:jc w:val="center"/>
              <w:rPr>
                <w:rFonts w:asciiTheme="minorHAnsi" w:hAnsiTheme="minorHAnsi" w:cstheme="minorHAnsi"/>
                <w:sz w:val="20"/>
                <w:szCs w:val="20"/>
              </w:rPr>
            </w:pPr>
            <w:r w:rsidRPr="00E04F6C">
              <w:rPr>
                <w:rFonts w:cstheme="minorHAnsi"/>
                <w:sz w:val="20"/>
                <w:szCs w:val="20"/>
              </w:rPr>
              <w:t>BLE Comparison Pass? (&gt;</w:t>
            </w:r>
            <w:r w:rsidR="002568D0" w:rsidRPr="00E04F6C">
              <w:rPr>
                <w:rFonts w:cstheme="minorHAnsi"/>
                <w:sz w:val="20"/>
                <w:szCs w:val="20"/>
              </w:rPr>
              <w:t>90</w:t>
            </w:r>
            <w:r w:rsidRPr="00E04F6C">
              <w:rPr>
                <w:rFonts w:cstheme="minorHAnsi"/>
                <w:sz w:val="20"/>
                <w:szCs w:val="20"/>
              </w:rPr>
              <w:t>%)</w:t>
            </w:r>
          </w:p>
        </w:tc>
        <w:tc>
          <w:tcPr>
            <w:tcW w:w="1215" w:type="dxa"/>
            <w:vMerge w:val="restart"/>
          </w:tcPr>
          <w:p w14:paraId="016C3F8E" w14:textId="77777777" w:rsidR="00014D0D" w:rsidRPr="006C314A" w:rsidRDefault="00014D0D" w:rsidP="003F105F">
            <w:pPr>
              <w:jc w:val="center"/>
              <w:rPr>
                <w:rFonts w:asciiTheme="minorHAnsi" w:hAnsiTheme="minorHAnsi" w:cstheme="minorHAnsi"/>
                <w:sz w:val="20"/>
                <w:szCs w:val="20"/>
              </w:rPr>
            </w:pPr>
            <w:r w:rsidRPr="00E04F6C">
              <w:rPr>
                <w:rFonts w:cstheme="minorHAnsi"/>
                <w:sz w:val="20"/>
                <w:szCs w:val="20"/>
              </w:rPr>
              <w:t>Priority Score</w:t>
            </w:r>
          </w:p>
        </w:tc>
      </w:tr>
      <w:tr w:rsidR="00014D0D" w:rsidRPr="00A33200" w14:paraId="13E707EB" w14:textId="77777777" w:rsidTr="00BD6B1B">
        <w:trPr>
          <w:cnfStyle w:val="000000100000" w:firstRow="0" w:lastRow="0" w:firstColumn="0" w:lastColumn="0" w:oddVBand="0" w:evenVBand="0" w:oddHBand="1" w:evenHBand="0" w:firstRowFirstColumn="0" w:firstRowLastColumn="0" w:lastRowFirstColumn="0" w:lastRowLastColumn="0"/>
          <w:trHeight w:val="300"/>
        </w:trPr>
        <w:tc>
          <w:tcPr>
            <w:tcW w:w="1215" w:type="dxa"/>
            <w:shd w:val="clear" w:color="auto" w:fill="233972" w:themeFill="accent1"/>
          </w:tcPr>
          <w:p w14:paraId="0AC26225" w14:textId="4EC92DEB" w:rsidR="00014D0D" w:rsidRPr="00CD7939" w:rsidRDefault="00BA31DA" w:rsidP="003F105F">
            <w:pPr>
              <w:jc w:val="center"/>
              <w:rPr>
                <w:rFonts w:asciiTheme="minorHAnsi" w:hAnsiTheme="minorHAnsi" w:cstheme="minorHAnsi"/>
                <w:b/>
                <w:bCs/>
                <w:color w:val="FFFFFF" w:themeColor="background1"/>
                <w:szCs w:val="20"/>
              </w:rPr>
            </w:pPr>
            <w:r w:rsidRPr="00CD7939">
              <w:rPr>
                <w:rFonts w:cstheme="minorHAnsi"/>
                <w:b/>
                <w:bCs/>
                <w:color w:val="FFFFFF" w:themeColor="background1"/>
                <w:szCs w:val="20"/>
              </w:rPr>
              <w:t>Watershed</w:t>
            </w:r>
            <w:r w:rsidR="00910ADB" w:rsidRPr="00CD7939">
              <w:rPr>
                <w:rFonts w:cstheme="minorHAnsi"/>
                <w:b/>
                <w:bCs/>
                <w:color w:val="FFFFFF" w:themeColor="background1"/>
                <w:szCs w:val="20"/>
              </w:rPr>
              <w:t xml:space="preserve"> Name</w:t>
            </w:r>
          </w:p>
        </w:tc>
        <w:tc>
          <w:tcPr>
            <w:tcW w:w="1215" w:type="dxa"/>
            <w:shd w:val="clear" w:color="auto" w:fill="233972" w:themeFill="accent1"/>
            <w:noWrap/>
          </w:tcPr>
          <w:p w14:paraId="5E3BDEDF" w14:textId="77777777" w:rsidR="00014D0D" w:rsidRPr="00CD7939" w:rsidRDefault="00014D0D">
            <w:pPr>
              <w:jc w:val="center"/>
              <w:rPr>
                <w:rFonts w:asciiTheme="minorHAnsi" w:hAnsiTheme="minorHAnsi" w:cstheme="minorHAnsi"/>
                <w:b/>
                <w:bCs/>
                <w:color w:val="FFFFFF" w:themeColor="background1"/>
                <w:szCs w:val="20"/>
              </w:rPr>
            </w:pPr>
            <w:r w:rsidRPr="00CD7939">
              <w:rPr>
                <w:rFonts w:cstheme="minorHAnsi"/>
                <w:b/>
                <w:bCs/>
                <w:color w:val="FFFFFF" w:themeColor="background1"/>
                <w:szCs w:val="20"/>
              </w:rPr>
              <w:t>Watershed Number</w:t>
            </w:r>
          </w:p>
        </w:tc>
        <w:tc>
          <w:tcPr>
            <w:tcW w:w="1215" w:type="dxa"/>
            <w:vMerge/>
            <w:noWrap/>
          </w:tcPr>
          <w:p w14:paraId="39E206C3" w14:textId="77777777" w:rsidR="00014D0D" w:rsidRPr="006C314A" w:rsidRDefault="00014D0D" w:rsidP="003F105F">
            <w:pPr>
              <w:jc w:val="center"/>
              <w:rPr>
                <w:rFonts w:asciiTheme="minorHAnsi" w:hAnsiTheme="minorHAnsi" w:cstheme="minorHAnsi"/>
                <w:szCs w:val="20"/>
              </w:rPr>
            </w:pPr>
          </w:p>
        </w:tc>
        <w:tc>
          <w:tcPr>
            <w:tcW w:w="1215" w:type="dxa"/>
            <w:vMerge/>
            <w:noWrap/>
          </w:tcPr>
          <w:p w14:paraId="2F2A3EA8" w14:textId="77777777" w:rsidR="00014D0D" w:rsidRPr="006C314A" w:rsidRDefault="00014D0D" w:rsidP="003F105F">
            <w:pPr>
              <w:jc w:val="center"/>
              <w:rPr>
                <w:rFonts w:asciiTheme="minorHAnsi" w:hAnsiTheme="minorHAnsi" w:cstheme="minorHAnsi"/>
                <w:szCs w:val="20"/>
              </w:rPr>
            </w:pPr>
          </w:p>
        </w:tc>
        <w:tc>
          <w:tcPr>
            <w:tcW w:w="1215" w:type="dxa"/>
            <w:vMerge/>
            <w:noWrap/>
          </w:tcPr>
          <w:p w14:paraId="02B28861" w14:textId="77777777" w:rsidR="00014D0D" w:rsidRPr="006C314A" w:rsidRDefault="00014D0D" w:rsidP="003F105F">
            <w:pPr>
              <w:jc w:val="center"/>
              <w:rPr>
                <w:rFonts w:asciiTheme="minorHAnsi" w:hAnsiTheme="minorHAnsi" w:cstheme="minorHAnsi"/>
                <w:szCs w:val="20"/>
              </w:rPr>
            </w:pPr>
          </w:p>
        </w:tc>
        <w:tc>
          <w:tcPr>
            <w:tcW w:w="1215" w:type="dxa"/>
            <w:vMerge/>
            <w:noWrap/>
          </w:tcPr>
          <w:p w14:paraId="1626A072" w14:textId="77777777" w:rsidR="00014D0D" w:rsidRPr="006C314A" w:rsidRDefault="00014D0D" w:rsidP="003F105F">
            <w:pPr>
              <w:jc w:val="center"/>
              <w:rPr>
                <w:rFonts w:asciiTheme="minorHAnsi" w:hAnsiTheme="minorHAnsi" w:cstheme="minorHAnsi"/>
                <w:szCs w:val="20"/>
              </w:rPr>
            </w:pPr>
          </w:p>
        </w:tc>
        <w:tc>
          <w:tcPr>
            <w:tcW w:w="1215" w:type="dxa"/>
            <w:vMerge/>
            <w:noWrap/>
          </w:tcPr>
          <w:p w14:paraId="62E5F986" w14:textId="77777777" w:rsidR="00014D0D" w:rsidRPr="006C314A" w:rsidRDefault="00014D0D" w:rsidP="003F105F">
            <w:pPr>
              <w:jc w:val="center"/>
              <w:rPr>
                <w:rFonts w:asciiTheme="minorHAnsi" w:hAnsiTheme="minorHAnsi" w:cstheme="minorHAnsi"/>
                <w:szCs w:val="20"/>
              </w:rPr>
            </w:pPr>
          </w:p>
        </w:tc>
        <w:tc>
          <w:tcPr>
            <w:tcW w:w="1215" w:type="dxa"/>
            <w:vMerge/>
          </w:tcPr>
          <w:p w14:paraId="2BA27ECB" w14:textId="77777777" w:rsidR="00014D0D" w:rsidRPr="006C314A" w:rsidRDefault="00014D0D" w:rsidP="003F105F">
            <w:pPr>
              <w:jc w:val="center"/>
              <w:rPr>
                <w:rFonts w:asciiTheme="minorHAnsi" w:hAnsiTheme="minorHAnsi" w:cstheme="minorHAnsi"/>
                <w:szCs w:val="20"/>
              </w:rPr>
            </w:pPr>
          </w:p>
        </w:tc>
      </w:tr>
      <w:tr w:rsidR="00972789" w:rsidRPr="00A33200" w14:paraId="08C734DE" w14:textId="77777777" w:rsidTr="00BD6B1B">
        <w:trPr>
          <w:cnfStyle w:val="000000010000" w:firstRow="0" w:lastRow="0" w:firstColumn="0" w:lastColumn="0" w:oddVBand="0" w:evenVBand="0" w:oddHBand="0" w:evenHBand="1" w:firstRowFirstColumn="0" w:firstRowLastColumn="0" w:lastRowFirstColumn="0" w:lastRowLastColumn="0"/>
          <w:trHeight w:hRule="exact" w:val="775"/>
        </w:trPr>
        <w:tc>
          <w:tcPr>
            <w:tcW w:w="1215" w:type="dxa"/>
            <w:shd w:val="clear" w:color="auto" w:fill="auto"/>
          </w:tcPr>
          <w:p w14:paraId="21277181" w14:textId="36F2E61D" w:rsidR="001F5E49" w:rsidRPr="00E04F6C" w:rsidRDefault="00421F51" w:rsidP="006C314A">
            <w:pPr>
              <w:rPr>
                <w:rFonts w:asciiTheme="minorHAnsi" w:hAnsiTheme="minorHAnsi" w:cstheme="minorHAnsi"/>
                <w:color w:val="000000"/>
                <w:szCs w:val="20"/>
              </w:rPr>
            </w:pPr>
            <w:r>
              <w:rPr>
                <w:rFonts w:asciiTheme="minorHAnsi" w:hAnsiTheme="minorHAnsi" w:cstheme="minorHAnsi"/>
                <w:color w:val="000000"/>
                <w:szCs w:val="20"/>
              </w:rPr>
              <w:t>San Fernando</w:t>
            </w:r>
          </w:p>
        </w:tc>
        <w:tc>
          <w:tcPr>
            <w:tcW w:w="1215" w:type="dxa"/>
            <w:shd w:val="clear" w:color="auto" w:fill="auto"/>
            <w:noWrap/>
          </w:tcPr>
          <w:p w14:paraId="013A1F02" w14:textId="32A38E75" w:rsidR="001F5E49" w:rsidRPr="00E04F6C" w:rsidRDefault="00421F51">
            <w:pPr>
              <w:jc w:val="center"/>
              <w:rPr>
                <w:rFonts w:asciiTheme="minorHAnsi" w:hAnsiTheme="minorHAnsi" w:cstheme="minorHAnsi"/>
                <w:color w:val="000000"/>
                <w:szCs w:val="20"/>
              </w:rPr>
            </w:pPr>
            <w:r>
              <w:rPr>
                <w:rFonts w:asciiTheme="minorHAnsi" w:hAnsiTheme="minorHAnsi" w:cstheme="minorHAnsi"/>
                <w:color w:val="000000"/>
                <w:szCs w:val="20"/>
              </w:rPr>
              <w:t>All Streams</w:t>
            </w:r>
          </w:p>
        </w:tc>
        <w:tc>
          <w:tcPr>
            <w:tcW w:w="1215" w:type="dxa"/>
            <w:shd w:val="clear" w:color="auto" w:fill="auto"/>
            <w:noWrap/>
          </w:tcPr>
          <w:p w14:paraId="2DC44B99" w14:textId="038FC684" w:rsidR="001F5E49" w:rsidRPr="00E04F6C" w:rsidRDefault="005C253F">
            <w:pPr>
              <w:jc w:val="center"/>
              <w:rPr>
                <w:rFonts w:asciiTheme="minorHAnsi" w:hAnsiTheme="minorHAnsi" w:cstheme="minorHAnsi"/>
                <w:color w:val="000000"/>
                <w:szCs w:val="20"/>
              </w:rPr>
            </w:pPr>
            <w:r>
              <w:rPr>
                <w:rFonts w:cstheme="minorHAnsi"/>
                <w:color w:val="000000"/>
                <w:szCs w:val="20"/>
              </w:rPr>
              <w:t>46,331</w:t>
            </w:r>
          </w:p>
        </w:tc>
        <w:tc>
          <w:tcPr>
            <w:tcW w:w="1215" w:type="dxa"/>
            <w:shd w:val="clear" w:color="auto" w:fill="auto"/>
            <w:noWrap/>
          </w:tcPr>
          <w:p w14:paraId="5E94E514" w14:textId="3DBF5700" w:rsidR="001F5E49" w:rsidRPr="00E04F6C" w:rsidRDefault="005C253F">
            <w:pPr>
              <w:jc w:val="center"/>
              <w:rPr>
                <w:rFonts w:asciiTheme="minorHAnsi" w:hAnsiTheme="minorHAnsi" w:cstheme="minorHAnsi"/>
                <w:color w:val="000000"/>
                <w:szCs w:val="20"/>
              </w:rPr>
            </w:pPr>
            <w:r>
              <w:rPr>
                <w:rFonts w:cstheme="minorHAnsi"/>
                <w:color w:val="000000"/>
                <w:szCs w:val="20"/>
              </w:rPr>
              <w:t>30,207</w:t>
            </w:r>
          </w:p>
        </w:tc>
        <w:tc>
          <w:tcPr>
            <w:tcW w:w="1215" w:type="dxa"/>
            <w:shd w:val="clear" w:color="auto" w:fill="auto"/>
            <w:noWrap/>
          </w:tcPr>
          <w:p w14:paraId="112513F6" w14:textId="70795DF1" w:rsidR="001F5E49" w:rsidRPr="00E04F6C" w:rsidRDefault="005C253F">
            <w:pPr>
              <w:jc w:val="center"/>
              <w:rPr>
                <w:rFonts w:asciiTheme="minorHAnsi" w:hAnsiTheme="minorHAnsi" w:cstheme="minorHAnsi"/>
                <w:color w:val="000000"/>
                <w:szCs w:val="20"/>
              </w:rPr>
            </w:pPr>
            <w:r>
              <w:rPr>
                <w:rFonts w:cstheme="minorHAnsi"/>
                <w:color w:val="000000"/>
                <w:szCs w:val="20"/>
              </w:rPr>
              <w:t>1,814</w:t>
            </w:r>
          </w:p>
        </w:tc>
        <w:tc>
          <w:tcPr>
            <w:tcW w:w="1215" w:type="dxa"/>
            <w:shd w:val="clear" w:color="auto" w:fill="auto"/>
            <w:noWrap/>
          </w:tcPr>
          <w:p w14:paraId="567B7E83" w14:textId="7B15D751" w:rsidR="001F5E49" w:rsidRPr="00682215" w:rsidRDefault="005C253F">
            <w:pPr>
              <w:jc w:val="center"/>
              <w:rPr>
                <w:rFonts w:asciiTheme="minorHAnsi" w:hAnsiTheme="minorHAnsi" w:cstheme="minorHAnsi"/>
                <w:color w:val="000000"/>
                <w:szCs w:val="20"/>
              </w:rPr>
            </w:pPr>
            <w:r>
              <w:rPr>
                <w:rFonts w:cstheme="minorHAnsi"/>
                <w:color w:val="000000"/>
                <w:szCs w:val="20"/>
              </w:rPr>
              <w:t>3.9%</w:t>
            </w:r>
          </w:p>
        </w:tc>
        <w:tc>
          <w:tcPr>
            <w:tcW w:w="1215" w:type="dxa"/>
            <w:shd w:val="clear" w:color="auto" w:fill="auto"/>
            <w:noWrap/>
          </w:tcPr>
          <w:p w14:paraId="5AB13FA1" w14:textId="0FF22681" w:rsidR="001F5E49" w:rsidRPr="00F919F7" w:rsidRDefault="005C253F">
            <w:pPr>
              <w:jc w:val="center"/>
              <w:rPr>
                <w:rFonts w:asciiTheme="minorHAnsi" w:hAnsiTheme="minorHAnsi" w:cstheme="minorHAnsi"/>
                <w:color w:val="000000"/>
                <w:szCs w:val="20"/>
              </w:rPr>
            </w:pPr>
            <w:r>
              <w:rPr>
                <w:rFonts w:cstheme="minorHAnsi"/>
                <w:szCs w:val="20"/>
              </w:rPr>
              <w:t>FAIL</w:t>
            </w:r>
          </w:p>
        </w:tc>
        <w:tc>
          <w:tcPr>
            <w:tcW w:w="1215" w:type="dxa"/>
            <w:shd w:val="clear" w:color="auto" w:fill="auto"/>
          </w:tcPr>
          <w:p w14:paraId="5CE2EDBC" w14:textId="1642F036" w:rsidR="001F5E49" w:rsidRPr="006C314A" w:rsidRDefault="001F5E49">
            <w:pPr>
              <w:jc w:val="center"/>
              <w:rPr>
                <w:rFonts w:asciiTheme="minorHAnsi" w:hAnsiTheme="minorHAnsi" w:cstheme="minorHAnsi"/>
                <w:color w:val="000000"/>
                <w:szCs w:val="20"/>
                <w:highlight w:val="yellow"/>
              </w:rPr>
            </w:pPr>
          </w:p>
        </w:tc>
      </w:tr>
      <w:tr w:rsidR="008C6A46" w:rsidRPr="00A33200" w14:paraId="1DE4DE6C" w14:textId="77777777" w:rsidTr="00103782">
        <w:trPr>
          <w:cnfStyle w:val="000000100000" w:firstRow="0" w:lastRow="0" w:firstColumn="0" w:lastColumn="0" w:oddVBand="0" w:evenVBand="0" w:oddHBand="1" w:evenHBand="0" w:firstRowFirstColumn="0" w:firstRowLastColumn="0" w:lastRowFirstColumn="0" w:lastRowLastColumn="0"/>
          <w:trHeight w:val="255"/>
        </w:trPr>
        <w:tc>
          <w:tcPr>
            <w:tcW w:w="0" w:type="dxa"/>
            <w:vAlign w:val="top"/>
          </w:tcPr>
          <w:p w14:paraId="3A13A14A" w14:textId="57BBE1E0" w:rsidR="008C6A46" w:rsidRPr="00A34D04" w:rsidRDefault="008C6A46" w:rsidP="008C6A46">
            <w:pPr>
              <w:rPr>
                <w:rFonts w:cstheme="minorHAnsi"/>
                <w:szCs w:val="20"/>
              </w:rPr>
            </w:pPr>
            <w:r w:rsidRPr="00DE7043">
              <w:t>Amargosa Creek</w:t>
            </w:r>
          </w:p>
        </w:tc>
        <w:tc>
          <w:tcPr>
            <w:tcW w:w="0" w:type="dxa"/>
            <w:noWrap/>
          </w:tcPr>
          <w:p w14:paraId="1E1F567F" w14:textId="5DD5455C" w:rsidR="008C6A46" w:rsidRPr="00A34D04" w:rsidRDefault="008C6A46" w:rsidP="008C6A46">
            <w:pPr>
              <w:jc w:val="center"/>
              <w:rPr>
                <w:rFonts w:cstheme="minorHAnsi"/>
                <w:szCs w:val="20"/>
              </w:rPr>
            </w:pPr>
            <w:r w:rsidRPr="00A8234E">
              <w:t>121102040402</w:t>
            </w:r>
          </w:p>
        </w:tc>
        <w:tc>
          <w:tcPr>
            <w:tcW w:w="0" w:type="dxa"/>
            <w:noWrap/>
          </w:tcPr>
          <w:p w14:paraId="33460BF9" w14:textId="59D2C558" w:rsidR="008C6A46" w:rsidRPr="00A34D04" w:rsidRDefault="008C6A46" w:rsidP="008C6A46">
            <w:pPr>
              <w:jc w:val="center"/>
              <w:rPr>
                <w:rFonts w:cstheme="minorHAnsi"/>
                <w:szCs w:val="20"/>
              </w:rPr>
            </w:pPr>
            <w:r w:rsidRPr="00DA2D00">
              <w:t>1,279</w:t>
            </w:r>
          </w:p>
        </w:tc>
        <w:tc>
          <w:tcPr>
            <w:tcW w:w="0" w:type="dxa"/>
            <w:noWrap/>
          </w:tcPr>
          <w:p w14:paraId="21460E06" w14:textId="05E9A287" w:rsidR="008C6A46" w:rsidRPr="00A34D04" w:rsidRDefault="008C6A46" w:rsidP="008C6A46">
            <w:pPr>
              <w:jc w:val="center"/>
              <w:rPr>
                <w:rFonts w:cstheme="minorHAnsi"/>
                <w:szCs w:val="20"/>
              </w:rPr>
            </w:pPr>
            <w:r w:rsidRPr="00593121">
              <w:t>1,279</w:t>
            </w:r>
          </w:p>
        </w:tc>
        <w:tc>
          <w:tcPr>
            <w:tcW w:w="0" w:type="dxa"/>
            <w:noWrap/>
          </w:tcPr>
          <w:p w14:paraId="1794C95C" w14:textId="6F0CDB8C" w:rsidR="008C6A46" w:rsidRPr="00A34D04" w:rsidRDefault="008C6A46" w:rsidP="008C6A46">
            <w:pPr>
              <w:jc w:val="center"/>
              <w:rPr>
                <w:rFonts w:cstheme="minorHAnsi"/>
                <w:szCs w:val="20"/>
              </w:rPr>
            </w:pPr>
            <w:r w:rsidRPr="00593121">
              <w:t>0</w:t>
            </w:r>
          </w:p>
        </w:tc>
        <w:tc>
          <w:tcPr>
            <w:tcW w:w="0" w:type="dxa"/>
            <w:noWrap/>
          </w:tcPr>
          <w:p w14:paraId="41FD8558" w14:textId="5B4F8723" w:rsidR="008C6A46" w:rsidRPr="00A34D04" w:rsidRDefault="008C6A46" w:rsidP="008C6A46">
            <w:pPr>
              <w:jc w:val="center"/>
              <w:rPr>
                <w:rFonts w:cstheme="minorHAnsi"/>
                <w:szCs w:val="20"/>
              </w:rPr>
            </w:pPr>
            <w:r w:rsidRPr="00572587">
              <w:t>0.0%</w:t>
            </w:r>
          </w:p>
        </w:tc>
        <w:tc>
          <w:tcPr>
            <w:tcW w:w="0" w:type="dxa"/>
            <w:noWrap/>
          </w:tcPr>
          <w:p w14:paraId="35F16047" w14:textId="15003E88" w:rsidR="008C6A46" w:rsidRPr="00A34D04" w:rsidRDefault="008C6A46" w:rsidP="008C6A46">
            <w:pPr>
              <w:jc w:val="center"/>
              <w:rPr>
                <w:rFonts w:cstheme="minorHAnsi"/>
                <w:szCs w:val="20"/>
              </w:rPr>
            </w:pPr>
            <w:r>
              <w:rPr>
                <w:rFonts w:cstheme="minorHAnsi"/>
                <w:szCs w:val="20"/>
              </w:rPr>
              <w:t>FAIL</w:t>
            </w:r>
          </w:p>
        </w:tc>
        <w:tc>
          <w:tcPr>
            <w:tcW w:w="0" w:type="dxa"/>
            <w:noWrap/>
          </w:tcPr>
          <w:p w14:paraId="08075F6F" w14:textId="456BA1B3" w:rsidR="008C6A46" w:rsidRPr="00A34D04" w:rsidRDefault="008C6A46" w:rsidP="008C6A46">
            <w:pPr>
              <w:jc w:val="center"/>
              <w:rPr>
                <w:rFonts w:cstheme="minorHAnsi"/>
                <w:szCs w:val="20"/>
              </w:rPr>
            </w:pPr>
            <w:r w:rsidRPr="009A36DF">
              <w:t>45.1</w:t>
            </w:r>
          </w:p>
        </w:tc>
      </w:tr>
      <w:tr w:rsidR="008C6A46" w:rsidRPr="00A33200" w14:paraId="3889D06E" w14:textId="77777777" w:rsidTr="00103782">
        <w:trPr>
          <w:cnfStyle w:val="000000010000" w:firstRow="0" w:lastRow="0" w:firstColumn="0" w:lastColumn="0" w:oddVBand="0" w:evenVBand="0" w:oddHBand="0" w:evenHBand="1" w:firstRowFirstColumn="0" w:firstRowLastColumn="0" w:lastRowFirstColumn="0" w:lastRowLastColumn="0"/>
          <w:trHeight w:val="255"/>
        </w:trPr>
        <w:tc>
          <w:tcPr>
            <w:tcW w:w="0" w:type="dxa"/>
            <w:shd w:val="clear" w:color="auto" w:fill="auto"/>
            <w:vAlign w:val="top"/>
          </w:tcPr>
          <w:p w14:paraId="70359871" w14:textId="4D273601" w:rsidR="008C6A46" w:rsidRPr="006C314A" w:rsidRDefault="008C6A46" w:rsidP="008C6A46">
            <w:pPr>
              <w:rPr>
                <w:rFonts w:asciiTheme="minorHAnsi" w:eastAsia="Times New Roman" w:hAnsiTheme="minorHAnsi" w:cstheme="minorHAnsi"/>
                <w:szCs w:val="20"/>
              </w:rPr>
            </w:pPr>
            <w:r w:rsidRPr="00DE7043">
              <w:t>Animas Creek North</w:t>
            </w:r>
          </w:p>
        </w:tc>
        <w:tc>
          <w:tcPr>
            <w:tcW w:w="0" w:type="dxa"/>
            <w:shd w:val="clear" w:color="auto" w:fill="auto"/>
            <w:noWrap/>
          </w:tcPr>
          <w:p w14:paraId="532624A1" w14:textId="744FA65E" w:rsidR="008C6A46" w:rsidRPr="006C314A" w:rsidRDefault="008C6A46" w:rsidP="008C6A46">
            <w:pPr>
              <w:jc w:val="center"/>
              <w:rPr>
                <w:rFonts w:asciiTheme="minorHAnsi" w:eastAsia="Times New Roman" w:hAnsiTheme="minorHAnsi" w:cstheme="minorHAnsi"/>
                <w:szCs w:val="20"/>
              </w:rPr>
            </w:pPr>
            <w:r w:rsidRPr="00A8234E">
              <w:t>121102040101</w:t>
            </w:r>
          </w:p>
        </w:tc>
        <w:tc>
          <w:tcPr>
            <w:tcW w:w="0" w:type="dxa"/>
            <w:shd w:val="clear" w:color="auto" w:fill="auto"/>
            <w:noWrap/>
          </w:tcPr>
          <w:p w14:paraId="79581ECF" w14:textId="2EAE5478" w:rsidR="008C6A46" w:rsidRPr="006C314A" w:rsidRDefault="008C6A46" w:rsidP="008C6A46">
            <w:pPr>
              <w:jc w:val="center"/>
              <w:rPr>
                <w:rFonts w:asciiTheme="minorHAnsi" w:eastAsia="Times New Roman" w:hAnsiTheme="minorHAnsi" w:cstheme="minorHAnsi"/>
                <w:szCs w:val="20"/>
              </w:rPr>
            </w:pPr>
            <w:r w:rsidRPr="00DA2D00">
              <w:t>1,050</w:t>
            </w:r>
          </w:p>
        </w:tc>
        <w:tc>
          <w:tcPr>
            <w:tcW w:w="0" w:type="dxa"/>
            <w:shd w:val="clear" w:color="auto" w:fill="auto"/>
            <w:noWrap/>
          </w:tcPr>
          <w:p w14:paraId="44A2E1BC" w14:textId="70EB3DDB" w:rsidR="008C6A46" w:rsidRPr="006C314A" w:rsidRDefault="008C6A46" w:rsidP="008C6A46">
            <w:pPr>
              <w:jc w:val="center"/>
              <w:rPr>
                <w:rFonts w:asciiTheme="minorHAnsi" w:eastAsia="Times New Roman" w:hAnsiTheme="minorHAnsi" w:cstheme="minorHAnsi"/>
                <w:szCs w:val="20"/>
              </w:rPr>
            </w:pPr>
            <w:r w:rsidRPr="00593121">
              <w:t>1,050</w:t>
            </w:r>
          </w:p>
        </w:tc>
        <w:tc>
          <w:tcPr>
            <w:tcW w:w="0" w:type="dxa"/>
            <w:shd w:val="clear" w:color="auto" w:fill="auto"/>
            <w:noWrap/>
          </w:tcPr>
          <w:p w14:paraId="37BAD0C6" w14:textId="0BB0F897" w:rsidR="008C6A46" w:rsidRPr="006C314A" w:rsidRDefault="008C6A46" w:rsidP="008C6A46">
            <w:pPr>
              <w:jc w:val="center"/>
              <w:rPr>
                <w:rFonts w:asciiTheme="minorHAnsi" w:eastAsia="Times New Roman" w:hAnsiTheme="minorHAnsi" w:cstheme="minorHAnsi"/>
                <w:szCs w:val="20"/>
              </w:rPr>
            </w:pPr>
            <w:r w:rsidRPr="00593121">
              <w:t>0</w:t>
            </w:r>
          </w:p>
        </w:tc>
        <w:tc>
          <w:tcPr>
            <w:tcW w:w="0" w:type="dxa"/>
            <w:shd w:val="clear" w:color="auto" w:fill="auto"/>
            <w:noWrap/>
          </w:tcPr>
          <w:p w14:paraId="14E80FDA" w14:textId="1F3D806A" w:rsidR="008C6A46" w:rsidRPr="006C314A" w:rsidRDefault="008C6A46" w:rsidP="008C6A46">
            <w:pPr>
              <w:jc w:val="center"/>
              <w:rPr>
                <w:rFonts w:asciiTheme="minorHAnsi" w:eastAsia="Times New Roman" w:hAnsiTheme="minorHAnsi" w:cstheme="minorHAnsi"/>
                <w:szCs w:val="20"/>
              </w:rPr>
            </w:pPr>
            <w:r w:rsidRPr="00572587">
              <w:t>0.0%</w:t>
            </w:r>
          </w:p>
        </w:tc>
        <w:tc>
          <w:tcPr>
            <w:tcW w:w="0" w:type="dxa"/>
            <w:shd w:val="clear" w:color="auto" w:fill="auto"/>
            <w:noWrap/>
          </w:tcPr>
          <w:p w14:paraId="25B4E275" w14:textId="157427E5" w:rsidR="008C6A46" w:rsidRPr="006C314A" w:rsidRDefault="008C6A46" w:rsidP="008C6A46">
            <w:pPr>
              <w:jc w:val="center"/>
              <w:rPr>
                <w:rFonts w:asciiTheme="minorHAnsi" w:eastAsia="Times New Roman" w:hAnsiTheme="minorHAnsi" w:cstheme="minorHAnsi"/>
                <w:szCs w:val="20"/>
              </w:rPr>
            </w:pPr>
            <w:r>
              <w:rPr>
                <w:rFonts w:cstheme="minorHAnsi"/>
                <w:szCs w:val="20"/>
              </w:rPr>
              <w:t>FAIL</w:t>
            </w:r>
          </w:p>
        </w:tc>
        <w:tc>
          <w:tcPr>
            <w:tcW w:w="0" w:type="dxa"/>
            <w:shd w:val="clear" w:color="auto" w:fill="auto"/>
            <w:noWrap/>
          </w:tcPr>
          <w:p w14:paraId="27606830" w14:textId="242B3750" w:rsidR="008C6A46" w:rsidRPr="006C314A" w:rsidRDefault="008C6A46" w:rsidP="008C6A46">
            <w:pPr>
              <w:jc w:val="center"/>
              <w:rPr>
                <w:rFonts w:asciiTheme="minorHAnsi" w:eastAsia="Times New Roman" w:hAnsiTheme="minorHAnsi" w:cstheme="minorHAnsi"/>
                <w:szCs w:val="20"/>
              </w:rPr>
            </w:pPr>
            <w:r w:rsidRPr="009A36DF">
              <w:t>25.0</w:t>
            </w:r>
          </w:p>
        </w:tc>
      </w:tr>
      <w:tr w:rsidR="008C6A46" w:rsidRPr="00A33200" w14:paraId="24894C48" w14:textId="77777777" w:rsidTr="00103782">
        <w:trPr>
          <w:cnfStyle w:val="000000100000" w:firstRow="0" w:lastRow="0" w:firstColumn="0" w:lastColumn="0" w:oddVBand="0" w:evenVBand="0" w:oddHBand="1" w:evenHBand="0" w:firstRowFirstColumn="0" w:firstRowLastColumn="0" w:lastRowFirstColumn="0" w:lastRowLastColumn="0"/>
          <w:trHeight w:val="255"/>
        </w:trPr>
        <w:tc>
          <w:tcPr>
            <w:tcW w:w="0" w:type="dxa"/>
            <w:vAlign w:val="top"/>
          </w:tcPr>
          <w:p w14:paraId="1A0DE162" w14:textId="28F5B79A" w:rsidR="008C6A46" w:rsidRPr="006C314A" w:rsidRDefault="008C6A46" w:rsidP="008C6A46">
            <w:pPr>
              <w:rPr>
                <w:rFonts w:asciiTheme="minorHAnsi" w:eastAsia="Times New Roman" w:hAnsiTheme="minorHAnsi" w:cstheme="minorHAnsi"/>
                <w:szCs w:val="20"/>
                <w:lang w:val="fr-FR"/>
              </w:rPr>
            </w:pPr>
            <w:r w:rsidRPr="00DE7043">
              <w:t>Caesar Grande Water Hole-San Fernando Creek</w:t>
            </w:r>
          </w:p>
        </w:tc>
        <w:tc>
          <w:tcPr>
            <w:tcW w:w="0" w:type="dxa"/>
            <w:noWrap/>
          </w:tcPr>
          <w:p w14:paraId="218C22C7" w14:textId="759169FB" w:rsidR="008C6A46" w:rsidRPr="006C314A" w:rsidRDefault="008C6A46" w:rsidP="008C6A46">
            <w:pPr>
              <w:jc w:val="center"/>
              <w:rPr>
                <w:rFonts w:asciiTheme="minorHAnsi" w:eastAsia="Times New Roman" w:hAnsiTheme="minorHAnsi" w:cstheme="minorHAnsi"/>
                <w:szCs w:val="20"/>
              </w:rPr>
            </w:pPr>
            <w:r w:rsidRPr="00A8234E">
              <w:t>121102040407</w:t>
            </w:r>
          </w:p>
        </w:tc>
        <w:tc>
          <w:tcPr>
            <w:tcW w:w="0" w:type="dxa"/>
            <w:noWrap/>
          </w:tcPr>
          <w:p w14:paraId="181EEC49" w14:textId="669BB69F" w:rsidR="008C6A46" w:rsidRPr="006C314A" w:rsidRDefault="008C6A46" w:rsidP="008C6A46">
            <w:pPr>
              <w:jc w:val="center"/>
              <w:rPr>
                <w:rFonts w:asciiTheme="minorHAnsi" w:eastAsia="Times New Roman" w:hAnsiTheme="minorHAnsi" w:cstheme="minorHAnsi"/>
                <w:szCs w:val="20"/>
              </w:rPr>
            </w:pPr>
            <w:r w:rsidRPr="00DA2D00">
              <w:t>1,911</w:t>
            </w:r>
          </w:p>
        </w:tc>
        <w:tc>
          <w:tcPr>
            <w:tcW w:w="0" w:type="dxa"/>
            <w:noWrap/>
          </w:tcPr>
          <w:p w14:paraId="755B64A3" w14:textId="7EB9D616" w:rsidR="008C6A46" w:rsidRPr="006C314A" w:rsidRDefault="008C6A46" w:rsidP="008C6A46">
            <w:pPr>
              <w:jc w:val="center"/>
              <w:rPr>
                <w:rFonts w:asciiTheme="minorHAnsi" w:eastAsia="Times New Roman" w:hAnsiTheme="minorHAnsi" w:cstheme="minorHAnsi"/>
                <w:szCs w:val="20"/>
              </w:rPr>
            </w:pPr>
            <w:r w:rsidRPr="00593121">
              <w:t>1,760</w:t>
            </w:r>
          </w:p>
        </w:tc>
        <w:tc>
          <w:tcPr>
            <w:tcW w:w="0" w:type="dxa"/>
            <w:noWrap/>
          </w:tcPr>
          <w:p w14:paraId="4E30C34A" w14:textId="3A571283" w:rsidR="008C6A46" w:rsidRPr="006C314A" w:rsidRDefault="008C6A46" w:rsidP="008C6A46">
            <w:pPr>
              <w:jc w:val="center"/>
              <w:rPr>
                <w:rFonts w:asciiTheme="minorHAnsi" w:eastAsia="Times New Roman" w:hAnsiTheme="minorHAnsi" w:cstheme="minorHAnsi"/>
                <w:szCs w:val="20"/>
              </w:rPr>
            </w:pPr>
            <w:r w:rsidRPr="00593121">
              <w:t>151</w:t>
            </w:r>
          </w:p>
        </w:tc>
        <w:tc>
          <w:tcPr>
            <w:tcW w:w="0" w:type="dxa"/>
            <w:noWrap/>
          </w:tcPr>
          <w:p w14:paraId="3FC0D44F" w14:textId="396E03A2" w:rsidR="008C6A46" w:rsidRPr="006C314A" w:rsidRDefault="008C6A46" w:rsidP="008C6A46">
            <w:pPr>
              <w:jc w:val="center"/>
              <w:rPr>
                <w:rFonts w:asciiTheme="minorHAnsi" w:eastAsia="Times New Roman" w:hAnsiTheme="minorHAnsi" w:cstheme="minorHAnsi"/>
                <w:szCs w:val="20"/>
              </w:rPr>
            </w:pPr>
            <w:r w:rsidRPr="00572587">
              <w:t>7.9%</w:t>
            </w:r>
          </w:p>
        </w:tc>
        <w:tc>
          <w:tcPr>
            <w:tcW w:w="0" w:type="dxa"/>
            <w:noWrap/>
          </w:tcPr>
          <w:p w14:paraId="639DC026" w14:textId="4C8E21BC" w:rsidR="008C6A46" w:rsidRPr="006C314A" w:rsidRDefault="008C6A46" w:rsidP="008C6A46">
            <w:pPr>
              <w:jc w:val="center"/>
              <w:rPr>
                <w:rFonts w:asciiTheme="minorHAnsi" w:eastAsia="Times New Roman" w:hAnsiTheme="minorHAnsi" w:cstheme="minorHAnsi"/>
                <w:szCs w:val="20"/>
              </w:rPr>
            </w:pPr>
            <w:r>
              <w:rPr>
                <w:rFonts w:cstheme="minorHAnsi"/>
                <w:szCs w:val="20"/>
              </w:rPr>
              <w:t>FAIL</w:t>
            </w:r>
          </w:p>
        </w:tc>
        <w:tc>
          <w:tcPr>
            <w:tcW w:w="0" w:type="dxa"/>
            <w:noWrap/>
          </w:tcPr>
          <w:p w14:paraId="35E16FC3" w14:textId="03B118DE" w:rsidR="008C6A46" w:rsidRPr="006C314A" w:rsidRDefault="008C6A46" w:rsidP="008C6A46">
            <w:pPr>
              <w:jc w:val="center"/>
              <w:rPr>
                <w:rFonts w:asciiTheme="minorHAnsi" w:eastAsia="Times New Roman" w:hAnsiTheme="minorHAnsi" w:cstheme="minorHAnsi"/>
                <w:szCs w:val="20"/>
              </w:rPr>
            </w:pPr>
            <w:r w:rsidRPr="009A36DF">
              <w:t>41.3</w:t>
            </w:r>
          </w:p>
        </w:tc>
      </w:tr>
      <w:tr w:rsidR="008C6A46" w:rsidRPr="00A33200" w14:paraId="7FF0FDC4" w14:textId="77777777" w:rsidTr="00103782">
        <w:trPr>
          <w:cnfStyle w:val="000000010000" w:firstRow="0" w:lastRow="0" w:firstColumn="0" w:lastColumn="0" w:oddVBand="0" w:evenVBand="0" w:oddHBand="0" w:evenHBand="1" w:firstRowFirstColumn="0" w:firstRowLastColumn="0" w:lastRowFirstColumn="0" w:lastRowLastColumn="0"/>
          <w:trHeight w:val="255"/>
        </w:trPr>
        <w:tc>
          <w:tcPr>
            <w:tcW w:w="0" w:type="dxa"/>
            <w:shd w:val="clear" w:color="auto" w:fill="auto"/>
            <w:vAlign w:val="top"/>
          </w:tcPr>
          <w:p w14:paraId="424021B9" w14:textId="3C13C1E2" w:rsidR="008C6A46" w:rsidRPr="006C314A" w:rsidRDefault="008C6A46" w:rsidP="008C6A46">
            <w:pPr>
              <w:rPr>
                <w:rFonts w:asciiTheme="minorHAnsi" w:eastAsia="Times New Roman" w:hAnsiTheme="minorHAnsi" w:cstheme="minorHAnsi"/>
                <w:szCs w:val="20"/>
              </w:rPr>
            </w:pPr>
            <w:r w:rsidRPr="00DE7043">
              <w:t>Carreta Creek</w:t>
            </w:r>
          </w:p>
        </w:tc>
        <w:tc>
          <w:tcPr>
            <w:tcW w:w="0" w:type="dxa"/>
            <w:shd w:val="clear" w:color="auto" w:fill="auto"/>
            <w:noWrap/>
          </w:tcPr>
          <w:p w14:paraId="315A9F8F" w14:textId="29617E16" w:rsidR="008C6A46" w:rsidRPr="006C314A" w:rsidRDefault="008C6A46" w:rsidP="008C6A46">
            <w:pPr>
              <w:jc w:val="center"/>
              <w:rPr>
                <w:rFonts w:asciiTheme="minorHAnsi" w:eastAsia="Times New Roman" w:hAnsiTheme="minorHAnsi" w:cstheme="minorHAnsi"/>
                <w:szCs w:val="20"/>
              </w:rPr>
            </w:pPr>
            <w:r w:rsidRPr="00A8234E">
              <w:t>121102040408</w:t>
            </w:r>
          </w:p>
        </w:tc>
        <w:tc>
          <w:tcPr>
            <w:tcW w:w="0" w:type="dxa"/>
            <w:shd w:val="clear" w:color="auto" w:fill="auto"/>
            <w:noWrap/>
          </w:tcPr>
          <w:p w14:paraId="7CA7F342" w14:textId="1C2EEC49" w:rsidR="008C6A46" w:rsidRPr="006C314A" w:rsidRDefault="008C6A46" w:rsidP="008C6A46">
            <w:pPr>
              <w:jc w:val="center"/>
              <w:rPr>
                <w:rFonts w:asciiTheme="minorHAnsi" w:eastAsia="Times New Roman" w:hAnsiTheme="minorHAnsi" w:cstheme="minorHAnsi"/>
                <w:szCs w:val="20"/>
              </w:rPr>
            </w:pPr>
            <w:r w:rsidRPr="00DA2D00">
              <w:t>584</w:t>
            </w:r>
          </w:p>
        </w:tc>
        <w:tc>
          <w:tcPr>
            <w:tcW w:w="0" w:type="dxa"/>
            <w:shd w:val="clear" w:color="auto" w:fill="auto"/>
            <w:noWrap/>
          </w:tcPr>
          <w:p w14:paraId="522C21AA" w14:textId="4F2B5B46" w:rsidR="008C6A46" w:rsidRPr="006C314A" w:rsidRDefault="008C6A46" w:rsidP="008C6A46">
            <w:pPr>
              <w:jc w:val="center"/>
              <w:rPr>
                <w:rFonts w:asciiTheme="minorHAnsi" w:eastAsia="Times New Roman" w:hAnsiTheme="minorHAnsi" w:cstheme="minorHAnsi"/>
                <w:szCs w:val="20"/>
              </w:rPr>
            </w:pPr>
            <w:r w:rsidRPr="00593121">
              <w:t>535</w:t>
            </w:r>
          </w:p>
        </w:tc>
        <w:tc>
          <w:tcPr>
            <w:tcW w:w="0" w:type="dxa"/>
            <w:shd w:val="clear" w:color="auto" w:fill="auto"/>
            <w:noWrap/>
          </w:tcPr>
          <w:p w14:paraId="021445D0" w14:textId="4D597375" w:rsidR="008C6A46" w:rsidRPr="006C314A" w:rsidRDefault="008C6A46" w:rsidP="008C6A46">
            <w:pPr>
              <w:jc w:val="center"/>
              <w:rPr>
                <w:rFonts w:asciiTheme="minorHAnsi" w:eastAsia="Times New Roman" w:hAnsiTheme="minorHAnsi" w:cstheme="minorHAnsi"/>
                <w:szCs w:val="20"/>
              </w:rPr>
            </w:pPr>
            <w:r w:rsidRPr="00593121">
              <w:t>49</w:t>
            </w:r>
          </w:p>
        </w:tc>
        <w:tc>
          <w:tcPr>
            <w:tcW w:w="0" w:type="dxa"/>
            <w:shd w:val="clear" w:color="auto" w:fill="auto"/>
            <w:noWrap/>
          </w:tcPr>
          <w:p w14:paraId="5EC6E1E0" w14:textId="7BAF1FF9" w:rsidR="008C6A46" w:rsidRPr="006C314A" w:rsidRDefault="008C6A46" w:rsidP="008C6A46">
            <w:pPr>
              <w:jc w:val="center"/>
              <w:rPr>
                <w:rFonts w:asciiTheme="minorHAnsi" w:eastAsia="Times New Roman" w:hAnsiTheme="minorHAnsi" w:cstheme="minorHAnsi"/>
                <w:szCs w:val="20"/>
              </w:rPr>
            </w:pPr>
            <w:r w:rsidRPr="00572587">
              <w:t>8.4%</w:t>
            </w:r>
          </w:p>
        </w:tc>
        <w:tc>
          <w:tcPr>
            <w:tcW w:w="0" w:type="dxa"/>
            <w:shd w:val="clear" w:color="auto" w:fill="auto"/>
            <w:noWrap/>
          </w:tcPr>
          <w:p w14:paraId="0ED439C1" w14:textId="086A96CF" w:rsidR="008C6A46" w:rsidRPr="006C314A" w:rsidRDefault="008C6A46" w:rsidP="008C6A46">
            <w:pPr>
              <w:jc w:val="center"/>
              <w:rPr>
                <w:rFonts w:asciiTheme="minorHAnsi" w:eastAsia="Times New Roman" w:hAnsiTheme="minorHAnsi" w:cstheme="minorHAnsi"/>
                <w:szCs w:val="20"/>
              </w:rPr>
            </w:pPr>
            <w:r>
              <w:rPr>
                <w:rFonts w:cstheme="minorHAnsi"/>
                <w:szCs w:val="20"/>
              </w:rPr>
              <w:t>FAIL</w:t>
            </w:r>
          </w:p>
        </w:tc>
        <w:tc>
          <w:tcPr>
            <w:tcW w:w="0" w:type="dxa"/>
            <w:shd w:val="clear" w:color="auto" w:fill="auto"/>
            <w:noWrap/>
          </w:tcPr>
          <w:p w14:paraId="7EB85064" w14:textId="7C2846B5" w:rsidR="008C6A46" w:rsidRPr="006C314A" w:rsidRDefault="008C6A46" w:rsidP="008C6A46">
            <w:pPr>
              <w:jc w:val="center"/>
              <w:rPr>
                <w:rFonts w:asciiTheme="minorHAnsi" w:eastAsia="Times New Roman" w:hAnsiTheme="minorHAnsi" w:cstheme="minorHAnsi"/>
                <w:szCs w:val="20"/>
              </w:rPr>
            </w:pPr>
            <w:r w:rsidRPr="009A36DF">
              <w:t>34.0</w:t>
            </w:r>
          </w:p>
        </w:tc>
      </w:tr>
      <w:tr w:rsidR="008C6A46" w:rsidRPr="00A33200" w14:paraId="3105865A" w14:textId="77777777" w:rsidTr="00103782">
        <w:trPr>
          <w:cnfStyle w:val="000000100000" w:firstRow="0" w:lastRow="0" w:firstColumn="0" w:lastColumn="0" w:oddVBand="0" w:evenVBand="0" w:oddHBand="1" w:evenHBand="0" w:firstRowFirstColumn="0" w:firstRowLastColumn="0" w:lastRowFirstColumn="0" w:lastRowLastColumn="0"/>
          <w:trHeight w:val="255"/>
        </w:trPr>
        <w:tc>
          <w:tcPr>
            <w:tcW w:w="0" w:type="dxa"/>
            <w:vAlign w:val="top"/>
          </w:tcPr>
          <w:p w14:paraId="5B44488E" w14:textId="302D80D8" w:rsidR="008C6A46" w:rsidRPr="006C314A" w:rsidRDefault="008C6A46" w:rsidP="008C6A46">
            <w:pPr>
              <w:rPr>
                <w:rFonts w:asciiTheme="minorHAnsi" w:eastAsia="Times New Roman" w:hAnsiTheme="minorHAnsi" w:cstheme="minorHAnsi"/>
                <w:szCs w:val="20"/>
              </w:rPr>
            </w:pPr>
            <w:r w:rsidRPr="00DE7043">
              <w:t>Chiltipin Creek</w:t>
            </w:r>
          </w:p>
        </w:tc>
        <w:tc>
          <w:tcPr>
            <w:tcW w:w="0" w:type="dxa"/>
            <w:noWrap/>
          </w:tcPr>
          <w:p w14:paraId="65A04F44" w14:textId="5CB4B84E" w:rsidR="008C6A46" w:rsidRPr="006C314A" w:rsidRDefault="008C6A46" w:rsidP="008C6A46">
            <w:pPr>
              <w:jc w:val="center"/>
              <w:rPr>
                <w:rFonts w:asciiTheme="minorHAnsi" w:eastAsia="Times New Roman" w:hAnsiTheme="minorHAnsi" w:cstheme="minorHAnsi"/>
                <w:szCs w:val="20"/>
              </w:rPr>
            </w:pPr>
            <w:r w:rsidRPr="00A8234E">
              <w:t>121102040401</w:t>
            </w:r>
          </w:p>
        </w:tc>
        <w:tc>
          <w:tcPr>
            <w:tcW w:w="0" w:type="dxa"/>
            <w:noWrap/>
          </w:tcPr>
          <w:p w14:paraId="520DE22E" w14:textId="1C0F8060" w:rsidR="008C6A46" w:rsidRPr="006C314A" w:rsidRDefault="008C6A46" w:rsidP="008C6A46">
            <w:pPr>
              <w:jc w:val="center"/>
              <w:rPr>
                <w:rFonts w:asciiTheme="minorHAnsi" w:eastAsia="Times New Roman" w:hAnsiTheme="minorHAnsi" w:cstheme="minorHAnsi"/>
                <w:szCs w:val="20"/>
              </w:rPr>
            </w:pPr>
            <w:r w:rsidRPr="00DA2D00">
              <w:t>2,887</w:t>
            </w:r>
          </w:p>
        </w:tc>
        <w:tc>
          <w:tcPr>
            <w:tcW w:w="0" w:type="dxa"/>
            <w:noWrap/>
          </w:tcPr>
          <w:p w14:paraId="79AAEFED" w14:textId="19BC95E7" w:rsidR="008C6A46" w:rsidRPr="006C314A" w:rsidRDefault="008C6A46" w:rsidP="008C6A46">
            <w:pPr>
              <w:jc w:val="center"/>
              <w:rPr>
                <w:rFonts w:asciiTheme="minorHAnsi" w:eastAsia="Times New Roman" w:hAnsiTheme="minorHAnsi" w:cstheme="minorHAnsi"/>
                <w:szCs w:val="20"/>
              </w:rPr>
            </w:pPr>
            <w:r w:rsidRPr="00593121">
              <w:t>2,882</w:t>
            </w:r>
          </w:p>
        </w:tc>
        <w:tc>
          <w:tcPr>
            <w:tcW w:w="0" w:type="dxa"/>
            <w:noWrap/>
          </w:tcPr>
          <w:p w14:paraId="2DC3428C" w14:textId="72CF8D24" w:rsidR="008C6A46" w:rsidRPr="006C314A" w:rsidRDefault="008C6A46" w:rsidP="008C6A46">
            <w:pPr>
              <w:jc w:val="center"/>
              <w:rPr>
                <w:rFonts w:asciiTheme="minorHAnsi" w:eastAsia="Times New Roman" w:hAnsiTheme="minorHAnsi" w:cstheme="minorHAnsi"/>
                <w:szCs w:val="20"/>
              </w:rPr>
            </w:pPr>
            <w:r w:rsidRPr="00593121">
              <w:t>5</w:t>
            </w:r>
          </w:p>
        </w:tc>
        <w:tc>
          <w:tcPr>
            <w:tcW w:w="0" w:type="dxa"/>
            <w:noWrap/>
          </w:tcPr>
          <w:p w14:paraId="36DCBA78" w14:textId="1F669032" w:rsidR="008C6A46" w:rsidRPr="006C314A" w:rsidRDefault="008C6A46" w:rsidP="008C6A46">
            <w:pPr>
              <w:jc w:val="center"/>
              <w:rPr>
                <w:rFonts w:asciiTheme="minorHAnsi" w:eastAsia="Times New Roman" w:hAnsiTheme="minorHAnsi" w:cstheme="minorHAnsi"/>
                <w:szCs w:val="20"/>
              </w:rPr>
            </w:pPr>
            <w:r w:rsidRPr="00572587">
              <w:t>0.2%</w:t>
            </w:r>
          </w:p>
        </w:tc>
        <w:tc>
          <w:tcPr>
            <w:tcW w:w="0" w:type="dxa"/>
            <w:noWrap/>
          </w:tcPr>
          <w:p w14:paraId="4CEA5D9E" w14:textId="3CB69A38" w:rsidR="008C6A46" w:rsidRPr="006C314A" w:rsidRDefault="008C6A46" w:rsidP="008C6A46">
            <w:pPr>
              <w:jc w:val="center"/>
              <w:rPr>
                <w:rFonts w:asciiTheme="minorHAnsi" w:eastAsia="Times New Roman" w:hAnsiTheme="minorHAnsi" w:cstheme="minorHAnsi"/>
                <w:szCs w:val="20"/>
              </w:rPr>
            </w:pPr>
            <w:r>
              <w:rPr>
                <w:rFonts w:cstheme="minorHAnsi"/>
                <w:szCs w:val="20"/>
              </w:rPr>
              <w:t>FAIL</w:t>
            </w:r>
          </w:p>
        </w:tc>
        <w:tc>
          <w:tcPr>
            <w:tcW w:w="0" w:type="dxa"/>
            <w:noWrap/>
          </w:tcPr>
          <w:p w14:paraId="56164FF0" w14:textId="444717D5" w:rsidR="008C6A46" w:rsidRPr="006C314A" w:rsidRDefault="008C6A46" w:rsidP="008C6A46">
            <w:pPr>
              <w:jc w:val="center"/>
              <w:rPr>
                <w:rFonts w:asciiTheme="minorHAnsi" w:eastAsia="Times New Roman" w:hAnsiTheme="minorHAnsi" w:cstheme="minorHAnsi"/>
                <w:szCs w:val="20"/>
              </w:rPr>
            </w:pPr>
            <w:r w:rsidRPr="009A36DF">
              <w:t>30.4</w:t>
            </w:r>
          </w:p>
        </w:tc>
      </w:tr>
      <w:tr w:rsidR="008C6A46" w:rsidRPr="00A33200" w14:paraId="7C5EB6D4" w14:textId="77777777" w:rsidTr="00103782">
        <w:trPr>
          <w:cnfStyle w:val="000000010000" w:firstRow="0" w:lastRow="0" w:firstColumn="0" w:lastColumn="0" w:oddVBand="0" w:evenVBand="0" w:oddHBand="0" w:evenHBand="1" w:firstRowFirstColumn="0" w:firstRowLastColumn="0" w:lastRowFirstColumn="0" w:lastRowLastColumn="0"/>
          <w:trHeight w:val="255"/>
        </w:trPr>
        <w:tc>
          <w:tcPr>
            <w:tcW w:w="0" w:type="dxa"/>
            <w:shd w:val="clear" w:color="auto" w:fill="auto"/>
            <w:vAlign w:val="top"/>
          </w:tcPr>
          <w:p w14:paraId="3BFFEE35" w14:textId="5EF8A64F" w:rsidR="008C6A46" w:rsidRPr="006C314A" w:rsidRDefault="008C6A46" w:rsidP="008C6A46">
            <w:pPr>
              <w:rPr>
                <w:rFonts w:asciiTheme="minorHAnsi" w:eastAsia="Times New Roman" w:hAnsiTheme="minorHAnsi" w:cstheme="minorHAnsi"/>
                <w:szCs w:val="20"/>
              </w:rPr>
            </w:pPr>
            <w:r w:rsidRPr="00DE7043">
              <w:t>Escondido Creek</w:t>
            </w:r>
          </w:p>
        </w:tc>
        <w:tc>
          <w:tcPr>
            <w:tcW w:w="0" w:type="dxa"/>
            <w:shd w:val="clear" w:color="auto" w:fill="auto"/>
            <w:noWrap/>
          </w:tcPr>
          <w:p w14:paraId="646233FB" w14:textId="0411129F" w:rsidR="008C6A46" w:rsidRPr="006C314A" w:rsidRDefault="008C6A46" w:rsidP="008C6A46">
            <w:pPr>
              <w:jc w:val="center"/>
              <w:rPr>
                <w:rFonts w:asciiTheme="minorHAnsi" w:eastAsia="Times New Roman" w:hAnsiTheme="minorHAnsi" w:cstheme="minorHAnsi"/>
                <w:szCs w:val="20"/>
              </w:rPr>
            </w:pPr>
            <w:r w:rsidRPr="00A8234E">
              <w:t>121102040203</w:t>
            </w:r>
          </w:p>
        </w:tc>
        <w:tc>
          <w:tcPr>
            <w:tcW w:w="0" w:type="dxa"/>
            <w:shd w:val="clear" w:color="auto" w:fill="auto"/>
            <w:noWrap/>
          </w:tcPr>
          <w:p w14:paraId="2670FE06" w14:textId="1E042326" w:rsidR="008C6A46" w:rsidRPr="006C314A" w:rsidRDefault="008C6A46" w:rsidP="008C6A46">
            <w:pPr>
              <w:jc w:val="center"/>
              <w:rPr>
                <w:rFonts w:asciiTheme="minorHAnsi" w:eastAsia="Times New Roman" w:hAnsiTheme="minorHAnsi" w:cstheme="minorHAnsi"/>
                <w:szCs w:val="20"/>
              </w:rPr>
            </w:pPr>
            <w:r w:rsidRPr="00DA2D00">
              <w:t>2,292</w:t>
            </w:r>
          </w:p>
        </w:tc>
        <w:tc>
          <w:tcPr>
            <w:tcW w:w="0" w:type="dxa"/>
            <w:shd w:val="clear" w:color="auto" w:fill="auto"/>
            <w:noWrap/>
          </w:tcPr>
          <w:p w14:paraId="57CDFDDA" w14:textId="1FC523ED" w:rsidR="008C6A46" w:rsidRPr="006C314A" w:rsidRDefault="008C6A46" w:rsidP="008C6A46">
            <w:pPr>
              <w:jc w:val="center"/>
              <w:rPr>
                <w:rFonts w:asciiTheme="minorHAnsi" w:eastAsia="Times New Roman" w:hAnsiTheme="minorHAnsi" w:cstheme="minorHAnsi"/>
                <w:szCs w:val="20"/>
              </w:rPr>
            </w:pPr>
            <w:r w:rsidRPr="00593121">
              <w:t>2,092</w:t>
            </w:r>
          </w:p>
        </w:tc>
        <w:tc>
          <w:tcPr>
            <w:tcW w:w="0" w:type="dxa"/>
            <w:shd w:val="clear" w:color="auto" w:fill="auto"/>
            <w:noWrap/>
          </w:tcPr>
          <w:p w14:paraId="14906D96" w14:textId="68FFFAA2" w:rsidR="008C6A46" w:rsidRPr="006C314A" w:rsidRDefault="008C6A46" w:rsidP="008C6A46">
            <w:pPr>
              <w:jc w:val="center"/>
              <w:rPr>
                <w:rFonts w:asciiTheme="minorHAnsi" w:eastAsia="Times New Roman" w:hAnsiTheme="minorHAnsi" w:cstheme="minorHAnsi"/>
                <w:szCs w:val="20"/>
              </w:rPr>
            </w:pPr>
            <w:r w:rsidRPr="00593121">
              <w:t>200</w:t>
            </w:r>
          </w:p>
        </w:tc>
        <w:tc>
          <w:tcPr>
            <w:tcW w:w="0" w:type="dxa"/>
            <w:shd w:val="clear" w:color="auto" w:fill="auto"/>
            <w:noWrap/>
          </w:tcPr>
          <w:p w14:paraId="03C8E1B9" w14:textId="3F3F1A41" w:rsidR="008C6A46" w:rsidRPr="006C314A" w:rsidRDefault="008C6A46" w:rsidP="008C6A46">
            <w:pPr>
              <w:jc w:val="center"/>
              <w:rPr>
                <w:rFonts w:asciiTheme="minorHAnsi" w:eastAsia="Times New Roman" w:hAnsiTheme="minorHAnsi" w:cstheme="minorHAnsi"/>
                <w:szCs w:val="20"/>
              </w:rPr>
            </w:pPr>
            <w:r w:rsidRPr="00572587">
              <w:t>8.7%</w:t>
            </w:r>
          </w:p>
        </w:tc>
        <w:tc>
          <w:tcPr>
            <w:tcW w:w="0" w:type="dxa"/>
            <w:shd w:val="clear" w:color="auto" w:fill="auto"/>
            <w:noWrap/>
          </w:tcPr>
          <w:p w14:paraId="4C881B99" w14:textId="72DEFDB0" w:rsidR="008C6A46" w:rsidRPr="006C314A" w:rsidRDefault="008C6A46" w:rsidP="008C6A46">
            <w:pPr>
              <w:jc w:val="center"/>
              <w:rPr>
                <w:rFonts w:asciiTheme="minorHAnsi" w:eastAsia="Times New Roman" w:hAnsiTheme="minorHAnsi" w:cstheme="minorHAnsi"/>
                <w:szCs w:val="20"/>
              </w:rPr>
            </w:pPr>
            <w:r>
              <w:rPr>
                <w:rFonts w:cstheme="minorHAnsi"/>
                <w:szCs w:val="20"/>
              </w:rPr>
              <w:t>FAIL</w:t>
            </w:r>
          </w:p>
        </w:tc>
        <w:tc>
          <w:tcPr>
            <w:tcW w:w="0" w:type="dxa"/>
            <w:shd w:val="clear" w:color="auto" w:fill="auto"/>
            <w:noWrap/>
          </w:tcPr>
          <w:p w14:paraId="1C978890" w14:textId="6FB72D1D" w:rsidR="008C6A46" w:rsidRPr="006C314A" w:rsidRDefault="008C6A46" w:rsidP="008C6A46">
            <w:pPr>
              <w:jc w:val="center"/>
              <w:rPr>
                <w:rFonts w:asciiTheme="minorHAnsi" w:eastAsia="Times New Roman" w:hAnsiTheme="minorHAnsi" w:cstheme="minorHAnsi"/>
                <w:szCs w:val="20"/>
              </w:rPr>
            </w:pPr>
            <w:r w:rsidRPr="009A36DF">
              <w:t>45.6</w:t>
            </w:r>
          </w:p>
        </w:tc>
      </w:tr>
      <w:tr w:rsidR="008C6A46" w:rsidRPr="00A33200" w14:paraId="2A9D2F00" w14:textId="77777777" w:rsidTr="00103782">
        <w:trPr>
          <w:cnfStyle w:val="000000100000" w:firstRow="0" w:lastRow="0" w:firstColumn="0" w:lastColumn="0" w:oddVBand="0" w:evenVBand="0" w:oddHBand="1" w:evenHBand="0" w:firstRowFirstColumn="0" w:firstRowLastColumn="0" w:lastRowFirstColumn="0" w:lastRowLastColumn="0"/>
          <w:trHeight w:val="255"/>
        </w:trPr>
        <w:tc>
          <w:tcPr>
            <w:tcW w:w="0" w:type="dxa"/>
            <w:vAlign w:val="top"/>
          </w:tcPr>
          <w:p w14:paraId="5898DDE6" w14:textId="614AAC31" w:rsidR="008C6A46" w:rsidRPr="006C314A" w:rsidRDefault="008C6A46" w:rsidP="008C6A46">
            <w:pPr>
              <w:rPr>
                <w:rFonts w:asciiTheme="minorHAnsi" w:eastAsia="Times New Roman" w:hAnsiTheme="minorHAnsi" w:cstheme="minorHAnsi"/>
                <w:szCs w:val="20"/>
              </w:rPr>
            </w:pPr>
            <w:r w:rsidRPr="00DE7043">
              <w:t>Escondido Creek-Santa Gertrudis Creek</w:t>
            </w:r>
          </w:p>
        </w:tc>
        <w:tc>
          <w:tcPr>
            <w:tcW w:w="0" w:type="dxa"/>
            <w:noWrap/>
          </w:tcPr>
          <w:p w14:paraId="7B859632" w14:textId="08BCBAFB" w:rsidR="008C6A46" w:rsidRPr="006C314A" w:rsidRDefault="008C6A46" w:rsidP="008C6A46">
            <w:pPr>
              <w:jc w:val="center"/>
              <w:rPr>
                <w:rFonts w:asciiTheme="minorHAnsi" w:eastAsia="Times New Roman" w:hAnsiTheme="minorHAnsi" w:cstheme="minorHAnsi"/>
                <w:szCs w:val="20"/>
              </w:rPr>
            </w:pPr>
            <w:r w:rsidRPr="00A8234E">
              <w:t>121102040205</w:t>
            </w:r>
          </w:p>
        </w:tc>
        <w:tc>
          <w:tcPr>
            <w:tcW w:w="0" w:type="dxa"/>
            <w:noWrap/>
          </w:tcPr>
          <w:p w14:paraId="4EDFED9B" w14:textId="4B5DE73B" w:rsidR="008C6A46" w:rsidRPr="006C314A" w:rsidRDefault="008C6A46" w:rsidP="008C6A46">
            <w:pPr>
              <w:jc w:val="center"/>
              <w:rPr>
                <w:rFonts w:asciiTheme="minorHAnsi" w:eastAsia="Times New Roman" w:hAnsiTheme="minorHAnsi" w:cstheme="minorHAnsi"/>
                <w:szCs w:val="20"/>
              </w:rPr>
            </w:pPr>
            <w:r w:rsidRPr="00DA2D00">
              <w:t>1,118</w:t>
            </w:r>
          </w:p>
        </w:tc>
        <w:tc>
          <w:tcPr>
            <w:tcW w:w="0" w:type="dxa"/>
            <w:noWrap/>
          </w:tcPr>
          <w:p w14:paraId="7FAB2D4B" w14:textId="6C7C972D" w:rsidR="008C6A46" w:rsidRPr="006C314A" w:rsidRDefault="008C6A46" w:rsidP="008C6A46">
            <w:pPr>
              <w:jc w:val="center"/>
              <w:rPr>
                <w:rFonts w:asciiTheme="minorHAnsi" w:eastAsia="Times New Roman" w:hAnsiTheme="minorHAnsi" w:cstheme="minorHAnsi"/>
                <w:szCs w:val="20"/>
              </w:rPr>
            </w:pPr>
            <w:r w:rsidRPr="00593121">
              <w:t>1,080</w:t>
            </w:r>
          </w:p>
        </w:tc>
        <w:tc>
          <w:tcPr>
            <w:tcW w:w="0" w:type="dxa"/>
            <w:noWrap/>
          </w:tcPr>
          <w:p w14:paraId="64F59C37" w14:textId="02C083E6" w:rsidR="008C6A46" w:rsidRPr="006C314A" w:rsidRDefault="008C6A46" w:rsidP="008C6A46">
            <w:pPr>
              <w:jc w:val="center"/>
              <w:rPr>
                <w:rFonts w:asciiTheme="minorHAnsi" w:eastAsia="Times New Roman" w:hAnsiTheme="minorHAnsi" w:cstheme="minorHAnsi"/>
                <w:szCs w:val="20"/>
              </w:rPr>
            </w:pPr>
            <w:r w:rsidRPr="00593121">
              <w:t>38</w:t>
            </w:r>
          </w:p>
        </w:tc>
        <w:tc>
          <w:tcPr>
            <w:tcW w:w="0" w:type="dxa"/>
            <w:noWrap/>
          </w:tcPr>
          <w:p w14:paraId="3D76E17E" w14:textId="2E90CD6C" w:rsidR="008C6A46" w:rsidRPr="006C314A" w:rsidRDefault="008C6A46" w:rsidP="008C6A46">
            <w:pPr>
              <w:jc w:val="center"/>
              <w:rPr>
                <w:rFonts w:asciiTheme="minorHAnsi" w:eastAsia="Times New Roman" w:hAnsiTheme="minorHAnsi" w:cstheme="minorHAnsi"/>
                <w:szCs w:val="20"/>
              </w:rPr>
            </w:pPr>
            <w:r w:rsidRPr="00572587">
              <w:t>3.4%</w:t>
            </w:r>
          </w:p>
        </w:tc>
        <w:tc>
          <w:tcPr>
            <w:tcW w:w="0" w:type="dxa"/>
            <w:noWrap/>
          </w:tcPr>
          <w:p w14:paraId="14B56DC0" w14:textId="04256AED" w:rsidR="008C6A46" w:rsidRPr="006C314A" w:rsidRDefault="008C6A46" w:rsidP="008C6A46">
            <w:pPr>
              <w:jc w:val="center"/>
              <w:rPr>
                <w:rFonts w:asciiTheme="minorHAnsi" w:eastAsia="Times New Roman" w:hAnsiTheme="minorHAnsi" w:cstheme="minorHAnsi"/>
                <w:szCs w:val="20"/>
              </w:rPr>
            </w:pPr>
            <w:r>
              <w:rPr>
                <w:rFonts w:cstheme="minorHAnsi"/>
                <w:szCs w:val="20"/>
              </w:rPr>
              <w:t>FAIL</w:t>
            </w:r>
          </w:p>
        </w:tc>
        <w:tc>
          <w:tcPr>
            <w:tcW w:w="0" w:type="dxa"/>
            <w:noWrap/>
          </w:tcPr>
          <w:p w14:paraId="0F402376" w14:textId="2A83C38A" w:rsidR="008C6A46" w:rsidRPr="006C314A" w:rsidRDefault="008C6A46" w:rsidP="008C6A46">
            <w:pPr>
              <w:jc w:val="center"/>
              <w:rPr>
                <w:rFonts w:asciiTheme="minorHAnsi" w:eastAsia="Times New Roman" w:hAnsiTheme="minorHAnsi" w:cstheme="minorHAnsi"/>
                <w:szCs w:val="20"/>
              </w:rPr>
            </w:pPr>
            <w:r w:rsidRPr="009A36DF">
              <w:t>49.4</w:t>
            </w:r>
          </w:p>
        </w:tc>
      </w:tr>
      <w:tr w:rsidR="008C6A46" w:rsidRPr="00A33200" w14:paraId="6FC9CA09" w14:textId="77777777" w:rsidTr="00103782">
        <w:trPr>
          <w:cnfStyle w:val="000000010000" w:firstRow="0" w:lastRow="0" w:firstColumn="0" w:lastColumn="0" w:oddVBand="0" w:evenVBand="0" w:oddHBand="0" w:evenHBand="1" w:firstRowFirstColumn="0" w:firstRowLastColumn="0" w:lastRowFirstColumn="0" w:lastRowLastColumn="0"/>
          <w:trHeight w:val="255"/>
        </w:trPr>
        <w:tc>
          <w:tcPr>
            <w:tcW w:w="0" w:type="dxa"/>
            <w:shd w:val="clear" w:color="auto" w:fill="auto"/>
            <w:vAlign w:val="top"/>
          </w:tcPr>
          <w:p w14:paraId="6B20D143" w14:textId="1BF15CE0" w:rsidR="008C6A46" w:rsidRPr="006C314A" w:rsidRDefault="008C6A46" w:rsidP="008C6A46">
            <w:pPr>
              <w:rPr>
                <w:rFonts w:asciiTheme="minorHAnsi" w:eastAsia="Times New Roman" w:hAnsiTheme="minorHAnsi" w:cstheme="minorHAnsi"/>
                <w:szCs w:val="20"/>
              </w:rPr>
            </w:pPr>
            <w:r w:rsidRPr="00DE7043">
              <w:t>Guajillo Creek</w:t>
            </w:r>
          </w:p>
        </w:tc>
        <w:tc>
          <w:tcPr>
            <w:tcW w:w="0" w:type="dxa"/>
            <w:shd w:val="clear" w:color="auto" w:fill="auto"/>
            <w:noWrap/>
          </w:tcPr>
          <w:p w14:paraId="6508F55E" w14:textId="1584CBC1" w:rsidR="008C6A46" w:rsidRPr="006C314A" w:rsidRDefault="008C6A46" w:rsidP="008C6A46">
            <w:pPr>
              <w:jc w:val="center"/>
              <w:rPr>
                <w:rFonts w:asciiTheme="minorHAnsi" w:eastAsia="Times New Roman" w:hAnsiTheme="minorHAnsi" w:cstheme="minorHAnsi"/>
                <w:szCs w:val="20"/>
              </w:rPr>
            </w:pPr>
            <w:r w:rsidRPr="00A8234E">
              <w:t>121102040108</w:t>
            </w:r>
          </w:p>
        </w:tc>
        <w:tc>
          <w:tcPr>
            <w:tcW w:w="0" w:type="dxa"/>
            <w:shd w:val="clear" w:color="auto" w:fill="auto"/>
            <w:noWrap/>
          </w:tcPr>
          <w:p w14:paraId="23BA04EC" w14:textId="22895E71" w:rsidR="008C6A46" w:rsidRPr="006C314A" w:rsidRDefault="008C6A46" w:rsidP="008C6A46">
            <w:pPr>
              <w:jc w:val="center"/>
              <w:rPr>
                <w:rFonts w:asciiTheme="minorHAnsi" w:eastAsia="Times New Roman" w:hAnsiTheme="minorHAnsi" w:cstheme="minorHAnsi"/>
                <w:szCs w:val="20"/>
              </w:rPr>
            </w:pPr>
            <w:r w:rsidRPr="00DA2D00">
              <w:t>1,675</w:t>
            </w:r>
          </w:p>
        </w:tc>
        <w:tc>
          <w:tcPr>
            <w:tcW w:w="0" w:type="dxa"/>
            <w:shd w:val="clear" w:color="auto" w:fill="auto"/>
            <w:noWrap/>
          </w:tcPr>
          <w:p w14:paraId="325B892F" w14:textId="0AF8D8CA" w:rsidR="008C6A46" w:rsidRPr="006C314A" w:rsidRDefault="008C6A46" w:rsidP="008C6A46">
            <w:pPr>
              <w:jc w:val="center"/>
              <w:rPr>
                <w:rFonts w:asciiTheme="minorHAnsi" w:eastAsia="Times New Roman" w:hAnsiTheme="minorHAnsi" w:cstheme="minorHAnsi"/>
                <w:szCs w:val="20"/>
              </w:rPr>
            </w:pPr>
            <w:r w:rsidRPr="00593121">
              <w:t>1,510</w:t>
            </w:r>
          </w:p>
        </w:tc>
        <w:tc>
          <w:tcPr>
            <w:tcW w:w="0" w:type="dxa"/>
            <w:shd w:val="clear" w:color="auto" w:fill="auto"/>
            <w:noWrap/>
          </w:tcPr>
          <w:p w14:paraId="7CAA936E" w14:textId="07A178A8" w:rsidR="008C6A46" w:rsidRPr="006C314A" w:rsidRDefault="008C6A46" w:rsidP="008C6A46">
            <w:pPr>
              <w:jc w:val="center"/>
              <w:rPr>
                <w:rFonts w:asciiTheme="minorHAnsi" w:eastAsia="Times New Roman" w:hAnsiTheme="minorHAnsi" w:cstheme="minorHAnsi"/>
                <w:szCs w:val="20"/>
              </w:rPr>
            </w:pPr>
            <w:r w:rsidRPr="00593121">
              <w:t>165</w:t>
            </w:r>
          </w:p>
        </w:tc>
        <w:tc>
          <w:tcPr>
            <w:tcW w:w="0" w:type="dxa"/>
            <w:shd w:val="clear" w:color="auto" w:fill="auto"/>
            <w:noWrap/>
          </w:tcPr>
          <w:p w14:paraId="36E6EE7A" w14:textId="589E6C25" w:rsidR="008C6A46" w:rsidRPr="006C314A" w:rsidRDefault="008C6A46" w:rsidP="008C6A46">
            <w:pPr>
              <w:jc w:val="center"/>
              <w:rPr>
                <w:rFonts w:asciiTheme="minorHAnsi" w:eastAsia="Times New Roman" w:hAnsiTheme="minorHAnsi" w:cstheme="minorHAnsi"/>
                <w:szCs w:val="20"/>
              </w:rPr>
            </w:pPr>
            <w:r w:rsidRPr="00572587">
              <w:t>9.9%</w:t>
            </w:r>
          </w:p>
        </w:tc>
        <w:tc>
          <w:tcPr>
            <w:tcW w:w="0" w:type="dxa"/>
            <w:shd w:val="clear" w:color="auto" w:fill="auto"/>
            <w:noWrap/>
          </w:tcPr>
          <w:p w14:paraId="5457A067" w14:textId="50A79A3D" w:rsidR="008C6A46" w:rsidRPr="006C314A" w:rsidRDefault="008C6A46" w:rsidP="008C6A46">
            <w:pPr>
              <w:jc w:val="center"/>
              <w:rPr>
                <w:rFonts w:asciiTheme="minorHAnsi" w:eastAsia="Times New Roman" w:hAnsiTheme="minorHAnsi" w:cstheme="minorHAnsi"/>
                <w:szCs w:val="20"/>
              </w:rPr>
            </w:pPr>
            <w:r>
              <w:rPr>
                <w:rFonts w:cstheme="minorHAnsi"/>
                <w:szCs w:val="20"/>
              </w:rPr>
              <w:t>FAIL</w:t>
            </w:r>
          </w:p>
        </w:tc>
        <w:tc>
          <w:tcPr>
            <w:tcW w:w="0" w:type="dxa"/>
            <w:shd w:val="clear" w:color="auto" w:fill="auto"/>
            <w:noWrap/>
          </w:tcPr>
          <w:p w14:paraId="40B16057" w14:textId="48D4E4FC" w:rsidR="008C6A46" w:rsidRPr="006C314A" w:rsidRDefault="008C6A46" w:rsidP="008C6A46">
            <w:pPr>
              <w:jc w:val="center"/>
              <w:rPr>
                <w:rFonts w:asciiTheme="minorHAnsi" w:eastAsia="Times New Roman" w:hAnsiTheme="minorHAnsi" w:cstheme="minorHAnsi"/>
                <w:szCs w:val="20"/>
              </w:rPr>
            </w:pPr>
            <w:r w:rsidRPr="009A36DF">
              <w:t>25.7</w:t>
            </w:r>
          </w:p>
        </w:tc>
      </w:tr>
      <w:tr w:rsidR="008C6A46" w:rsidRPr="00A33200" w14:paraId="40A2BD2D" w14:textId="77777777" w:rsidTr="00103782">
        <w:trPr>
          <w:cnfStyle w:val="000000100000" w:firstRow="0" w:lastRow="0" w:firstColumn="0" w:lastColumn="0" w:oddVBand="0" w:evenVBand="0" w:oddHBand="1" w:evenHBand="0" w:firstRowFirstColumn="0" w:firstRowLastColumn="0" w:lastRowFirstColumn="0" w:lastRowLastColumn="0"/>
          <w:trHeight w:val="255"/>
        </w:trPr>
        <w:tc>
          <w:tcPr>
            <w:tcW w:w="0" w:type="dxa"/>
            <w:vAlign w:val="top"/>
          </w:tcPr>
          <w:p w14:paraId="2B58B2B5" w14:textId="2A6174AF" w:rsidR="008C6A46" w:rsidRPr="006C314A" w:rsidRDefault="008C6A46" w:rsidP="008C6A46">
            <w:pPr>
              <w:rPr>
                <w:rFonts w:asciiTheme="minorHAnsi" w:eastAsia="Times New Roman" w:hAnsiTheme="minorHAnsi" w:cstheme="minorHAnsi"/>
                <w:szCs w:val="20"/>
              </w:rPr>
            </w:pPr>
            <w:r w:rsidRPr="00DE7043">
              <w:t>Headwaters San Diego Creek</w:t>
            </w:r>
          </w:p>
        </w:tc>
        <w:tc>
          <w:tcPr>
            <w:tcW w:w="0" w:type="dxa"/>
            <w:noWrap/>
          </w:tcPr>
          <w:p w14:paraId="04CC91C4" w14:textId="77C62EF1" w:rsidR="008C6A46" w:rsidRPr="006C314A" w:rsidRDefault="008C6A46" w:rsidP="008C6A46">
            <w:pPr>
              <w:jc w:val="center"/>
              <w:rPr>
                <w:rFonts w:asciiTheme="minorHAnsi" w:eastAsia="Times New Roman" w:hAnsiTheme="minorHAnsi" w:cstheme="minorHAnsi"/>
                <w:szCs w:val="20"/>
              </w:rPr>
            </w:pPr>
            <w:r w:rsidRPr="00A8234E">
              <w:t>121102040305</w:t>
            </w:r>
          </w:p>
        </w:tc>
        <w:tc>
          <w:tcPr>
            <w:tcW w:w="0" w:type="dxa"/>
            <w:noWrap/>
          </w:tcPr>
          <w:p w14:paraId="3700AEAC" w14:textId="0903DDCC" w:rsidR="008C6A46" w:rsidRPr="006C314A" w:rsidRDefault="008C6A46" w:rsidP="008C6A46">
            <w:pPr>
              <w:jc w:val="center"/>
              <w:rPr>
                <w:rFonts w:asciiTheme="minorHAnsi" w:eastAsia="Times New Roman" w:hAnsiTheme="minorHAnsi" w:cstheme="minorHAnsi"/>
                <w:szCs w:val="20"/>
              </w:rPr>
            </w:pPr>
            <w:r w:rsidRPr="00DA2D00">
              <w:t>1,514</w:t>
            </w:r>
          </w:p>
        </w:tc>
        <w:tc>
          <w:tcPr>
            <w:tcW w:w="0" w:type="dxa"/>
            <w:noWrap/>
          </w:tcPr>
          <w:p w14:paraId="3039C53E" w14:textId="74609387" w:rsidR="008C6A46" w:rsidRPr="006C314A" w:rsidRDefault="008C6A46" w:rsidP="008C6A46">
            <w:pPr>
              <w:jc w:val="center"/>
              <w:rPr>
                <w:rFonts w:asciiTheme="minorHAnsi" w:eastAsia="Times New Roman" w:hAnsiTheme="minorHAnsi" w:cstheme="minorHAnsi"/>
                <w:szCs w:val="20"/>
              </w:rPr>
            </w:pPr>
            <w:r w:rsidRPr="00593121">
              <w:t>1,514</w:t>
            </w:r>
          </w:p>
        </w:tc>
        <w:tc>
          <w:tcPr>
            <w:tcW w:w="0" w:type="dxa"/>
            <w:noWrap/>
          </w:tcPr>
          <w:p w14:paraId="33509D50" w14:textId="380899A1" w:rsidR="008C6A46" w:rsidRPr="006C314A" w:rsidRDefault="008C6A46" w:rsidP="008C6A46">
            <w:pPr>
              <w:jc w:val="center"/>
              <w:rPr>
                <w:rFonts w:asciiTheme="minorHAnsi" w:eastAsia="Times New Roman" w:hAnsiTheme="minorHAnsi" w:cstheme="minorHAnsi"/>
                <w:szCs w:val="20"/>
              </w:rPr>
            </w:pPr>
            <w:r w:rsidRPr="00593121">
              <w:t>0</w:t>
            </w:r>
          </w:p>
        </w:tc>
        <w:tc>
          <w:tcPr>
            <w:tcW w:w="0" w:type="dxa"/>
            <w:noWrap/>
          </w:tcPr>
          <w:p w14:paraId="36AFCBF9" w14:textId="3CFA8B6E" w:rsidR="008C6A46" w:rsidRPr="006C314A" w:rsidRDefault="008C6A46" w:rsidP="008C6A46">
            <w:pPr>
              <w:jc w:val="center"/>
              <w:rPr>
                <w:rFonts w:asciiTheme="minorHAnsi" w:eastAsia="Times New Roman" w:hAnsiTheme="minorHAnsi" w:cstheme="minorHAnsi"/>
                <w:szCs w:val="20"/>
              </w:rPr>
            </w:pPr>
            <w:r w:rsidRPr="00572587">
              <w:t>0.0%</w:t>
            </w:r>
          </w:p>
        </w:tc>
        <w:tc>
          <w:tcPr>
            <w:tcW w:w="0" w:type="dxa"/>
            <w:noWrap/>
          </w:tcPr>
          <w:p w14:paraId="1130D4FE" w14:textId="72C3E1E9" w:rsidR="008C6A46" w:rsidRPr="006C314A" w:rsidRDefault="008C6A46" w:rsidP="008C6A46">
            <w:pPr>
              <w:jc w:val="center"/>
              <w:rPr>
                <w:rFonts w:asciiTheme="minorHAnsi" w:eastAsia="Times New Roman" w:hAnsiTheme="minorHAnsi" w:cstheme="minorHAnsi"/>
                <w:szCs w:val="20"/>
              </w:rPr>
            </w:pPr>
            <w:r>
              <w:rPr>
                <w:rFonts w:cstheme="minorHAnsi"/>
                <w:szCs w:val="20"/>
              </w:rPr>
              <w:t>FAIL</w:t>
            </w:r>
          </w:p>
        </w:tc>
        <w:tc>
          <w:tcPr>
            <w:tcW w:w="0" w:type="dxa"/>
            <w:noWrap/>
          </w:tcPr>
          <w:p w14:paraId="1967DD55" w14:textId="5FBE9783" w:rsidR="008C6A46" w:rsidRPr="006C314A" w:rsidRDefault="008C6A46" w:rsidP="008C6A46">
            <w:pPr>
              <w:jc w:val="center"/>
              <w:rPr>
                <w:rFonts w:asciiTheme="minorHAnsi" w:eastAsia="Times New Roman" w:hAnsiTheme="minorHAnsi" w:cstheme="minorHAnsi"/>
                <w:szCs w:val="20"/>
              </w:rPr>
            </w:pPr>
            <w:r w:rsidRPr="009A36DF">
              <w:t>25.0</w:t>
            </w:r>
          </w:p>
        </w:tc>
      </w:tr>
      <w:tr w:rsidR="008C6A46" w:rsidRPr="00A33200" w14:paraId="3E939A5B" w14:textId="77777777" w:rsidTr="00103782">
        <w:trPr>
          <w:cnfStyle w:val="000000010000" w:firstRow="0" w:lastRow="0" w:firstColumn="0" w:lastColumn="0" w:oddVBand="0" w:evenVBand="0" w:oddHBand="0" w:evenHBand="1" w:firstRowFirstColumn="0" w:firstRowLastColumn="0" w:lastRowFirstColumn="0" w:lastRowLastColumn="0"/>
          <w:trHeight w:val="255"/>
        </w:trPr>
        <w:tc>
          <w:tcPr>
            <w:tcW w:w="0" w:type="dxa"/>
            <w:shd w:val="clear" w:color="auto" w:fill="auto"/>
            <w:vAlign w:val="top"/>
          </w:tcPr>
          <w:p w14:paraId="3E404323" w14:textId="2DC75DC6" w:rsidR="008C6A46" w:rsidRPr="006C314A" w:rsidRDefault="008C6A46" w:rsidP="008C6A46">
            <w:pPr>
              <w:rPr>
                <w:rFonts w:asciiTheme="minorHAnsi" w:eastAsia="Times New Roman" w:hAnsiTheme="minorHAnsi" w:cstheme="minorHAnsi"/>
                <w:szCs w:val="20"/>
              </w:rPr>
            </w:pPr>
            <w:r w:rsidRPr="00DE7043">
              <w:t>Las Animas Creek</w:t>
            </w:r>
          </w:p>
        </w:tc>
        <w:tc>
          <w:tcPr>
            <w:tcW w:w="0" w:type="dxa"/>
            <w:shd w:val="clear" w:color="auto" w:fill="auto"/>
            <w:noWrap/>
          </w:tcPr>
          <w:p w14:paraId="425C5CBF" w14:textId="54653EF5" w:rsidR="008C6A46" w:rsidRPr="006C314A" w:rsidRDefault="008C6A46" w:rsidP="008C6A46">
            <w:pPr>
              <w:jc w:val="center"/>
              <w:rPr>
                <w:rFonts w:asciiTheme="minorHAnsi" w:eastAsia="Times New Roman" w:hAnsiTheme="minorHAnsi" w:cstheme="minorHAnsi"/>
                <w:szCs w:val="20"/>
              </w:rPr>
            </w:pPr>
            <w:r w:rsidRPr="00A8234E">
              <w:t>121102040102</w:t>
            </w:r>
          </w:p>
        </w:tc>
        <w:tc>
          <w:tcPr>
            <w:tcW w:w="0" w:type="dxa"/>
            <w:shd w:val="clear" w:color="auto" w:fill="auto"/>
            <w:noWrap/>
          </w:tcPr>
          <w:p w14:paraId="6C5EECB7" w14:textId="4B2D2887" w:rsidR="008C6A46" w:rsidRPr="006C314A" w:rsidRDefault="008C6A46" w:rsidP="008C6A46">
            <w:pPr>
              <w:jc w:val="center"/>
              <w:rPr>
                <w:rFonts w:asciiTheme="minorHAnsi" w:eastAsia="Times New Roman" w:hAnsiTheme="minorHAnsi" w:cstheme="minorHAnsi"/>
                <w:szCs w:val="20"/>
              </w:rPr>
            </w:pPr>
            <w:r w:rsidRPr="00DA2D00">
              <w:t>1,046</w:t>
            </w:r>
          </w:p>
        </w:tc>
        <w:tc>
          <w:tcPr>
            <w:tcW w:w="0" w:type="dxa"/>
            <w:shd w:val="clear" w:color="auto" w:fill="auto"/>
            <w:noWrap/>
          </w:tcPr>
          <w:p w14:paraId="10AC26D0" w14:textId="1E788F9F" w:rsidR="008C6A46" w:rsidRPr="006C314A" w:rsidRDefault="008C6A46" w:rsidP="008C6A46">
            <w:pPr>
              <w:jc w:val="center"/>
              <w:rPr>
                <w:rFonts w:asciiTheme="minorHAnsi" w:eastAsia="Times New Roman" w:hAnsiTheme="minorHAnsi" w:cstheme="minorHAnsi"/>
                <w:szCs w:val="20"/>
              </w:rPr>
            </w:pPr>
            <w:r w:rsidRPr="00593121">
              <w:t>1,041</w:t>
            </w:r>
          </w:p>
        </w:tc>
        <w:tc>
          <w:tcPr>
            <w:tcW w:w="0" w:type="dxa"/>
            <w:shd w:val="clear" w:color="auto" w:fill="auto"/>
            <w:noWrap/>
          </w:tcPr>
          <w:p w14:paraId="3759B67B" w14:textId="122A92AB" w:rsidR="008C6A46" w:rsidRPr="006C314A" w:rsidRDefault="008C6A46" w:rsidP="008C6A46">
            <w:pPr>
              <w:jc w:val="center"/>
              <w:rPr>
                <w:rFonts w:asciiTheme="minorHAnsi" w:eastAsia="Times New Roman" w:hAnsiTheme="minorHAnsi" w:cstheme="minorHAnsi"/>
                <w:szCs w:val="20"/>
              </w:rPr>
            </w:pPr>
            <w:r w:rsidRPr="00593121">
              <w:t>5</w:t>
            </w:r>
          </w:p>
        </w:tc>
        <w:tc>
          <w:tcPr>
            <w:tcW w:w="0" w:type="dxa"/>
            <w:shd w:val="clear" w:color="auto" w:fill="auto"/>
            <w:noWrap/>
          </w:tcPr>
          <w:p w14:paraId="07BA5A03" w14:textId="06495DAD" w:rsidR="008C6A46" w:rsidRPr="006C314A" w:rsidRDefault="008C6A46" w:rsidP="008C6A46">
            <w:pPr>
              <w:jc w:val="center"/>
              <w:rPr>
                <w:rFonts w:asciiTheme="minorHAnsi" w:eastAsia="Times New Roman" w:hAnsiTheme="minorHAnsi" w:cstheme="minorHAnsi"/>
                <w:szCs w:val="20"/>
              </w:rPr>
            </w:pPr>
            <w:r w:rsidRPr="00572587">
              <w:t>0.5%</w:t>
            </w:r>
          </w:p>
        </w:tc>
        <w:tc>
          <w:tcPr>
            <w:tcW w:w="0" w:type="dxa"/>
            <w:shd w:val="clear" w:color="auto" w:fill="auto"/>
            <w:noWrap/>
          </w:tcPr>
          <w:p w14:paraId="131BE9F4" w14:textId="479B6820" w:rsidR="008C6A46" w:rsidRPr="006C314A" w:rsidRDefault="008C6A46" w:rsidP="008C6A46">
            <w:pPr>
              <w:jc w:val="center"/>
              <w:rPr>
                <w:rFonts w:asciiTheme="minorHAnsi" w:eastAsia="Times New Roman" w:hAnsiTheme="minorHAnsi" w:cstheme="minorHAnsi"/>
                <w:szCs w:val="20"/>
              </w:rPr>
            </w:pPr>
            <w:r>
              <w:rPr>
                <w:rFonts w:cstheme="minorHAnsi"/>
                <w:szCs w:val="20"/>
              </w:rPr>
              <w:t>FAIL</w:t>
            </w:r>
          </w:p>
        </w:tc>
        <w:tc>
          <w:tcPr>
            <w:tcW w:w="0" w:type="dxa"/>
            <w:shd w:val="clear" w:color="auto" w:fill="auto"/>
            <w:noWrap/>
          </w:tcPr>
          <w:p w14:paraId="30EAE658" w14:textId="2FF668E5" w:rsidR="008C6A46" w:rsidRPr="006C314A" w:rsidRDefault="008C6A46" w:rsidP="008C6A46">
            <w:pPr>
              <w:jc w:val="center"/>
              <w:rPr>
                <w:rFonts w:asciiTheme="minorHAnsi" w:eastAsia="Times New Roman" w:hAnsiTheme="minorHAnsi" w:cstheme="minorHAnsi"/>
                <w:szCs w:val="20"/>
              </w:rPr>
            </w:pPr>
            <w:r w:rsidRPr="009A36DF">
              <w:t>25.7</w:t>
            </w:r>
          </w:p>
        </w:tc>
      </w:tr>
      <w:tr w:rsidR="008C6A46" w:rsidRPr="00A33200" w14:paraId="19A884EB" w14:textId="77777777" w:rsidTr="00103782">
        <w:trPr>
          <w:cnfStyle w:val="000000100000" w:firstRow="0" w:lastRow="0" w:firstColumn="0" w:lastColumn="0" w:oddVBand="0" w:evenVBand="0" w:oddHBand="1" w:evenHBand="0" w:firstRowFirstColumn="0" w:firstRowLastColumn="0" w:lastRowFirstColumn="0" w:lastRowLastColumn="0"/>
          <w:trHeight w:val="255"/>
        </w:trPr>
        <w:tc>
          <w:tcPr>
            <w:tcW w:w="0" w:type="dxa"/>
            <w:vAlign w:val="top"/>
          </w:tcPr>
          <w:p w14:paraId="3F956D79" w14:textId="1B22E7CB" w:rsidR="008C6A46" w:rsidRPr="006C314A" w:rsidRDefault="008C6A46" w:rsidP="008C6A46">
            <w:pPr>
              <w:rPr>
                <w:rFonts w:asciiTheme="minorHAnsi" w:eastAsia="Times New Roman" w:hAnsiTheme="minorHAnsi" w:cstheme="minorHAnsi"/>
                <w:szCs w:val="20"/>
              </w:rPr>
            </w:pPr>
            <w:r w:rsidRPr="00DE7043">
              <w:t>Lattas Creek-San Fernando Creek</w:t>
            </w:r>
          </w:p>
        </w:tc>
        <w:tc>
          <w:tcPr>
            <w:tcW w:w="0" w:type="dxa"/>
            <w:noWrap/>
          </w:tcPr>
          <w:p w14:paraId="6295A1AF" w14:textId="25231EFB" w:rsidR="008C6A46" w:rsidRPr="006C314A" w:rsidRDefault="008C6A46" w:rsidP="008C6A46">
            <w:pPr>
              <w:jc w:val="center"/>
              <w:rPr>
                <w:rFonts w:asciiTheme="minorHAnsi" w:eastAsia="Times New Roman" w:hAnsiTheme="minorHAnsi" w:cstheme="minorHAnsi"/>
                <w:szCs w:val="20"/>
              </w:rPr>
            </w:pPr>
            <w:r w:rsidRPr="00A8234E">
              <w:t>121102040405</w:t>
            </w:r>
          </w:p>
        </w:tc>
        <w:tc>
          <w:tcPr>
            <w:tcW w:w="0" w:type="dxa"/>
            <w:noWrap/>
          </w:tcPr>
          <w:p w14:paraId="2168918A" w14:textId="4F683A8E" w:rsidR="008C6A46" w:rsidRPr="006C314A" w:rsidRDefault="008C6A46" w:rsidP="008C6A46">
            <w:pPr>
              <w:jc w:val="center"/>
              <w:rPr>
                <w:rFonts w:asciiTheme="minorHAnsi" w:eastAsia="Times New Roman" w:hAnsiTheme="minorHAnsi" w:cstheme="minorHAnsi"/>
                <w:szCs w:val="20"/>
              </w:rPr>
            </w:pPr>
            <w:r w:rsidRPr="00DA2D00">
              <w:t>1,727</w:t>
            </w:r>
          </w:p>
        </w:tc>
        <w:tc>
          <w:tcPr>
            <w:tcW w:w="0" w:type="dxa"/>
            <w:noWrap/>
          </w:tcPr>
          <w:p w14:paraId="43A4223D" w14:textId="6C9B3C57" w:rsidR="008C6A46" w:rsidRPr="006C314A" w:rsidRDefault="008C6A46" w:rsidP="008C6A46">
            <w:pPr>
              <w:jc w:val="center"/>
              <w:rPr>
                <w:rFonts w:asciiTheme="minorHAnsi" w:eastAsia="Times New Roman" w:hAnsiTheme="minorHAnsi" w:cstheme="minorHAnsi"/>
                <w:szCs w:val="20"/>
              </w:rPr>
            </w:pPr>
            <w:r w:rsidRPr="00593121">
              <w:t>1,617</w:t>
            </w:r>
          </w:p>
        </w:tc>
        <w:tc>
          <w:tcPr>
            <w:tcW w:w="0" w:type="dxa"/>
            <w:noWrap/>
          </w:tcPr>
          <w:p w14:paraId="0AC26677" w14:textId="1A66BEE2" w:rsidR="008C6A46" w:rsidRPr="006C314A" w:rsidRDefault="008C6A46" w:rsidP="008C6A46">
            <w:pPr>
              <w:jc w:val="center"/>
              <w:rPr>
                <w:rFonts w:asciiTheme="minorHAnsi" w:eastAsia="Times New Roman" w:hAnsiTheme="minorHAnsi" w:cstheme="minorHAnsi"/>
                <w:szCs w:val="20"/>
              </w:rPr>
            </w:pPr>
            <w:r w:rsidRPr="00593121">
              <w:t>110</w:t>
            </w:r>
          </w:p>
        </w:tc>
        <w:tc>
          <w:tcPr>
            <w:tcW w:w="0" w:type="dxa"/>
            <w:noWrap/>
          </w:tcPr>
          <w:p w14:paraId="5EE190B6" w14:textId="72B59F84" w:rsidR="008C6A46" w:rsidRPr="006C314A" w:rsidRDefault="008C6A46" w:rsidP="008C6A46">
            <w:pPr>
              <w:jc w:val="center"/>
              <w:rPr>
                <w:rFonts w:asciiTheme="minorHAnsi" w:eastAsia="Times New Roman" w:hAnsiTheme="minorHAnsi" w:cstheme="minorHAnsi"/>
                <w:szCs w:val="20"/>
              </w:rPr>
            </w:pPr>
            <w:r w:rsidRPr="00572587">
              <w:t>6.4%</w:t>
            </w:r>
          </w:p>
        </w:tc>
        <w:tc>
          <w:tcPr>
            <w:tcW w:w="0" w:type="dxa"/>
            <w:noWrap/>
          </w:tcPr>
          <w:p w14:paraId="0E7979C6" w14:textId="3CB58CBB" w:rsidR="008C6A46" w:rsidRPr="006C314A" w:rsidRDefault="008C6A46" w:rsidP="008C6A46">
            <w:pPr>
              <w:jc w:val="center"/>
              <w:rPr>
                <w:rFonts w:asciiTheme="minorHAnsi" w:eastAsia="Times New Roman" w:hAnsiTheme="minorHAnsi" w:cstheme="minorHAnsi"/>
                <w:szCs w:val="20"/>
              </w:rPr>
            </w:pPr>
            <w:r>
              <w:rPr>
                <w:rFonts w:cstheme="minorHAnsi"/>
                <w:szCs w:val="20"/>
              </w:rPr>
              <w:t>FAIL</w:t>
            </w:r>
          </w:p>
        </w:tc>
        <w:tc>
          <w:tcPr>
            <w:tcW w:w="0" w:type="dxa"/>
            <w:noWrap/>
          </w:tcPr>
          <w:p w14:paraId="65416ABB" w14:textId="1BE4AC7D" w:rsidR="008C6A46" w:rsidRPr="006C314A" w:rsidRDefault="008C6A46" w:rsidP="008C6A46">
            <w:pPr>
              <w:jc w:val="center"/>
              <w:rPr>
                <w:rFonts w:asciiTheme="minorHAnsi" w:eastAsia="Times New Roman" w:hAnsiTheme="minorHAnsi" w:cstheme="minorHAnsi"/>
                <w:szCs w:val="20"/>
              </w:rPr>
            </w:pPr>
            <w:r w:rsidRPr="009A36DF">
              <w:t>32.9</w:t>
            </w:r>
          </w:p>
        </w:tc>
      </w:tr>
      <w:tr w:rsidR="008C6A46" w:rsidRPr="00A33200" w14:paraId="7F133D52" w14:textId="77777777" w:rsidTr="00103782">
        <w:trPr>
          <w:cnfStyle w:val="000000010000" w:firstRow="0" w:lastRow="0" w:firstColumn="0" w:lastColumn="0" w:oddVBand="0" w:evenVBand="0" w:oddHBand="0" w:evenHBand="1" w:firstRowFirstColumn="0" w:firstRowLastColumn="0" w:lastRowFirstColumn="0" w:lastRowLastColumn="0"/>
          <w:trHeight w:val="255"/>
        </w:trPr>
        <w:tc>
          <w:tcPr>
            <w:tcW w:w="0" w:type="dxa"/>
            <w:shd w:val="clear" w:color="auto" w:fill="auto"/>
            <w:vAlign w:val="top"/>
          </w:tcPr>
          <w:p w14:paraId="70FFDDF2" w14:textId="2EBA06FC" w:rsidR="008C6A46" w:rsidRPr="006C314A" w:rsidRDefault="008C6A46" w:rsidP="008C6A46">
            <w:pPr>
              <w:rPr>
                <w:rFonts w:asciiTheme="minorHAnsi" w:eastAsia="Times New Roman" w:hAnsiTheme="minorHAnsi" w:cstheme="minorHAnsi"/>
                <w:szCs w:val="20"/>
              </w:rPr>
            </w:pPr>
            <w:r w:rsidRPr="00DE7043">
              <w:t>Llano Windmill</w:t>
            </w:r>
          </w:p>
        </w:tc>
        <w:tc>
          <w:tcPr>
            <w:tcW w:w="0" w:type="dxa"/>
            <w:shd w:val="clear" w:color="auto" w:fill="auto"/>
            <w:noWrap/>
          </w:tcPr>
          <w:p w14:paraId="22F27E0F" w14:textId="31AAC7A4" w:rsidR="008C6A46" w:rsidRPr="006C314A" w:rsidRDefault="008C6A46" w:rsidP="008C6A46">
            <w:pPr>
              <w:jc w:val="center"/>
              <w:rPr>
                <w:rFonts w:asciiTheme="minorHAnsi" w:eastAsia="Times New Roman" w:hAnsiTheme="minorHAnsi" w:cstheme="minorHAnsi"/>
                <w:szCs w:val="20"/>
              </w:rPr>
            </w:pPr>
            <w:r w:rsidRPr="00A8234E">
              <w:t>121102040307</w:t>
            </w:r>
          </w:p>
        </w:tc>
        <w:tc>
          <w:tcPr>
            <w:tcW w:w="0" w:type="dxa"/>
            <w:shd w:val="clear" w:color="auto" w:fill="auto"/>
            <w:noWrap/>
          </w:tcPr>
          <w:p w14:paraId="4BDAC390" w14:textId="7FB9AD19" w:rsidR="008C6A46" w:rsidRPr="006C314A" w:rsidRDefault="008C6A46" w:rsidP="008C6A46">
            <w:pPr>
              <w:jc w:val="center"/>
              <w:rPr>
                <w:rFonts w:asciiTheme="minorHAnsi" w:eastAsia="Times New Roman" w:hAnsiTheme="minorHAnsi" w:cstheme="minorHAnsi"/>
                <w:szCs w:val="20"/>
              </w:rPr>
            </w:pPr>
            <w:r w:rsidRPr="00DA2D00">
              <w:t>619</w:t>
            </w:r>
          </w:p>
        </w:tc>
        <w:tc>
          <w:tcPr>
            <w:tcW w:w="0" w:type="dxa"/>
            <w:shd w:val="clear" w:color="auto" w:fill="auto"/>
            <w:noWrap/>
          </w:tcPr>
          <w:p w14:paraId="228D5B68" w14:textId="1132A613" w:rsidR="008C6A46" w:rsidRPr="006C314A" w:rsidRDefault="008C6A46" w:rsidP="008C6A46">
            <w:pPr>
              <w:jc w:val="center"/>
              <w:rPr>
                <w:rFonts w:asciiTheme="minorHAnsi" w:eastAsia="Times New Roman" w:hAnsiTheme="minorHAnsi" w:cstheme="minorHAnsi"/>
                <w:szCs w:val="20"/>
              </w:rPr>
            </w:pPr>
            <w:r w:rsidRPr="00593121">
              <w:t>619</w:t>
            </w:r>
          </w:p>
        </w:tc>
        <w:tc>
          <w:tcPr>
            <w:tcW w:w="0" w:type="dxa"/>
            <w:shd w:val="clear" w:color="auto" w:fill="auto"/>
            <w:noWrap/>
          </w:tcPr>
          <w:p w14:paraId="23F8746F" w14:textId="5F19E278" w:rsidR="008C6A46" w:rsidRPr="006C314A" w:rsidRDefault="008C6A46" w:rsidP="008C6A46">
            <w:pPr>
              <w:jc w:val="center"/>
              <w:rPr>
                <w:rFonts w:asciiTheme="minorHAnsi" w:eastAsia="Times New Roman" w:hAnsiTheme="minorHAnsi" w:cstheme="minorHAnsi"/>
                <w:szCs w:val="20"/>
              </w:rPr>
            </w:pPr>
            <w:r w:rsidRPr="00593121">
              <w:t>0</w:t>
            </w:r>
          </w:p>
        </w:tc>
        <w:tc>
          <w:tcPr>
            <w:tcW w:w="0" w:type="dxa"/>
            <w:shd w:val="clear" w:color="auto" w:fill="auto"/>
            <w:noWrap/>
          </w:tcPr>
          <w:p w14:paraId="0D977D06" w14:textId="7F11FEF0" w:rsidR="008C6A46" w:rsidRPr="006C314A" w:rsidRDefault="008C6A46" w:rsidP="008C6A46">
            <w:pPr>
              <w:jc w:val="center"/>
              <w:rPr>
                <w:rFonts w:asciiTheme="minorHAnsi" w:eastAsia="Times New Roman" w:hAnsiTheme="minorHAnsi" w:cstheme="minorHAnsi"/>
                <w:szCs w:val="20"/>
              </w:rPr>
            </w:pPr>
            <w:r w:rsidRPr="00572587">
              <w:t>0.0%</w:t>
            </w:r>
          </w:p>
        </w:tc>
        <w:tc>
          <w:tcPr>
            <w:tcW w:w="0" w:type="dxa"/>
            <w:shd w:val="clear" w:color="auto" w:fill="auto"/>
            <w:noWrap/>
          </w:tcPr>
          <w:p w14:paraId="07A41996" w14:textId="706E4C39" w:rsidR="008C6A46" w:rsidRPr="006C314A" w:rsidRDefault="008C6A46" w:rsidP="008C6A46">
            <w:pPr>
              <w:jc w:val="center"/>
              <w:rPr>
                <w:rFonts w:asciiTheme="minorHAnsi" w:eastAsia="Times New Roman" w:hAnsiTheme="minorHAnsi" w:cstheme="minorHAnsi"/>
                <w:szCs w:val="20"/>
              </w:rPr>
            </w:pPr>
            <w:r>
              <w:rPr>
                <w:rFonts w:cstheme="minorHAnsi"/>
                <w:szCs w:val="20"/>
              </w:rPr>
              <w:t>FAIL</w:t>
            </w:r>
          </w:p>
        </w:tc>
        <w:tc>
          <w:tcPr>
            <w:tcW w:w="0" w:type="dxa"/>
            <w:shd w:val="clear" w:color="auto" w:fill="auto"/>
            <w:noWrap/>
          </w:tcPr>
          <w:p w14:paraId="3D765121" w14:textId="526F1D78" w:rsidR="008C6A46" w:rsidRPr="006C314A" w:rsidRDefault="008C6A46" w:rsidP="008C6A46">
            <w:pPr>
              <w:jc w:val="center"/>
              <w:rPr>
                <w:rFonts w:asciiTheme="minorHAnsi" w:eastAsia="Times New Roman" w:hAnsiTheme="minorHAnsi" w:cstheme="minorHAnsi"/>
                <w:szCs w:val="20"/>
              </w:rPr>
            </w:pPr>
            <w:r w:rsidRPr="009A36DF">
              <w:t>25.0</w:t>
            </w:r>
          </w:p>
        </w:tc>
      </w:tr>
      <w:tr w:rsidR="008C6A46" w:rsidRPr="00A33200" w14:paraId="4FDEF7B8" w14:textId="77777777" w:rsidTr="00103782">
        <w:trPr>
          <w:cnfStyle w:val="000000100000" w:firstRow="0" w:lastRow="0" w:firstColumn="0" w:lastColumn="0" w:oddVBand="0" w:evenVBand="0" w:oddHBand="1" w:evenHBand="0" w:firstRowFirstColumn="0" w:firstRowLastColumn="0" w:lastRowFirstColumn="0" w:lastRowLastColumn="0"/>
          <w:trHeight w:val="255"/>
        </w:trPr>
        <w:tc>
          <w:tcPr>
            <w:tcW w:w="0" w:type="dxa"/>
            <w:vAlign w:val="top"/>
          </w:tcPr>
          <w:p w14:paraId="202466EE" w14:textId="6D05E076" w:rsidR="008C6A46" w:rsidRPr="006C314A" w:rsidRDefault="008C6A46" w:rsidP="008C6A46">
            <w:pPr>
              <w:rPr>
                <w:rFonts w:asciiTheme="minorHAnsi" w:eastAsia="Times New Roman" w:hAnsiTheme="minorHAnsi" w:cstheme="minorHAnsi"/>
                <w:szCs w:val="20"/>
              </w:rPr>
            </w:pPr>
            <w:r w:rsidRPr="00DE7043">
              <w:t>Lower Narciseno Creek</w:t>
            </w:r>
          </w:p>
        </w:tc>
        <w:tc>
          <w:tcPr>
            <w:tcW w:w="0" w:type="dxa"/>
            <w:noWrap/>
          </w:tcPr>
          <w:p w14:paraId="2F8D80C5" w14:textId="1580F67F" w:rsidR="008C6A46" w:rsidRPr="006C314A" w:rsidRDefault="008C6A46" w:rsidP="008C6A46">
            <w:pPr>
              <w:jc w:val="center"/>
              <w:rPr>
                <w:rFonts w:asciiTheme="minorHAnsi" w:eastAsia="Times New Roman" w:hAnsiTheme="minorHAnsi" w:cstheme="minorHAnsi"/>
                <w:szCs w:val="20"/>
              </w:rPr>
            </w:pPr>
            <w:r w:rsidRPr="00A8234E">
              <w:t>121102040107</w:t>
            </w:r>
          </w:p>
        </w:tc>
        <w:tc>
          <w:tcPr>
            <w:tcW w:w="0" w:type="dxa"/>
            <w:noWrap/>
          </w:tcPr>
          <w:p w14:paraId="6291C3E8" w14:textId="0F7D21B5" w:rsidR="008C6A46" w:rsidRPr="006C314A" w:rsidRDefault="008C6A46" w:rsidP="008C6A46">
            <w:pPr>
              <w:jc w:val="center"/>
              <w:rPr>
                <w:rFonts w:asciiTheme="minorHAnsi" w:eastAsia="Times New Roman" w:hAnsiTheme="minorHAnsi" w:cstheme="minorHAnsi"/>
                <w:szCs w:val="20"/>
              </w:rPr>
            </w:pPr>
            <w:r w:rsidRPr="00DA2D00">
              <w:t>1,440</w:t>
            </w:r>
          </w:p>
        </w:tc>
        <w:tc>
          <w:tcPr>
            <w:tcW w:w="0" w:type="dxa"/>
            <w:noWrap/>
          </w:tcPr>
          <w:p w14:paraId="0D1579EB" w14:textId="4E82DFBD" w:rsidR="008C6A46" w:rsidRPr="006C314A" w:rsidRDefault="008C6A46" w:rsidP="008C6A46">
            <w:pPr>
              <w:jc w:val="center"/>
              <w:rPr>
                <w:rFonts w:asciiTheme="minorHAnsi" w:eastAsia="Times New Roman" w:hAnsiTheme="minorHAnsi" w:cstheme="minorHAnsi"/>
                <w:szCs w:val="20"/>
              </w:rPr>
            </w:pPr>
            <w:r w:rsidRPr="00593121">
              <w:t>1,116</w:t>
            </w:r>
          </w:p>
        </w:tc>
        <w:tc>
          <w:tcPr>
            <w:tcW w:w="0" w:type="dxa"/>
            <w:noWrap/>
          </w:tcPr>
          <w:p w14:paraId="0BF2EFA9" w14:textId="0DCE3E57" w:rsidR="008C6A46" w:rsidRPr="006C314A" w:rsidRDefault="008C6A46" w:rsidP="008C6A46">
            <w:pPr>
              <w:jc w:val="center"/>
              <w:rPr>
                <w:rFonts w:asciiTheme="minorHAnsi" w:eastAsia="Times New Roman" w:hAnsiTheme="minorHAnsi" w:cstheme="minorHAnsi"/>
                <w:szCs w:val="20"/>
              </w:rPr>
            </w:pPr>
            <w:r w:rsidRPr="00593121">
              <w:t>324</w:t>
            </w:r>
          </w:p>
        </w:tc>
        <w:tc>
          <w:tcPr>
            <w:tcW w:w="0" w:type="dxa"/>
            <w:noWrap/>
          </w:tcPr>
          <w:p w14:paraId="01E0DE38" w14:textId="3C3A3991" w:rsidR="008C6A46" w:rsidRPr="006C314A" w:rsidRDefault="008C6A46" w:rsidP="008C6A46">
            <w:pPr>
              <w:jc w:val="center"/>
              <w:rPr>
                <w:rFonts w:asciiTheme="minorHAnsi" w:eastAsia="Times New Roman" w:hAnsiTheme="minorHAnsi" w:cstheme="minorHAnsi"/>
                <w:szCs w:val="20"/>
              </w:rPr>
            </w:pPr>
            <w:r w:rsidRPr="00572587">
              <w:t>22.5%</w:t>
            </w:r>
          </w:p>
        </w:tc>
        <w:tc>
          <w:tcPr>
            <w:tcW w:w="0" w:type="dxa"/>
            <w:noWrap/>
          </w:tcPr>
          <w:p w14:paraId="2AB9CA2F" w14:textId="20BF3EBA" w:rsidR="008C6A46" w:rsidRPr="006C314A" w:rsidRDefault="008C6A46" w:rsidP="008C6A46">
            <w:pPr>
              <w:jc w:val="center"/>
              <w:rPr>
                <w:rFonts w:asciiTheme="minorHAnsi" w:eastAsia="Times New Roman" w:hAnsiTheme="minorHAnsi" w:cstheme="minorHAnsi"/>
                <w:szCs w:val="20"/>
              </w:rPr>
            </w:pPr>
            <w:r>
              <w:rPr>
                <w:rFonts w:cstheme="minorHAnsi"/>
                <w:szCs w:val="20"/>
              </w:rPr>
              <w:t>FAIL</w:t>
            </w:r>
          </w:p>
        </w:tc>
        <w:tc>
          <w:tcPr>
            <w:tcW w:w="0" w:type="dxa"/>
            <w:noWrap/>
          </w:tcPr>
          <w:p w14:paraId="348E3DA0" w14:textId="63D6313F" w:rsidR="008C6A46" w:rsidRPr="006C314A" w:rsidRDefault="008C6A46" w:rsidP="008C6A46">
            <w:pPr>
              <w:jc w:val="center"/>
              <w:rPr>
                <w:rFonts w:asciiTheme="minorHAnsi" w:eastAsia="Times New Roman" w:hAnsiTheme="minorHAnsi" w:cstheme="minorHAnsi"/>
                <w:szCs w:val="20"/>
              </w:rPr>
            </w:pPr>
            <w:r w:rsidRPr="009A36DF">
              <w:t>24.4</w:t>
            </w:r>
          </w:p>
        </w:tc>
      </w:tr>
      <w:tr w:rsidR="008C6A46" w:rsidRPr="00A33200" w14:paraId="4B3C01E5" w14:textId="77777777" w:rsidTr="00103782">
        <w:trPr>
          <w:cnfStyle w:val="000000010000" w:firstRow="0" w:lastRow="0" w:firstColumn="0" w:lastColumn="0" w:oddVBand="0" w:evenVBand="0" w:oddHBand="0" w:evenHBand="1" w:firstRowFirstColumn="0" w:firstRowLastColumn="0" w:lastRowFirstColumn="0" w:lastRowLastColumn="0"/>
          <w:trHeight w:val="255"/>
        </w:trPr>
        <w:tc>
          <w:tcPr>
            <w:tcW w:w="0" w:type="dxa"/>
            <w:shd w:val="clear" w:color="auto" w:fill="auto"/>
            <w:vAlign w:val="top"/>
          </w:tcPr>
          <w:p w14:paraId="37D22A75" w14:textId="2B2C2943" w:rsidR="008C6A46" w:rsidRPr="006C314A" w:rsidRDefault="008C6A46" w:rsidP="008C6A46">
            <w:pPr>
              <w:rPr>
                <w:rFonts w:asciiTheme="minorHAnsi" w:eastAsia="Times New Roman" w:hAnsiTheme="minorHAnsi" w:cstheme="minorHAnsi"/>
                <w:szCs w:val="20"/>
              </w:rPr>
            </w:pPr>
            <w:r w:rsidRPr="00DE7043">
              <w:t>Lower Piedras Pintas Creek</w:t>
            </w:r>
          </w:p>
        </w:tc>
        <w:tc>
          <w:tcPr>
            <w:tcW w:w="0" w:type="dxa"/>
            <w:shd w:val="clear" w:color="auto" w:fill="auto"/>
            <w:noWrap/>
          </w:tcPr>
          <w:p w14:paraId="14B39177" w14:textId="5837ADFB" w:rsidR="008C6A46" w:rsidRPr="006C314A" w:rsidRDefault="008C6A46" w:rsidP="008C6A46">
            <w:pPr>
              <w:jc w:val="center"/>
              <w:rPr>
                <w:rFonts w:asciiTheme="minorHAnsi" w:eastAsia="Times New Roman" w:hAnsiTheme="minorHAnsi" w:cstheme="minorHAnsi"/>
                <w:szCs w:val="20"/>
              </w:rPr>
            </w:pPr>
            <w:r w:rsidRPr="00A8234E">
              <w:t>121102040105</w:t>
            </w:r>
          </w:p>
        </w:tc>
        <w:tc>
          <w:tcPr>
            <w:tcW w:w="0" w:type="dxa"/>
            <w:shd w:val="clear" w:color="auto" w:fill="auto"/>
            <w:noWrap/>
          </w:tcPr>
          <w:p w14:paraId="47E0363B" w14:textId="6B1A4A53" w:rsidR="008C6A46" w:rsidRPr="006C314A" w:rsidRDefault="008C6A46" w:rsidP="008C6A46">
            <w:pPr>
              <w:jc w:val="center"/>
              <w:rPr>
                <w:rFonts w:asciiTheme="minorHAnsi" w:eastAsia="Times New Roman" w:hAnsiTheme="minorHAnsi" w:cstheme="minorHAnsi"/>
                <w:szCs w:val="20"/>
              </w:rPr>
            </w:pPr>
            <w:r w:rsidRPr="00DA2D00">
              <w:t>1,135</w:t>
            </w:r>
          </w:p>
        </w:tc>
        <w:tc>
          <w:tcPr>
            <w:tcW w:w="0" w:type="dxa"/>
            <w:shd w:val="clear" w:color="auto" w:fill="auto"/>
            <w:noWrap/>
          </w:tcPr>
          <w:p w14:paraId="7F8D5184" w14:textId="6AA251AE" w:rsidR="008C6A46" w:rsidRPr="006C314A" w:rsidRDefault="008C6A46" w:rsidP="008C6A46">
            <w:pPr>
              <w:jc w:val="center"/>
              <w:rPr>
                <w:rFonts w:asciiTheme="minorHAnsi" w:eastAsia="Times New Roman" w:hAnsiTheme="minorHAnsi" w:cstheme="minorHAnsi"/>
                <w:szCs w:val="20"/>
              </w:rPr>
            </w:pPr>
            <w:r w:rsidRPr="00593121">
              <w:t>1,031</w:t>
            </w:r>
          </w:p>
        </w:tc>
        <w:tc>
          <w:tcPr>
            <w:tcW w:w="0" w:type="dxa"/>
            <w:shd w:val="clear" w:color="auto" w:fill="auto"/>
            <w:noWrap/>
          </w:tcPr>
          <w:p w14:paraId="6B7D3E38" w14:textId="7024600B" w:rsidR="008C6A46" w:rsidRPr="006C314A" w:rsidRDefault="008C6A46" w:rsidP="008C6A46">
            <w:pPr>
              <w:jc w:val="center"/>
              <w:rPr>
                <w:rFonts w:asciiTheme="minorHAnsi" w:eastAsia="Times New Roman" w:hAnsiTheme="minorHAnsi" w:cstheme="minorHAnsi"/>
                <w:szCs w:val="20"/>
              </w:rPr>
            </w:pPr>
            <w:r w:rsidRPr="00593121">
              <w:t>104</w:t>
            </w:r>
          </w:p>
        </w:tc>
        <w:tc>
          <w:tcPr>
            <w:tcW w:w="0" w:type="dxa"/>
            <w:shd w:val="clear" w:color="auto" w:fill="auto"/>
            <w:noWrap/>
          </w:tcPr>
          <w:p w14:paraId="3EC8E18E" w14:textId="3E856C0D" w:rsidR="008C6A46" w:rsidRPr="006C314A" w:rsidRDefault="008C6A46" w:rsidP="008C6A46">
            <w:pPr>
              <w:jc w:val="center"/>
              <w:rPr>
                <w:rFonts w:asciiTheme="minorHAnsi" w:eastAsia="Times New Roman" w:hAnsiTheme="minorHAnsi" w:cstheme="minorHAnsi"/>
                <w:szCs w:val="20"/>
              </w:rPr>
            </w:pPr>
            <w:r w:rsidRPr="00572587">
              <w:t>9.2%</w:t>
            </w:r>
          </w:p>
        </w:tc>
        <w:tc>
          <w:tcPr>
            <w:tcW w:w="0" w:type="dxa"/>
            <w:shd w:val="clear" w:color="auto" w:fill="auto"/>
            <w:noWrap/>
          </w:tcPr>
          <w:p w14:paraId="3B81DE20" w14:textId="1F8EF17C" w:rsidR="008C6A46" w:rsidRPr="006C314A" w:rsidRDefault="008C6A46" w:rsidP="008C6A46">
            <w:pPr>
              <w:jc w:val="center"/>
              <w:rPr>
                <w:rFonts w:asciiTheme="minorHAnsi" w:eastAsia="Times New Roman" w:hAnsiTheme="minorHAnsi" w:cstheme="minorHAnsi"/>
                <w:szCs w:val="20"/>
              </w:rPr>
            </w:pPr>
            <w:r>
              <w:rPr>
                <w:rFonts w:cstheme="minorHAnsi"/>
                <w:szCs w:val="20"/>
              </w:rPr>
              <w:t>FAIL</w:t>
            </w:r>
          </w:p>
        </w:tc>
        <w:tc>
          <w:tcPr>
            <w:tcW w:w="0" w:type="dxa"/>
            <w:shd w:val="clear" w:color="auto" w:fill="auto"/>
            <w:noWrap/>
          </w:tcPr>
          <w:p w14:paraId="00334DCB" w14:textId="49D2F5D1" w:rsidR="008C6A46" w:rsidRPr="006C314A" w:rsidRDefault="008C6A46" w:rsidP="008C6A46">
            <w:pPr>
              <w:jc w:val="center"/>
              <w:rPr>
                <w:rFonts w:asciiTheme="minorHAnsi" w:eastAsia="Times New Roman" w:hAnsiTheme="minorHAnsi" w:cstheme="minorHAnsi"/>
                <w:szCs w:val="20"/>
              </w:rPr>
            </w:pPr>
            <w:r w:rsidRPr="009A36DF">
              <w:t>26.4</w:t>
            </w:r>
          </w:p>
        </w:tc>
      </w:tr>
      <w:tr w:rsidR="008C6A46" w:rsidRPr="00A33200" w14:paraId="0CF0AC13" w14:textId="77777777" w:rsidTr="00103782">
        <w:trPr>
          <w:cnfStyle w:val="000000100000" w:firstRow="0" w:lastRow="0" w:firstColumn="0" w:lastColumn="0" w:oddVBand="0" w:evenVBand="0" w:oddHBand="1" w:evenHBand="0" w:firstRowFirstColumn="0" w:firstRowLastColumn="0" w:lastRowFirstColumn="0" w:lastRowLastColumn="0"/>
          <w:trHeight w:val="255"/>
        </w:trPr>
        <w:tc>
          <w:tcPr>
            <w:tcW w:w="0" w:type="dxa"/>
            <w:vAlign w:val="top"/>
          </w:tcPr>
          <w:p w14:paraId="58217AEB" w14:textId="3D2D2F9D" w:rsidR="008C6A46" w:rsidRPr="006C314A" w:rsidRDefault="008C6A46" w:rsidP="008C6A46">
            <w:pPr>
              <w:rPr>
                <w:rFonts w:asciiTheme="minorHAnsi" w:eastAsia="Times New Roman" w:hAnsiTheme="minorHAnsi" w:cstheme="minorHAnsi"/>
                <w:szCs w:val="20"/>
              </w:rPr>
            </w:pPr>
            <w:r w:rsidRPr="00DE7043">
              <w:t>Lower Rosita Creek</w:t>
            </w:r>
          </w:p>
        </w:tc>
        <w:tc>
          <w:tcPr>
            <w:tcW w:w="0" w:type="dxa"/>
            <w:noWrap/>
          </w:tcPr>
          <w:p w14:paraId="17757199" w14:textId="098867F7" w:rsidR="008C6A46" w:rsidRPr="006C314A" w:rsidRDefault="008C6A46" w:rsidP="008C6A46">
            <w:pPr>
              <w:jc w:val="center"/>
              <w:rPr>
                <w:rFonts w:asciiTheme="minorHAnsi" w:eastAsia="Times New Roman" w:hAnsiTheme="minorHAnsi" w:cstheme="minorHAnsi"/>
                <w:szCs w:val="20"/>
              </w:rPr>
            </w:pPr>
            <w:r w:rsidRPr="00A8234E">
              <w:t>121102040304</w:t>
            </w:r>
          </w:p>
        </w:tc>
        <w:tc>
          <w:tcPr>
            <w:tcW w:w="0" w:type="dxa"/>
            <w:noWrap/>
          </w:tcPr>
          <w:p w14:paraId="0F93C776" w14:textId="51091E9C" w:rsidR="008C6A46" w:rsidRPr="006C314A" w:rsidRDefault="008C6A46" w:rsidP="008C6A46">
            <w:pPr>
              <w:jc w:val="center"/>
              <w:rPr>
                <w:rFonts w:asciiTheme="minorHAnsi" w:eastAsia="Times New Roman" w:hAnsiTheme="minorHAnsi" w:cstheme="minorHAnsi"/>
                <w:szCs w:val="20"/>
              </w:rPr>
            </w:pPr>
            <w:r w:rsidRPr="00DA2D00">
              <w:t>1,173</w:t>
            </w:r>
          </w:p>
        </w:tc>
        <w:tc>
          <w:tcPr>
            <w:tcW w:w="0" w:type="dxa"/>
            <w:noWrap/>
          </w:tcPr>
          <w:p w14:paraId="3357BB48" w14:textId="65E82322" w:rsidR="008C6A46" w:rsidRPr="006C314A" w:rsidRDefault="008C6A46" w:rsidP="008C6A46">
            <w:pPr>
              <w:jc w:val="center"/>
              <w:rPr>
                <w:rFonts w:asciiTheme="minorHAnsi" w:eastAsia="Times New Roman" w:hAnsiTheme="minorHAnsi" w:cstheme="minorHAnsi"/>
                <w:szCs w:val="20"/>
              </w:rPr>
            </w:pPr>
            <w:r w:rsidRPr="00593121">
              <w:t>1,173</w:t>
            </w:r>
          </w:p>
        </w:tc>
        <w:tc>
          <w:tcPr>
            <w:tcW w:w="0" w:type="dxa"/>
            <w:noWrap/>
          </w:tcPr>
          <w:p w14:paraId="47B88296" w14:textId="1598AEBD" w:rsidR="008C6A46" w:rsidRPr="006C314A" w:rsidRDefault="008C6A46" w:rsidP="008C6A46">
            <w:pPr>
              <w:jc w:val="center"/>
              <w:rPr>
                <w:rFonts w:asciiTheme="minorHAnsi" w:eastAsia="Times New Roman" w:hAnsiTheme="minorHAnsi" w:cstheme="minorHAnsi"/>
                <w:szCs w:val="20"/>
              </w:rPr>
            </w:pPr>
            <w:r w:rsidRPr="00593121">
              <w:t>0</w:t>
            </w:r>
          </w:p>
        </w:tc>
        <w:tc>
          <w:tcPr>
            <w:tcW w:w="0" w:type="dxa"/>
            <w:noWrap/>
          </w:tcPr>
          <w:p w14:paraId="0C768EA2" w14:textId="1D7444E8" w:rsidR="008C6A46" w:rsidRPr="006C314A" w:rsidRDefault="008C6A46" w:rsidP="008C6A46">
            <w:pPr>
              <w:jc w:val="center"/>
              <w:rPr>
                <w:rFonts w:asciiTheme="minorHAnsi" w:eastAsia="Times New Roman" w:hAnsiTheme="minorHAnsi" w:cstheme="minorHAnsi"/>
                <w:szCs w:val="20"/>
              </w:rPr>
            </w:pPr>
            <w:r w:rsidRPr="00572587">
              <w:t>0.0%</w:t>
            </w:r>
          </w:p>
        </w:tc>
        <w:tc>
          <w:tcPr>
            <w:tcW w:w="0" w:type="dxa"/>
            <w:noWrap/>
          </w:tcPr>
          <w:p w14:paraId="3B4AA409" w14:textId="10842D42" w:rsidR="008C6A46" w:rsidRPr="006C314A" w:rsidRDefault="008C6A46" w:rsidP="008C6A46">
            <w:pPr>
              <w:jc w:val="center"/>
              <w:rPr>
                <w:rFonts w:asciiTheme="minorHAnsi" w:eastAsia="Times New Roman" w:hAnsiTheme="minorHAnsi" w:cstheme="minorHAnsi"/>
                <w:szCs w:val="20"/>
              </w:rPr>
            </w:pPr>
            <w:r>
              <w:rPr>
                <w:rFonts w:cstheme="minorHAnsi"/>
                <w:szCs w:val="20"/>
              </w:rPr>
              <w:t>FAIL</w:t>
            </w:r>
          </w:p>
        </w:tc>
        <w:tc>
          <w:tcPr>
            <w:tcW w:w="0" w:type="dxa"/>
            <w:noWrap/>
          </w:tcPr>
          <w:p w14:paraId="3983B62D" w14:textId="39C90090" w:rsidR="008C6A46" w:rsidRPr="006C314A" w:rsidRDefault="008C6A46" w:rsidP="008C6A46">
            <w:pPr>
              <w:jc w:val="center"/>
              <w:rPr>
                <w:rFonts w:asciiTheme="minorHAnsi" w:eastAsia="Times New Roman" w:hAnsiTheme="minorHAnsi" w:cstheme="minorHAnsi"/>
                <w:szCs w:val="20"/>
              </w:rPr>
            </w:pPr>
            <w:r w:rsidRPr="009A36DF">
              <w:t>25.3</w:t>
            </w:r>
          </w:p>
        </w:tc>
      </w:tr>
      <w:tr w:rsidR="008C6A46" w:rsidRPr="00A33200" w14:paraId="61AA8299" w14:textId="77777777" w:rsidTr="00103782">
        <w:trPr>
          <w:cnfStyle w:val="000000010000" w:firstRow="0" w:lastRow="0" w:firstColumn="0" w:lastColumn="0" w:oddVBand="0" w:evenVBand="0" w:oddHBand="0" w:evenHBand="1" w:firstRowFirstColumn="0" w:firstRowLastColumn="0" w:lastRowFirstColumn="0" w:lastRowLastColumn="0"/>
          <w:trHeight w:val="255"/>
        </w:trPr>
        <w:tc>
          <w:tcPr>
            <w:tcW w:w="0" w:type="dxa"/>
            <w:shd w:val="clear" w:color="auto" w:fill="auto"/>
            <w:vAlign w:val="top"/>
          </w:tcPr>
          <w:p w14:paraId="08061292" w14:textId="6F276801" w:rsidR="008C6A46" w:rsidRPr="006C314A" w:rsidRDefault="008C6A46" w:rsidP="008C6A46">
            <w:pPr>
              <w:rPr>
                <w:rFonts w:asciiTheme="minorHAnsi" w:eastAsia="Times New Roman" w:hAnsiTheme="minorHAnsi" w:cstheme="minorHAnsi"/>
                <w:szCs w:val="20"/>
              </w:rPr>
            </w:pPr>
            <w:r w:rsidRPr="00DE7043">
              <w:lastRenderedPageBreak/>
              <w:t>Middle Rosita Creek</w:t>
            </w:r>
          </w:p>
        </w:tc>
        <w:tc>
          <w:tcPr>
            <w:tcW w:w="0" w:type="dxa"/>
            <w:shd w:val="clear" w:color="auto" w:fill="auto"/>
            <w:noWrap/>
          </w:tcPr>
          <w:p w14:paraId="6C033152" w14:textId="55CDEA72" w:rsidR="008C6A46" w:rsidRPr="006C314A" w:rsidRDefault="008C6A46" w:rsidP="008C6A46">
            <w:pPr>
              <w:jc w:val="center"/>
              <w:rPr>
                <w:rFonts w:asciiTheme="minorHAnsi" w:eastAsia="Times New Roman" w:hAnsiTheme="minorHAnsi" w:cstheme="minorHAnsi"/>
                <w:szCs w:val="20"/>
              </w:rPr>
            </w:pPr>
            <w:r w:rsidRPr="00A8234E">
              <w:t>121102040303</w:t>
            </w:r>
          </w:p>
        </w:tc>
        <w:tc>
          <w:tcPr>
            <w:tcW w:w="0" w:type="dxa"/>
            <w:shd w:val="clear" w:color="auto" w:fill="auto"/>
            <w:noWrap/>
          </w:tcPr>
          <w:p w14:paraId="5187FF2A" w14:textId="57A7E976" w:rsidR="008C6A46" w:rsidRPr="006C314A" w:rsidRDefault="008C6A46" w:rsidP="008C6A46">
            <w:pPr>
              <w:jc w:val="center"/>
              <w:rPr>
                <w:rFonts w:asciiTheme="minorHAnsi" w:eastAsia="Times New Roman" w:hAnsiTheme="minorHAnsi" w:cstheme="minorHAnsi"/>
                <w:szCs w:val="20"/>
              </w:rPr>
            </w:pPr>
            <w:r w:rsidRPr="00DA2D00">
              <w:t>744</w:t>
            </w:r>
          </w:p>
        </w:tc>
        <w:tc>
          <w:tcPr>
            <w:tcW w:w="0" w:type="dxa"/>
            <w:shd w:val="clear" w:color="auto" w:fill="auto"/>
            <w:noWrap/>
          </w:tcPr>
          <w:p w14:paraId="6954C925" w14:textId="5FB429BC" w:rsidR="008C6A46" w:rsidRPr="006C314A" w:rsidRDefault="008C6A46" w:rsidP="008C6A46">
            <w:pPr>
              <w:jc w:val="center"/>
              <w:rPr>
                <w:rFonts w:asciiTheme="minorHAnsi" w:eastAsia="Times New Roman" w:hAnsiTheme="minorHAnsi" w:cstheme="minorHAnsi"/>
                <w:szCs w:val="20"/>
              </w:rPr>
            </w:pPr>
            <w:r w:rsidRPr="00593121">
              <w:t>737</w:t>
            </w:r>
          </w:p>
        </w:tc>
        <w:tc>
          <w:tcPr>
            <w:tcW w:w="0" w:type="dxa"/>
            <w:shd w:val="clear" w:color="auto" w:fill="auto"/>
            <w:noWrap/>
          </w:tcPr>
          <w:p w14:paraId="74B576F1" w14:textId="1DB1F148" w:rsidR="008C6A46" w:rsidRPr="006C314A" w:rsidRDefault="008C6A46" w:rsidP="008C6A46">
            <w:pPr>
              <w:jc w:val="center"/>
              <w:rPr>
                <w:rFonts w:asciiTheme="minorHAnsi" w:eastAsia="Times New Roman" w:hAnsiTheme="minorHAnsi" w:cstheme="minorHAnsi"/>
                <w:szCs w:val="20"/>
              </w:rPr>
            </w:pPr>
            <w:r w:rsidRPr="00593121">
              <w:t>7</w:t>
            </w:r>
          </w:p>
        </w:tc>
        <w:tc>
          <w:tcPr>
            <w:tcW w:w="0" w:type="dxa"/>
            <w:shd w:val="clear" w:color="auto" w:fill="auto"/>
            <w:noWrap/>
          </w:tcPr>
          <w:p w14:paraId="70A0E7F8" w14:textId="4E8224C8" w:rsidR="008C6A46" w:rsidRPr="006C314A" w:rsidRDefault="008C6A46" w:rsidP="008C6A46">
            <w:pPr>
              <w:jc w:val="center"/>
              <w:rPr>
                <w:rFonts w:asciiTheme="minorHAnsi" w:eastAsia="Times New Roman" w:hAnsiTheme="minorHAnsi" w:cstheme="minorHAnsi"/>
                <w:szCs w:val="20"/>
              </w:rPr>
            </w:pPr>
            <w:r w:rsidRPr="00572587">
              <w:t>0.9%</w:t>
            </w:r>
          </w:p>
        </w:tc>
        <w:tc>
          <w:tcPr>
            <w:tcW w:w="0" w:type="dxa"/>
            <w:shd w:val="clear" w:color="auto" w:fill="auto"/>
            <w:noWrap/>
          </w:tcPr>
          <w:p w14:paraId="67F00F00" w14:textId="71C9ED63" w:rsidR="008C6A46" w:rsidRPr="006C314A" w:rsidRDefault="008C6A46" w:rsidP="008C6A46">
            <w:pPr>
              <w:jc w:val="center"/>
              <w:rPr>
                <w:rFonts w:asciiTheme="minorHAnsi" w:eastAsia="Times New Roman" w:hAnsiTheme="minorHAnsi" w:cstheme="minorHAnsi"/>
                <w:szCs w:val="20"/>
              </w:rPr>
            </w:pPr>
            <w:r>
              <w:rPr>
                <w:rFonts w:cstheme="minorHAnsi"/>
                <w:szCs w:val="20"/>
              </w:rPr>
              <w:t>FAIL</w:t>
            </w:r>
          </w:p>
        </w:tc>
        <w:tc>
          <w:tcPr>
            <w:tcW w:w="0" w:type="dxa"/>
            <w:shd w:val="clear" w:color="auto" w:fill="auto"/>
            <w:noWrap/>
          </w:tcPr>
          <w:p w14:paraId="7F7C6137" w14:textId="6AA4DBE9" w:rsidR="008C6A46" w:rsidRPr="006C314A" w:rsidRDefault="008C6A46" w:rsidP="008C6A46">
            <w:pPr>
              <w:jc w:val="center"/>
              <w:rPr>
                <w:rFonts w:asciiTheme="minorHAnsi" w:eastAsia="Times New Roman" w:hAnsiTheme="minorHAnsi" w:cstheme="minorHAnsi"/>
                <w:szCs w:val="20"/>
              </w:rPr>
            </w:pPr>
            <w:r w:rsidRPr="009A36DF">
              <w:t>24.8</w:t>
            </w:r>
          </w:p>
        </w:tc>
      </w:tr>
      <w:tr w:rsidR="008C6A46" w:rsidRPr="00A33200" w14:paraId="1AC575B1" w14:textId="77777777" w:rsidTr="00103782">
        <w:trPr>
          <w:cnfStyle w:val="000000100000" w:firstRow="0" w:lastRow="0" w:firstColumn="0" w:lastColumn="0" w:oddVBand="0" w:evenVBand="0" w:oddHBand="1" w:evenHBand="0" w:firstRowFirstColumn="0" w:firstRowLastColumn="0" w:lastRowFirstColumn="0" w:lastRowLastColumn="0"/>
          <w:trHeight w:val="255"/>
        </w:trPr>
        <w:tc>
          <w:tcPr>
            <w:tcW w:w="0" w:type="dxa"/>
            <w:vAlign w:val="top"/>
          </w:tcPr>
          <w:p w14:paraId="65611EF1" w14:textId="519557AE" w:rsidR="008C6A46" w:rsidRPr="006C314A" w:rsidRDefault="008C6A46" w:rsidP="008C6A46">
            <w:pPr>
              <w:rPr>
                <w:rFonts w:asciiTheme="minorHAnsi" w:eastAsia="Times New Roman" w:hAnsiTheme="minorHAnsi" w:cstheme="minorHAnsi"/>
                <w:szCs w:val="20"/>
              </w:rPr>
            </w:pPr>
            <w:r w:rsidRPr="00DE7043">
              <w:t>Muerto Creek-Chiltipin Creek</w:t>
            </w:r>
          </w:p>
        </w:tc>
        <w:tc>
          <w:tcPr>
            <w:tcW w:w="0" w:type="dxa"/>
            <w:noWrap/>
          </w:tcPr>
          <w:p w14:paraId="59ECEAF3" w14:textId="69518679" w:rsidR="008C6A46" w:rsidRPr="006C314A" w:rsidRDefault="008C6A46" w:rsidP="008C6A46">
            <w:pPr>
              <w:jc w:val="center"/>
              <w:rPr>
                <w:rFonts w:asciiTheme="minorHAnsi" w:eastAsia="Times New Roman" w:hAnsiTheme="minorHAnsi" w:cstheme="minorHAnsi"/>
                <w:szCs w:val="20"/>
              </w:rPr>
            </w:pPr>
            <w:r w:rsidRPr="00A8234E">
              <w:t>121102040403</w:t>
            </w:r>
          </w:p>
        </w:tc>
        <w:tc>
          <w:tcPr>
            <w:tcW w:w="0" w:type="dxa"/>
            <w:noWrap/>
          </w:tcPr>
          <w:p w14:paraId="70FE5F97" w14:textId="77A0CF1B" w:rsidR="008C6A46" w:rsidRPr="006C314A" w:rsidRDefault="008C6A46" w:rsidP="008C6A46">
            <w:pPr>
              <w:jc w:val="center"/>
              <w:rPr>
                <w:rFonts w:asciiTheme="minorHAnsi" w:eastAsia="Times New Roman" w:hAnsiTheme="minorHAnsi" w:cstheme="minorHAnsi"/>
                <w:szCs w:val="20"/>
              </w:rPr>
            </w:pPr>
            <w:r w:rsidRPr="00DA2D00">
              <w:t>3,852</w:t>
            </w:r>
          </w:p>
        </w:tc>
        <w:tc>
          <w:tcPr>
            <w:tcW w:w="0" w:type="dxa"/>
            <w:noWrap/>
          </w:tcPr>
          <w:p w14:paraId="69A61299" w14:textId="6F364860" w:rsidR="008C6A46" w:rsidRPr="006C314A" w:rsidRDefault="008C6A46" w:rsidP="008C6A46">
            <w:pPr>
              <w:jc w:val="center"/>
              <w:rPr>
                <w:rFonts w:asciiTheme="minorHAnsi" w:eastAsia="Times New Roman" w:hAnsiTheme="minorHAnsi" w:cstheme="minorHAnsi"/>
                <w:szCs w:val="20"/>
              </w:rPr>
            </w:pPr>
            <w:r w:rsidRPr="00593121">
              <w:t>3,852</w:t>
            </w:r>
          </w:p>
        </w:tc>
        <w:tc>
          <w:tcPr>
            <w:tcW w:w="0" w:type="dxa"/>
            <w:noWrap/>
          </w:tcPr>
          <w:p w14:paraId="23246342" w14:textId="10837799" w:rsidR="008C6A46" w:rsidRPr="006C314A" w:rsidRDefault="008C6A46" w:rsidP="008C6A46">
            <w:pPr>
              <w:jc w:val="center"/>
              <w:rPr>
                <w:rFonts w:asciiTheme="minorHAnsi" w:eastAsia="Times New Roman" w:hAnsiTheme="minorHAnsi" w:cstheme="minorHAnsi"/>
                <w:szCs w:val="20"/>
              </w:rPr>
            </w:pPr>
            <w:r w:rsidRPr="00593121">
              <w:t>0</w:t>
            </w:r>
          </w:p>
        </w:tc>
        <w:tc>
          <w:tcPr>
            <w:tcW w:w="0" w:type="dxa"/>
            <w:noWrap/>
          </w:tcPr>
          <w:p w14:paraId="46008F20" w14:textId="1E8FF1A4" w:rsidR="008C6A46" w:rsidRPr="006C314A" w:rsidRDefault="008C6A46" w:rsidP="008C6A46">
            <w:pPr>
              <w:jc w:val="center"/>
              <w:rPr>
                <w:rFonts w:asciiTheme="minorHAnsi" w:eastAsia="Times New Roman" w:hAnsiTheme="minorHAnsi" w:cstheme="minorHAnsi"/>
                <w:szCs w:val="20"/>
              </w:rPr>
            </w:pPr>
            <w:r w:rsidRPr="00572587">
              <w:t>0.0%</w:t>
            </w:r>
          </w:p>
        </w:tc>
        <w:tc>
          <w:tcPr>
            <w:tcW w:w="0" w:type="dxa"/>
            <w:noWrap/>
          </w:tcPr>
          <w:p w14:paraId="1E7FA8A7" w14:textId="1335D7E1" w:rsidR="008C6A46" w:rsidRPr="006C314A" w:rsidRDefault="008C6A46" w:rsidP="008C6A46">
            <w:pPr>
              <w:jc w:val="center"/>
              <w:rPr>
                <w:rFonts w:asciiTheme="minorHAnsi" w:eastAsia="Times New Roman" w:hAnsiTheme="minorHAnsi" w:cstheme="minorHAnsi"/>
                <w:szCs w:val="20"/>
              </w:rPr>
            </w:pPr>
            <w:r>
              <w:rPr>
                <w:rFonts w:cstheme="minorHAnsi"/>
                <w:szCs w:val="20"/>
              </w:rPr>
              <w:t>FAIL</w:t>
            </w:r>
          </w:p>
        </w:tc>
        <w:tc>
          <w:tcPr>
            <w:tcW w:w="0" w:type="dxa"/>
            <w:noWrap/>
          </w:tcPr>
          <w:p w14:paraId="2275C2F8" w14:textId="13A7882A" w:rsidR="008C6A46" w:rsidRPr="006C314A" w:rsidRDefault="008C6A46" w:rsidP="008C6A46">
            <w:pPr>
              <w:jc w:val="center"/>
              <w:rPr>
                <w:rFonts w:asciiTheme="minorHAnsi" w:eastAsia="Times New Roman" w:hAnsiTheme="minorHAnsi" w:cstheme="minorHAnsi"/>
                <w:szCs w:val="20"/>
              </w:rPr>
            </w:pPr>
            <w:r w:rsidRPr="009A36DF">
              <w:t>41.5</w:t>
            </w:r>
          </w:p>
        </w:tc>
      </w:tr>
      <w:tr w:rsidR="008C6A46" w:rsidRPr="00A33200" w14:paraId="763E585D" w14:textId="77777777" w:rsidTr="00103782">
        <w:trPr>
          <w:cnfStyle w:val="000000010000" w:firstRow="0" w:lastRow="0" w:firstColumn="0" w:lastColumn="0" w:oddVBand="0" w:evenVBand="0" w:oddHBand="0" w:evenHBand="1" w:firstRowFirstColumn="0" w:firstRowLastColumn="0" w:lastRowFirstColumn="0" w:lastRowLastColumn="0"/>
          <w:trHeight w:val="255"/>
        </w:trPr>
        <w:tc>
          <w:tcPr>
            <w:tcW w:w="0" w:type="dxa"/>
            <w:shd w:val="clear" w:color="auto" w:fill="FFFFFF" w:themeFill="background1"/>
            <w:vAlign w:val="top"/>
          </w:tcPr>
          <w:p w14:paraId="39973352" w14:textId="1D1F7A4B" w:rsidR="008C6A46" w:rsidRPr="00E04F6C" w:rsidRDefault="008C6A46" w:rsidP="008C6A46">
            <w:pPr>
              <w:rPr>
                <w:rFonts w:cstheme="minorHAnsi"/>
                <w:szCs w:val="20"/>
              </w:rPr>
            </w:pPr>
            <w:r w:rsidRPr="00DE7043">
              <w:t>Muralla Tank-San Diego Creek</w:t>
            </w:r>
          </w:p>
        </w:tc>
        <w:tc>
          <w:tcPr>
            <w:tcW w:w="0" w:type="dxa"/>
            <w:shd w:val="clear" w:color="auto" w:fill="FFFFFF" w:themeFill="background1"/>
            <w:noWrap/>
          </w:tcPr>
          <w:p w14:paraId="7898B5A4" w14:textId="5BA34A37" w:rsidR="008C6A46" w:rsidRPr="00E04F6C" w:rsidRDefault="008C6A46" w:rsidP="008C6A46">
            <w:pPr>
              <w:jc w:val="center"/>
              <w:rPr>
                <w:rFonts w:cstheme="minorHAnsi"/>
                <w:szCs w:val="20"/>
              </w:rPr>
            </w:pPr>
            <w:r w:rsidRPr="00A8234E">
              <w:t>121102040309</w:t>
            </w:r>
          </w:p>
        </w:tc>
        <w:tc>
          <w:tcPr>
            <w:tcW w:w="0" w:type="dxa"/>
            <w:shd w:val="clear" w:color="auto" w:fill="FFFFFF" w:themeFill="background1"/>
            <w:noWrap/>
          </w:tcPr>
          <w:p w14:paraId="157D4127" w14:textId="2262F7F3" w:rsidR="008C6A46" w:rsidRPr="00E04F6C" w:rsidRDefault="008C6A46" w:rsidP="008C6A46">
            <w:pPr>
              <w:jc w:val="center"/>
              <w:rPr>
                <w:rFonts w:cstheme="minorHAnsi"/>
                <w:szCs w:val="20"/>
              </w:rPr>
            </w:pPr>
            <w:r w:rsidRPr="00DA2D00">
              <w:t>1,170</w:t>
            </w:r>
          </w:p>
        </w:tc>
        <w:tc>
          <w:tcPr>
            <w:tcW w:w="0" w:type="dxa"/>
            <w:shd w:val="clear" w:color="auto" w:fill="FFFFFF" w:themeFill="background1"/>
            <w:noWrap/>
          </w:tcPr>
          <w:p w14:paraId="0139304A" w14:textId="49CEE232" w:rsidR="008C6A46" w:rsidRPr="00E04F6C" w:rsidRDefault="008C6A46" w:rsidP="008C6A46">
            <w:pPr>
              <w:jc w:val="center"/>
              <w:rPr>
                <w:rFonts w:cstheme="minorHAnsi"/>
                <w:szCs w:val="20"/>
              </w:rPr>
            </w:pPr>
            <w:r w:rsidRPr="00593121">
              <w:t>1,170</w:t>
            </w:r>
          </w:p>
        </w:tc>
        <w:tc>
          <w:tcPr>
            <w:tcW w:w="0" w:type="dxa"/>
            <w:shd w:val="clear" w:color="auto" w:fill="FFFFFF" w:themeFill="background1"/>
            <w:noWrap/>
          </w:tcPr>
          <w:p w14:paraId="09FE466D" w14:textId="20C8657E" w:rsidR="008C6A46" w:rsidRPr="00E04F6C" w:rsidRDefault="008C6A46" w:rsidP="008C6A46">
            <w:pPr>
              <w:jc w:val="center"/>
              <w:rPr>
                <w:rFonts w:cstheme="minorHAnsi"/>
                <w:szCs w:val="20"/>
              </w:rPr>
            </w:pPr>
            <w:r w:rsidRPr="00593121">
              <w:t>0</w:t>
            </w:r>
          </w:p>
        </w:tc>
        <w:tc>
          <w:tcPr>
            <w:tcW w:w="0" w:type="dxa"/>
            <w:shd w:val="clear" w:color="auto" w:fill="FFFFFF" w:themeFill="background1"/>
            <w:noWrap/>
          </w:tcPr>
          <w:p w14:paraId="7AE07845" w14:textId="42EA57A2" w:rsidR="008C6A46" w:rsidRPr="00E04F6C" w:rsidRDefault="008C6A46" w:rsidP="008C6A46">
            <w:pPr>
              <w:jc w:val="center"/>
              <w:rPr>
                <w:rFonts w:cstheme="minorHAnsi"/>
                <w:szCs w:val="20"/>
              </w:rPr>
            </w:pPr>
            <w:r w:rsidRPr="00572587">
              <w:t>0.0%</w:t>
            </w:r>
          </w:p>
        </w:tc>
        <w:tc>
          <w:tcPr>
            <w:tcW w:w="0" w:type="dxa"/>
            <w:shd w:val="clear" w:color="auto" w:fill="FFFFFF" w:themeFill="background1"/>
            <w:noWrap/>
          </w:tcPr>
          <w:p w14:paraId="1072EF02" w14:textId="3330B8EB" w:rsidR="008C6A46" w:rsidRPr="00E04F6C" w:rsidRDefault="008C6A46" w:rsidP="008C6A46">
            <w:pPr>
              <w:jc w:val="center"/>
              <w:rPr>
                <w:rFonts w:cstheme="minorHAnsi"/>
                <w:szCs w:val="20"/>
              </w:rPr>
            </w:pPr>
            <w:r>
              <w:rPr>
                <w:rFonts w:cstheme="minorHAnsi"/>
                <w:szCs w:val="20"/>
              </w:rPr>
              <w:t>FAIL</w:t>
            </w:r>
          </w:p>
        </w:tc>
        <w:tc>
          <w:tcPr>
            <w:tcW w:w="0" w:type="dxa"/>
            <w:shd w:val="clear" w:color="auto" w:fill="FFFFFF" w:themeFill="background1"/>
            <w:noWrap/>
          </w:tcPr>
          <w:p w14:paraId="2447EC3B" w14:textId="6F32EBC1" w:rsidR="008C6A46" w:rsidRPr="00E04F6C" w:rsidRDefault="008C6A46" w:rsidP="008C6A46">
            <w:pPr>
              <w:jc w:val="center"/>
              <w:rPr>
                <w:rFonts w:cstheme="minorHAnsi"/>
                <w:szCs w:val="20"/>
              </w:rPr>
            </w:pPr>
            <w:r w:rsidRPr="009A36DF">
              <w:t>25.2</w:t>
            </w:r>
          </w:p>
        </w:tc>
      </w:tr>
      <w:tr w:rsidR="008C6A46" w:rsidRPr="00A33200" w14:paraId="74EB983D" w14:textId="77777777" w:rsidTr="00103782">
        <w:trPr>
          <w:cnfStyle w:val="000000100000" w:firstRow="0" w:lastRow="0" w:firstColumn="0" w:lastColumn="0" w:oddVBand="0" w:evenVBand="0" w:oddHBand="1" w:evenHBand="0" w:firstRowFirstColumn="0" w:firstRowLastColumn="0" w:lastRowFirstColumn="0" w:lastRowLastColumn="0"/>
          <w:trHeight w:val="255"/>
        </w:trPr>
        <w:tc>
          <w:tcPr>
            <w:tcW w:w="0" w:type="dxa"/>
            <w:vAlign w:val="top"/>
          </w:tcPr>
          <w:p w14:paraId="43C4696A" w14:textId="0F8B49E5" w:rsidR="008C6A46" w:rsidRPr="00E04F6C" w:rsidRDefault="008C6A46" w:rsidP="008C6A46">
            <w:pPr>
              <w:rPr>
                <w:rFonts w:cstheme="minorHAnsi"/>
                <w:szCs w:val="20"/>
              </w:rPr>
            </w:pPr>
            <w:r w:rsidRPr="00DE7043">
              <w:t>Nopaleras Creek-Santa Gertrudis Creek</w:t>
            </w:r>
          </w:p>
        </w:tc>
        <w:tc>
          <w:tcPr>
            <w:tcW w:w="0" w:type="dxa"/>
            <w:noWrap/>
          </w:tcPr>
          <w:p w14:paraId="610CE7CA" w14:textId="6D9E968D" w:rsidR="008C6A46" w:rsidRPr="00E04F6C" w:rsidRDefault="008C6A46" w:rsidP="008C6A46">
            <w:pPr>
              <w:jc w:val="center"/>
              <w:rPr>
                <w:rFonts w:cstheme="minorHAnsi"/>
                <w:szCs w:val="20"/>
              </w:rPr>
            </w:pPr>
            <w:r w:rsidRPr="00A8234E">
              <w:t>121102040109</w:t>
            </w:r>
          </w:p>
        </w:tc>
        <w:tc>
          <w:tcPr>
            <w:tcW w:w="0" w:type="dxa"/>
            <w:noWrap/>
          </w:tcPr>
          <w:p w14:paraId="472519E2" w14:textId="7802A08C" w:rsidR="008C6A46" w:rsidRPr="00E04F6C" w:rsidRDefault="008C6A46" w:rsidP="008C6A46">
            <w:pPr>
              <w:jc w:val="center"/>
              <w:rPr>
                <w:rFonts w:cstheme="minorHAnsi"/>
                <w:szCs w:val="20"/>
              </w:rPr>
            </w:pPr>
            <w:r w:rsidRPr="00DA2D00">
              <w:t>2,087</w:t>
            </w:r>
          </w:p>
        </w:tc>
        <w:tc>
          <w:tcPr>
            <w:tcW w:w="0" w:type="dxa"/>
            <w:noWrap/>
          </w:tcPr>
          <w:p w14:paraId="755EC359" w14:textId="17D6087B" w:rsidR="008C6A46" w:rsidRPr="00E04F6C" w:rsidRDefault="008C6A46" w:rsidP="008C6A46">
            <w:pPr>
              <w:jc w:val="center"/>
              <w:rPr>
                <w:rFonts w:cstheme="minorHAnsi"/>
                <w:szCs w:val="20"/>
              </w:rPr>
            </w:pPr>
            <w:r w:rsidRPr="00593121">
              <w:t>2,015</w:t>
            </w:r>
          </w:p>
        </w:tc>
        <w:tc>
          <w:tcPr>
            <w:tcW w:w="0" w:type="dxa"/>
            <w:noWrap/>
          </w:tcPr>
          <w:p w14:paraId="4F791BC7" w14:textId="091026A3" w:rsidR="008C6A46" w:rsidRPr="00E04F6C" w:rsidRDefault="008C6A46" w:rsidP="008C6A46">
            <w:pPr>
              <w:jc w:val="center"/>
              <w:rPr>
                <w:rFonts w:cstheme="minorHAnsi"/>
                <w:szCs w:val="20"/>
              </w:rPr>
            </w:pPr>
            <w:r w:rsidRPr="00593121">
              <w:t>72</w:t>
            </w:r>
          </w:p>
        </w:tc>
        <w:tc>
          <w:tcPr>
            <w:tcW w:w="0" w:type="dxa"/>
            <w:noWrap/>
          </w:tcPr>
          <w:p w14:paraId="742B713D" w14:textId="4BA6E76C" w:rsidR="008C6A46" w:rsidRPr="00E04F6C" w:rsidRDefault="008C6A46" w:rsidP="008C6A46">
            <w:pPr>
              <w:jc w:val="center"/>
              <w:rPr>
                <w:rFonts w:cstheme="minorHAnsi"/>
                <w:szCs w:val="20"/>
              </w:rPr>
            </w:pPr>
            <w:r w:rsidRPr="00572587">
              <w:t>3.4%</w:t>
            </w:r>
          </w:p>
        </w:tc>
        <w:tc>
          <w:tcPr>
            <w:tcW w:w="0" w:type="dxa"/>
            <w:noWrap/>
          </w:tcPr>
          <w:p w14:paraId="41A42A18" w14:textId="5D08FA84" w:rsidR="008C6A46" w:rsidRPr="00E04F6C" w:rsidRDefault="008C6A46" w:rsidP="008C6A46">
            <w:pPr>
              <w:jc w:val="center"/>
              <w:rPr>
                <w:rFonts w:cstheme="minorHAnsi"/>
                <w:szCs w:val="20"/>
              </w:rPr>
            </w:pPr>
            <w:r>
              <w:rPr>
                <w:rFonts w:cstheme="minorHAnsi"/>
                <w:szCs w:val="20"/>
              </w:rPr>
              <w:t>FAIL</w:t>
            </w:r>
          </w:p>
        </w:tc>
        <w:tc>
          <w:tcPr>
            <w:tcW w:w="0" w:type="dxa"/>
            <w:noWrap/>
          </w:tcPr>
          <w:p w14:paraId="51EFBB27" w14:textId="3C7F8374" w:rsidR="008C6A46" w:rsidRPr="00E04F6C" w:rsidRDefault="008C6A46" w:rsidP="008C6A46">
            <w:pPr>
              <w:jc w:val="center"/>
              <w:rPr>
                <w:rFonts w:cstheme="minorHAnsi"/>
                <w:szCs w:val="20"/>
              </w:rPr>
            </w:pPr>
            <w:r w:rsidRPr="009A36DF">
              <w:t>28.4</w:t>
            </w:r>
          </w:p>
        </w:tc>
      </w:tr>
      <w:tr w:rsidR="008C6A46" w:rsidRPr="00A33200" w14:paraId="3A4D50C7" w14:textId="77777777" w:rsidTr="00103782">
        <w:trPr>
          <w:cnfStyle w:val="000000010000" w:firstRow="0" w:lastRow="0" w:firstColumn="0" w:lastColumn="0" w:oddVBand="0" w:evenVBand="0" w:oddHBand="0" w:evenHBand="1" w:firstRowFirstColumn="0" w:firstRowLastColumn="0" w:lastRowFirstColumn="0" w:lastRowLastColumn="0"/>
          <w:trHeight w:val="255"/>
        </w:trPr>
        <w:tc>
          <w:tcPr>
            <w:tcW w:w="0" w:type="dxa"/>
            <w:shd w:val="clear" w:color="auto" w:fill="FFFFFF" w:themeFill="background1"/>
            <w:vAlign w:val="top"/>
          </w:tcPr>
          <w:p w14:paraId="591C8141" w14:textId="02E2C965" w:rsidR="008C6A46" w:rsidRPr="00E04F6C" w:rsidRDefault="008C6A46" w:rsidP="008C6A46">
            <w:pPr>
              <w:rPr>
                <w:rFonts w:cstheme="minorHAnsi"/>
                <w:szCs w:val="20"/>
              </w:rPr>
            </w:pPr>
            <w:r w:rsidRPr="00DE7043">
              <w:t>Ogados Lake-San Fernando Creek</w:t>
            </w:r>
          </w:p>
        </w:tc>
        <w:tc>
          <w:tcPr>
            <w:tcW w:w="0" w:type="dxa"/>
            <w:shd w:val="clear" w:color="auto" w:fill="FFFFFF" w:themeFill="background1"/>
            <w:noWrap/>
          </w:tcPr>
          <w:p w14:paraId="359791D3" w14:textId="5154C969" w:rsidR="008C6A46" w:rsidRPr="00E04F6C" w:rsidRDefault="008C6A46" w:rsidP="008C6A46">
            <w:pPr>
              <w:jc w:val="center"/>
              <w:rPr>
                <w:rFonts w:cstheme="minorHAnsi"/>
                <w:szCs w:val="20"/>
              </w:rPr>
            </w:pPr>
            <w:r w:rsidRPr="00A8234E">
              <w:t>121102040406</w:t>
            </w:r>
          </w:p>
        </w:tc>
        <w:tc>
          <w:tcPr>
            <w:tcW w:w="0" w:type="dxa"/>
            <w:shd w:val="clear" w:color="auto" w:fill="FFFFFF" w:themeFill="background1"/>
            <w:noWrap/>
          </w:tcPr>
          <w:p w14:paraId="12C2251F" w14:textId="3CBF90F2" w:rsidR="008C6A46" w:rsidRPr="00E04F6C" w:rsidRDefault="008C6A46" w:rsidP="008C6A46">
            <w:pPr>
              <w:jc w:val="center"/>
              <w:rPr>
                <w:rFonts w:cstheme="minorHAnsi"/>
                <w:szCs w:val="20"/>
              </w:rPr>
            </w:pPr>
            <w:r w:rsidRPr="00DA2D00">
              <w:t>216</w:t>
            </w:r>
          </w:p>
        </w:tc>
        <w:tc>
          <w:tcPr>
            <w:tcW w:w="0" w:type="dxa"/>
            <w:shd w:val="clear" w:color="auto" w:fill="FFFFFF" w:themeFill="background1"/>
            <w:noWrap/>
          </w:tcPr>
          <w:p w14:paraId="3D16C518" w14:textId="1C286F8E" w:rsidR="008C6A46" w:rsidRPr="00E04F6C" w:rsidRDefault="008C6A46" w:rsidP="008C6A46">
            <w:pPr>
              <w:jc w:val="center"/>
              <w:rPr>
                <w:rFonts w:cstheme="minorHAnsi"/>
                <w:szCs w:val="20"/>
              </w:rPr>
            </w:pPr>
            <w:r w:rsidRPr="00593121">
              <w:t>171</w:t>
            </w:r>
          </w:p>
        </w:tc>
        <w:tc>
          <w:tcPr>
            <w:tcW w:w="0" w:type="dxa"/>
            <w:shd w:val="clear" w:color="auto" w:fill="FFFFFF" w:themeFill="background1"/>
            <w:noWrap/>
          </w:tcPr>
          <w:p w14:paraId="2D93F15A" w14:textId="564C53AE" w:rsidR="008C6A46" w:rsidRPr="00E04F6C" w:rsidRDefault="008C6A46" w:rsidP="008C6A46">
            <w:pPr>
              <w:jc w:val="center"/>
              <w:rPr>
                <w:rFonts w:cstheme="minorHAnsi"/>
                <w:szCs w:val="20"/>
              </w:rPr>
            </w:pPr>
            <w:r w:rsidRPr="00593121">
              <w:t>45</w:t>
            </w:r>
          </w:p>
        </w:tc>
        <w:tc>
          <w:tcPr>
            <w:tcW w:w="0" w:type="dxa"/>
            <w:shd w:val="clear" w:color="auto" w:fill="FFFFFF" w:themeFill="background1"/>
            <w:noWrap/>
          </w:tcPr>
          <w:p w14:paraId="1F9ED60D" w14:textId="493323C9" w:rsidR="008C6A46" w:rsidRPr="00E04F6C" w:rsidRDefault="008C6A46" w:rsidP="008C6A46">
            <w:pPr>
              <w:jc w:val="center"/>
              <w:rPr>
                <w:rFonts w:cstheme="minorHAnsi"/>
                <w:szCs w:val="20"/>
              </w:rPr>
            </w:pPr>
            <w:r w:rsidRPr="00572587">
              <w:t>20.8%</w:t>
            </w:r>
          </w:p>
        </w:tc>
        <w:tc>
          <w:tcPr>
            <w:tcW w:w="0" w:type="dxa"/>
            <w:shd w:val="clear" w:color="auto" w:fill="FFFFFF" w:themeFill="background1"/>
            <w:noWrap/>
          </w:tcPr>
          <w:p w14:paraId="2B8667B9" w14:textId="49F0AD3C" w:rsidR="008C6A46" w:rsidRPr="00E04F6C" w:rsidRDefault="008C6A46" w:rsidP="008C6A46">
            <w:pPr>
              <w:jc w:val="center"/>
              <w:rPr>
                <w:rFonts w:cstheme="minorHAnsi"/>
                <w:szCs w:val="20"/>
              </w:rPr>
            </w:pPr>
            <w:r>
              <w:rPr>
                <w:rFonts w:cstheme="minorHAnsi"/>
                <w:szCs w:val="20"/>
              </w:rPr>
              <w:t>FAIL</w:t>
            </w:r>
          </w:p>
        </w:tc>
        <w:tc>
          <w:tcPr>
            <w:tcW w:w="0" w:type="dxa"/>
            <w:shd w:val="clear" w:color="auto" w:fill="FFFFFF" w:themeFill="background1"/>
            <w:noWrap/>
          </w:tcPr>
          <w:p w14:paraId="5E45E41F" w14:textId="3132C11F" w:rsidR="008C6A46" w:rsidRPr="00E04F6C" w:rsidRDefault="008C6A46" w:rsidP="008C6A46">
            <w:pPr>
              <w:jc w:val="center"/>
              <w:rPr>
                <w:rFonts w:cstheme="minorHAnsi"/>
                <w:szCs w:val="20"/>
              </w:rPr>
            </w:pPr>
            <w:r w:rsidRPr="009A36DF">
              <w:t>45.2</w:t>
            </w:r>
          </w:p>
        </w:tc>
      </w:tr>
      <w:tr w:rsidR="008C6A46" w:rsidRPr="00A33200" w14:paraId="78B4E3C7" w14:textId="77777777" w:rsidTr="00103782">
        <w:trPr>
          <w:cnfStyle w:val="000000100000" w:firstRow="0" w:lastRow="0" w:firstColumn="0" w:lastColumn="0" w:oddVBand="0" w:evenVBand="0" w:oddHBand="1" w:evenHBand="0" w:firstRowFirstColumn="0" w:firstRowLastColumn="0" w:lastRowFirstColumn="0" w:lastRowLastColumn="0"/>
          <w:trHeight w:val="255"/>
        </w:trPr>
        <w:tc>
          <w:tcPr>
            <w:tcW w:w="0" w:type="dxa"/>
            <w:vAlign w:val="top"/>
          </w:tcPr>
          <w:p w14:paraId="1326D3BA" w14:textId="03279270" w:rsidR="008C6A46" w:rsidRPr="00E04F6C" w:rsidRDefault="008C6A46" w:rsidP="008C6A46">
            <w:pPr>
              <w:rPr>
                <w:rFonts w:cstheme="minorHAnsi"/>
                <w:szCs w:val="20"/>
              </w:rPr>
            </w:pPr>
            <w:r w:rsidRPr="00DE7043">
              <w:t>Red Windmill-San Diego Creek</w:t>
            </w:r>
          </w:p>
        </w:tc>
        <w:tc>
          <w:tcPr>
            <w:tcW w:w="0" w:type="dxa"/>
            <w:noWrap/>
          </w:tcPr>
          <w:p w14:paraId="53954D27" w14:textId="202993CD" w:rsidR="008C6A46" w:rsidRPr="00E04F6C" w:rsidRDefault="008C6A46" w:rsidP="008C6A46">
            <w:pPr>
              <w:jc w:val="center"/>
              <w:rPr>
                <w:rFonts w:cstheme="minorHAnsi"/>
                <w:szCs w:val="20"/>
              </w:rPr>
            </w:pPr>
            <w:r w:rsidRPr="00A8234E">
              <w:t>121102040306</w:t>
            </w:r>
          </w:p>
        </w:tc>
        <w:tc>
          <w:tcPr>
            <w:tcW w:w="0" w:type="dxa"/>
            <w:noWrap/>
          </w:tcPr>
          <w:p w14:paraId="21BDAF0E" w14:textId="0FE144F5" w:rsidR="008C6A46" w:rsidRPr="00E04F6C" w:rsidRDefault="008C6A46" w:rsidP="008C6A46">
            <w:pPr>
              <w:jc w:val="center"/>
              <w:rPr>
                <w:rFonts w:cstheme="minorHAnsi"/>
                <w:szCs w:val="20"/>
              </w:rPr>
            </w:pPr>
            <w:r w:rsidRPr="00DA2D00">
              <w:t>1,146</w:t>
            </w:r>
          </w:p>
        </w:tc>
        <w:tc>
          <w:tcPr>
            <w:tcW w:w="0" w:type="dxa"/>
            <w:noWrap/>
          </w:tcPr>
          <w:p w14:paraId="04F1766B" w14:textId="501F27C5" w:rsidR="008C6A46" w:rsidRPr="00E04F6C" w:rsidRDefault="008C6A46" w:rsidP="008C6A46">
            <w:pPr>
              <w:jc w:val="center"/>
              <w:rPr>
                <w:rFonts w:cstheme="minorHAnsi"/>
                <w:szCs w:val="20"/>
              </w:rPr>
            </w:pPr>
            <w:r w:rsidRPr="00593121">
              <w:t>1,146</w:t>
            </w:r>
          </w:p>
        </w:tc>
        <w:tc>
          <w:tcPr>
            <w:tcW w:w="0" w:type="dxa"/>
            <w:noWrap/>
          </w:tcPr>
          <w:p w14:paraId="3E58A18A" w14:textId="56459651" w:rsidR="008C6A46" w:rsidRPr="00E04F6C" w:rsidRDefault="008C6A46" w:rsidP="008C6A46">
            <w:pPr>
              <w:jc w:val="center"/>
              <w:rPr>
                <w:rFonts w:cstheme="minorHAnsi"/>
                <w:szCs w:val="20"/>
              </w:rPr>
            </w:pPr>
            <w:r w:rsidRPr="00593121">
              <w:t>0</w:t>
            </w:r>
          </w:p>
        </w:tc>
        <w:tc>
          <w:tcPr>
            <w:tcW w:w="0" w:type="dxa"/>
            <w:noWrap/>
          </w:tcPr>
          <w:p w14:paraId="693A0D96" w14:textId="46A494E4" w:rsidR="008C6A46" w:rsidRPr="00E04F6C" w:rsidRDefault="008C6A46" w:rsidP="008C6A46">
            <w:pPr>
              <w:jc w:val="center"/>
              <w:rPr>
                <w:rFonts w:cstheme="minorHAnsi"/>
                <w:szCs w:val="20"/>
              </w:rPr>
            </w:pPr>
            <w:r w:rsidRPr="00572587">
              <w:t>0.0%</w:t>
            </w:r>
          </w:p>
        </w:tc>
        <w:tc>
          <w:tcPr>
            <w:tcW w:w="0" w:type="dxa"/>
            <w:noWrap/>
          </w:tcPr>
          <w:p w14:paraId="73282741" w14:textId="32F0C526" w:rsidR="008C6A46" w:rsidRPr="00E04F6C" w:rsidRDefault="008C6A46" w:rsidP="008C6A46">
            <w:pPr>
              <w:jc w:val="center"/>
              <w:rPr>
                <w:rFonts w:cstheme="minorHAnsi"/>
                <w:szCs w:val="20"/>
              </w:rPr>
            </w:pPr>
            <w:r>
              <w:rPr>
                <w:rFonts w:cstheme="minorHAnsi"/>
                <w:szCs w:val="20"/>
              </w:rPr>
              <w:t>FAIL</w:t>
            </w:r>
          </w:p>
        </w:tc>
        <w:tc>
          <w:tcPr>
            <w:tcW w:w="0" w:type="dxa"/>
            <w:noWrap/>
          </w:tcPr>
          <w:p w14:paraId="6676DACD" w14:textId="59C7FFDF" w:rsidR="008C6A46" w:rsidRPr="00E04F6C" w:rsidRDefault="008C6A46" w:rsidP="008C6A46">
            <w:pPr>
              <w:jc w:val="center"/>
              <w:rPr>
                <w:rFonts w:cstheme="minorHAnsi"/>
                <w:szCs w:val="20"/>
              </w:rPr>
            </w:pPr>
            <w:r w:rsidRPr="009A36DF">
              <w:t>25.0</w:t>
            </w:r>
          </w:p>
        </w:tc>
      </w:tr>
      <w:tr w:rsidR="008C6A46" w:rsidRPr="00A33200" w14:paraId="497A1CFF" w14:textId="77777777" w:rsidTr="00103782">
        <w:trPr>
          <w:cnfStyle w:val="000000010000" w:firstRow="0" w:lastRow="0" w:firstColumn="0" w:lastColumn="0" w:oddVBand="0" w:evenVBand="0" w:oddHBand="0" w:evenHBand="1" w:firstRowFirstColumn="0" w:firstRowLastColumn="0" w:lastRowFirstColumn="0" w:lastRowLastColumn="0"/>
          <w:trHeight w:val="255"/>
        </w:trPr>
        <w:tc>
          <w:tcPr>
            <w:tcW w:w="0" w:type="dxa"/>
            <w:shd w:val="clear" w:color="auto" w:fill="FFFFFF" w:themeFill="background1"/>
            <w:vAlign w:val="top"/>
          </w:tcPr>
          <w:p w14:paraId="47B5F774" w14:textId="68AFE946" w:rsidR="008C6A46" w:rsidRPr="00E04F6C" w:rsidRDefault="008C6A46" w:rsidP="008C6A46">
            <w:pPr>
              <w:rPr>
                <w:rFonts w:cstheme="minorHAnsi"/>
                <w:szCs w:val="20"/>
              </w:rPr>
            </w:pPr>
            <w:r w:rsidRPr="00DE7043">
              <w:t>Resaca de Enmedio-San Fernando Creek</w:t>
            </w:r>
          </w:p>
        </w:tc>
        <w:tc>
          <w:tcPr>
            <w:tcW w:w="0" w:type="dxa"/>
            <w:shd w:val="clear" w:color="auto" w:fill="FFFFFF" w:themeFill="background1"/>
            <w:noWrap/>
          </w:tcPr>
          <w:p w14:paraId="2AE2F602" w14:textId="3F950569" w:rsidR="008C6A46" w:rsidRPr="00E04F6C" w:rsidRDefault="008C6A46" w:rsidP="008C6A46">
            <w:pPr>
              <w:jc w:val="center"/>
              <w:rPr>
                <w:rFonts w:cstheme="minorHAnsi"/>
                <w:szCs w:val="20"/>
              </w:rPr>
            </w:pPr>
            <w:r w:rsidRPr="00A8234E">
              <w:t>121102040404</w:t>
            </w:r>
          </w:p>
        </w:tc>
        <w:tc>
          <w:tcPr>
            <w:tcW w:w="0" w:type="dxa"/>
            <w:shd w:val="clear" w:color="auto" w:fill="FFFFFF" w:themeFill="background1"/>
            <w:noWrap/>
          </w:tcPr>
          <w:p w14:paraId="60046E89" w14:textId="52FD64F6" w:rsidR="008C6A46" w:rsidRPr="00E04F6C" w:rsidRDefault="008C6A46" w:rsidP="008C6A46">
            <w:pPr>
              <w:jc w:val="center"/>
              <w:rPr>
                <w:rFonts w:cstheme="minorHAnsi"/>
                <w:szCs w:val="20"/>
              </w:rPr>
            </w:pPr>
            <w:r w:rsidRPr="00DA2D00">
              <w:t>1,260</w:t>
            </w:r>
          </w:p>
        </w:tc>
        <w:tc>
          <w:tcPr>
            <w:tcW w:w="0" w:type="dxa"/>
            <w:shd w:val="clear" w:color="auto" w:fill="FFFFFF" w:themeFill="background1"/>
            <w:noWrap/>
          </w:tcPr>
          <w:p w14:paraId="2511665F" w14:textId="5E1706B6" w:rsidR="008C6A46" w:rsidRPr="00E04F6C" w:rsidRDefault="008C6A46" w:rsidP="008C6A46">
            <w:pPr>
              <w:jc w:val="center"/>
              <w:rPr>
                <w:rFonts w:cstheme="minorHAnsi"/>
                <w:szCs w:val="20"/>
              </w:rPr>
            </w:pPr>
            <w:r w:rsidRPr="00593121">
              <w:t>1,260</w:t>
            </w:r>
          </w:p>
        </w:tc>
        <w:tc>
          <w:tcPr>
            <w:tcW w:w="0" w:type="dxa"/>
            <w:shd w:val="clear" w:color="auto" w:fill="FFFFFF" w:themeFill="background1"/>
            <w:noWrap/>
          </w:tcPr>
          <w:p w14:paraId="279113DE" w14:textId="346949B0" w:rsidR="008C6A46" w:rsidRPr="00E04F6C" w:rsidRDefault="008C6A46" w:rsidP="008C6A46">
            <w:pPr>
              <w:jc w:val="center"/>
              <w:rPr>
                <w:rFonts w:cstheme="minorHAnsi"/>
                <w:szCs w:val="20"/>
              </w:rPr>
            </w:pPr>
            <w:r w:rsidRPr="00593121">
              <w:t>0</w:t>
            </w:r>
          </w:p>
        </w:tc>
        <w:tc>
          <w:tcPr>
            <w:tcW w:w="0" w:type="dxa"/>
            <w:shd w:val="clear" w:color="auto" w:fill="FFFFFF" w:themeFill="background1"/>
            <w:noWrap/>
          </w:tcPr>
          <w:p w14:paraId="03B3FED3" w14:textId="463CA90C" w:rsidR="008C6A46" w:rsidRPr="00E04F6C" w:rsidRDefault="008C6A46" w:rsidP="008C6A46">
            <w:pPr>
              <w:jc w:val="center"/>
              <w:rPr>
                <w:rFonts w:cstheme="minorHAnsi"/>
                <w:szCs w:val="20"/>
              </w:rPr>
            </w:pPr>
            <w:r w:rsidRPr="00572587">
              <w:t>0.0%</w:t>
            </w:r>
          </w:p>
        </w:tc>
        <w:tc>
          <w:tcPr>
            <w:tcW w:w="0" w:type="dxa"/>
            <w:shd w:val="clear" w:color="auto" w:fill="FFFFFF" w:themeFill="background1"/>
            <w:noWrap/>
          </w:tcPr>
          <w:p w14:paraId="2B438998" w14:textId="202E0F79" w:rsidR="008C6A46" w:rsidRPr="00E04F6C" w:rsidRDefault="008C6A46" w:rsidP="008C6A46">
            <w:pPr>
              <w:jc w:val="center"/>
              <w:rPr>
                <w:rFonts w:cstheme="minorHAnsi"/>
                <w:szCs w:val="20"/>
              </w:rPr>
            </w:pPr>
            <w:r>
              <w:rPr>
                <w:rFonts w:cstheme="minorHAnsi"/>
                <w:szCs w:val="20"/>
              </w:rPr>
              <w:t>FAIL</w:t>
            </w:r>
          </w:p>
        </w:tc>
        <w:tc>
          <w:tcPr>
            <w:tcW w:w="0" w:type="dxa"/>
            <w:shd w:val="clear" w:color="auto" w:fill="FFFFFF" w:themeFill="background1"/>
            <w:noWrap/>
          </w:tcPr>
          <w:p w14:paraId="590254C0" w14:textId="22144DD4" w:rsidR="008C6A46" w:rsidRPr="00E04F6C" w:rsidRDefault="008C6A46" w:rsidP="008C6A46">
            <w:pPr>
              <w:jc w:val="center"/>
              <w:rPr>
                <w:rFonts w:cstheme="minorHAnsi"/>
                <w:szCs w:val="20"/>
              </w:rPr>
            </w:pPr>
            <w:r w:rsidRPr="009A36DF">
              <w:t>50.0</w:t>
            </w:r>
          </w:p>
        </w:tc>
      </w:tr>
      <w:tr w:rsidR="008C6A46" w:rsidRPr="00A33200" w14:paraId="01F6E413" w14:textId="77777777" w:rsidTr="00103782">
        <w:trPr>
          <w:cnfStyle w:val="000000100000" w:firstRow="0" w:lastRow="0" w:firstColumn="0" w:lastColumn="0" w:oddVBand="0" w:evenVBand="0" w:oddHBand="1" w:evenHBand="0" w:firstRowFirstColumn="0" w:firstRowLastColumn="0" w:lastRowFirstColumn="0" w:lastRowLastColumn="0"/>
          <w:trHeight w:val="255"/>
        </w:trPr>
        <w:tc>
          <w:tcPr>
            <w:tcW w:w="0" w:type="dxa"/>
            <w:vAlign w:val="top"/>
          </w:tcPr>
          <w:p w14:paraId="3685A71A" w14:textId="7FFA92AE" w:rsidR="008C6A46" w:rsidRPr="00E04F6C" w:rsidRDefault="008C6A46" w:rsidP="008C6A46">
            <w:pPr>
              <w:rPr>
                <w:rFonts w:cstheme="minorHAnsi"/>
                <w:szCs w:val="20"/>
              </w:rPr>
            </w:pPr>
            <w:r w:rsidRPr="00DE7043">
              <w:t>Reyes Cemetery</w:t>
            </w:r>
          </w:p>
        </w:tc>
        <w:tc>
          <w:tcPr>
            <w:tcW w:w="0" w:type="dxa"/>
            <w:noWrap/>
          </w:tcPr>
          <w:p w14:paraId="40686C9B" w14:textId="4ADA2727" w:rsidR="008C6A46" w:rsidRPr="00E04F6C" w:rsidRDefault="008C6A46" w:rsidP="008C6A46">
            <w:pPr>
              <w:jc w:val="center"/>
              <w:rPr>
                <w:rFonts w:cstheme="minorHAnsi"/>
                <w:szCs w:val="20"/>
              </w:rPr>
            </w:pPr>
            <w:r w:rsidRPr="00A8234E">
              <w:t>121102040308</w:t>
            </w:r>
          </w:p>
        </w:tc>
        <w:tc>
          <w:tcPr>
            <w:tcW w:w="0" w:type="dxa"/>
            <w:noWrap/>
          </w:tcPr>
          <w:p w14:paraId="011B6030" w14:textId="2E1CEC72" w:rsidR="008C6A46" w:rsidRPr="00E04F6C" w:rsidRDefault="008C6A46" w:rsidP="008C6A46">
            <w:pPr>
              <w:jc w:val="center"/>
              <w:rPr>
                <w:rFonts w:cstheme="minorHAnsi"/>
                <w:szCs w:val="20"/>
              </w:rPr>
            </w:pPr>
            <w:r w:rsidRPr="00DA2D00">
              <w:t>493</w:t>
            </w:r>
          </w:p>
        </w:tc>
        <w:tc>
          <w:tcPr>
            <w:tcW w:w="0" w:type="dxa"/>
            <w:noWrap/>
          </w:tcPr>
          <w:p w14:paraId="1245B7CE" w14:textId="26A78CC2" w:rsidR="008C6A46" w:rsidRPr="00E04F6C" w:rsidRDefault="008C6A46" w:rsidP="008C6A46">
            <w:pPr>
              <w:jc w:val="center"/>
              <w:rPr>
                <w:rFonts w:cstheme="minorHAnsi"/>
                <w:szCs w:val="20"/>
              </w:rPr>
            </w:pPr>
            <w:r w:rsidRPr="00593121">
              <w:t>493</w:t>
            </w:r>
          </w:p>
        </w:tc>
        <w:tc>
          <w:tcPr>
            <w:tcW w:w="0" w:type="dxa"/>
            <w:noWrap/>
          </w:tcPr>
          <w:p w14:paraId="17A90D51" w14:textId="3175A669" w:rsidR="008C6A46" w:rsidRPr="00E04F6C" w:rsidRDefault="008C6A46" w:rsidP="008C6A46">
            <w:pPr>
              <w:jc w:val="center"/>
              <w:rPr>
                <w:rFonts w:cstheme="minorHAnsi"/>
                <w:szCs w:val="20"/>
              </w:rPr>
            </w:pPr>
            <w:r w:rsidRPr="00593121">
              <w:t>0</w:t>
            </w:r>
          </w:p>
        </w:tc>
        <w:tc>
          <w:tcPr>
            <w:tcW w:w="0" w:type="dxa"/>
            <w:noWrap/>
          </w:tcPr>
          <w:p w14:paraId="4B70933C" w14:textId="097DD959" w:rsidR="008C6A46" w:rsidRPr="00E04F6C" w:rsidRDefault="008C6A46" w:rsidP="008C6A46">
            <w:pPr>
              <w:jc w:val="center"/>
              <w:rPr>
                <w:rFonts w:cstheme="minorHAnsi"/>
                <w:szCs w:val="20"/>
              </w:rPr>
            </w:pPr>
            <w:r w:rsidRPr="00572587">
              <w:t>0.0%</w:t>
            </w:r>
          </w:p>
        </w:tc>
        <w:tc>
          <w:tcPr>
            <w:tcW w:w="0" w:type="dxa"/>
            <w:noWrap/>
          </w:tcPr>
          <w:p w14:paraId="38CD4CD6" w14:textId="3C07DE95" w:rsidR="008C6A46" w:rsidRPr="00E04F6C" w:rsidRDefault="008C6A46" w:rsidP="008C6A46">
            <w:pPr>
              <w:jc w:val="center"/>
              <w:rPr>
                <w:rFonts w:cstheme="minorHAnsi"/>
                <w:szCs w:val="20"/>
              </w:rPr>
            </w:pPr>
            <w:r>
              <w:rPr>
                <w:rFonts w:cstheme="minorHAnsi"/>
                <w:szCs w:val="20"/>
              </w:rPr>
              <w:t>FAIL</w:t>
            </w:r>
          </w:p>
        </w:tc>
        <w:tc>
          <w:tcPr>
            <w:tcW w:w="0" w:type="dxa"/>
            <w:noWrap/>
          </w:tcPr>
          <w:p w14:paraId="37097C6B" w14:textId="14F2DD43" w:rsidR="008C6A46" w:rsidRPr="00E04F6C" w:rsidRDefault="008C6A46" w:rsidP="008C6A46">
            <w:pPr>
              <w:jc w:val="center"/>
              <w:rPr>
                <w:rFonts w:cstheme="minorHAnsi"/>
                <w:szCs w:val="20"/>
              </w:rPr>
            </w:pPr>
            <w:r w:rsidRPr="009A36DF">
              <w:t>25.0</w:t>
            </w:r>
          </w:p>
        </w:tc>
      </w:tr>
      <w:tr w:rsidR="008C6A46" w:rsidRPr="00A33200" w14:paraId="187E5B13" w14:textId="77777777" w:rsidTr="00103782">
        <w:trPr>
          <w:cnfStyle w:val="000000010000" w:firstRow="0" w:lastRow="0" w:firstColumn="0" w:lastColumn="0" w:oddVBand="0" w:evenVBand="0" w:oddHBand="0" w:evenHBand="1" w:firstRowFirstColumn="0" w:firstRowLastColumn="0" w:lastRowFirstColumn="0" w:lastRowLastColumn="0"/>
          <w:trHeight w:val="255"/>
        </w:trPr>
        <w:tc>
          <w:tcPr>
            <w:tcW w:w="0" w:type="dxa"/>
            <w:shd w:val="clear" w:color="auto" w:fill="FFFFFF" w:themeFill="background1"/>
            <w:vAlign w:val="top"/>
          </w:tcPr>
          <w:p w14:paraId="47EAF2C9" w14:textId="441F12BB" w:rsidR="008C6A46" w:rsidRPr="00E04F6C" w:rsidRDefault="008C6A46" w:rsidP="008C6A46">
            <w:pPr>
              <w:rPr>
                <w:rFonts w:cstheme="minorHAnsi"/>
                <w:szCs w:val="20"/>
              </w:rPr>
            </w:pPr>
            <w:r w:rsidRPr="00DE7043">
              <w:t>San Andreas Creek-Santa Gertrudis Creek</w:t>
            </w:r>
          </w:p>
        </w:tc>
        <w:tc>
          <w:tcPr>
            <w:tcW w:w="0" w:type="dxa"/>
            <w:shd w:val="clear" w:color="auto" w:fill="FFFFFF" w:themeFill="background1"/>
            <w:noWrap/>
          </w:tcPr>
          <w:p w14:paraId="1B70F6CB" w14:textId="771E5D08" w:rsidR="008C6A46" w:rsidRPr="00E04F6C" w:rsidRDefault="008C6A46" w:rsidP="008C6A46">
            <w:pPr>
              <w:jc w:val="center"/>
              <w:rPr>
                <w:rFonts w:cstheme="minorHAnsi"/>
                <w:szCs w:val="20"/>
              </w:rPr>
            </w:pPr>
            <w:r w:rsidRPr="00A8234E">
              <w:t>121102040202</w:t>
            </w:r>
          </w:p>
        </w:tc>
        <w:tc>
          <w:tcPr>
            <w:tcW w:w="0" w:type="dxa"/>
            <w:shd w:val="clear" w:color="auto" w:fill="FFFFFF" w:themeFill="background1"/>
            <w:noWrap/>
          </w:tcPr>
          <w:p w14:paraId="57B88131" w14:textId="62E3F896" w:rsidR="008C6A46" w:rsidRPr="00E04F6C" w:rsidRDefault="008C6A46" w:rsidP="008C6A46">
            <w:pPr>
              <w:jc w:val="center"/>
              <w:rPr>
                <w:rFonts w:cstheme="minorHAnsi"/>
                <w:szCs w:val="20"/>
              </w:rPr>
            </w:pPr>
            <w:r w:rsidRPr="00DA2D00">
              <w:t>2,225</w:t>
            </w:r>
          </w:p>
        </w:tc>
        <w:tc>
          <w:tcPr>
            <w:tcW w:w="0" w:type="dxa"/>
            <w:shd w:val="clear" w:color="auto" w:fill="FFFFFF" w:themeFill="background1"/>
            <w:noWrap/>
          </w:tcPr>
          <w:p w14:paraId="5C411E86" w14:textId="5EC475EC" w:rsidR="008C6A46" w:rsidRPr="00E04F6C" w:rsidRDefault="008C6A46" w:rsidP="008C6A46">
            <w:pPr>
              <w:jc w:val="center"/>
              <w:rPr>
                <w:rFonts w:cstheme="minorHAnsi"/>
                <w:szCs w:val="20"/>
              </w:rPr>
            </w:pPr>
            <w:r w:rsidRPr="00593121">
              <w:t>1,989</w:t>
            </w:r>
          </w:p>
        </w:tc>
        <w:tc>
          <w:tcPr>
            <w:tcW w:w="0" w:type="dxa"/>
            <w:shd w:val="clear" w:color="auto" w:fill="FFFFFF" w:themeFill="background1"/>
            <w:noWrap/>
          </w:tcPr>
          <w:p w14:paraId="493CDFD5" w14:textId="31ECBA00" w:rsidR="008C6A46" w:rsidRPr="00E04F6C" w:rsidRDefault="008C6A46" w:rsidP="008C6A46">
            <w:pPr>
              <w:jc w:val="center"/>
              <w:rPr>
                <w:rFonts w:cstheme="minorHAnsi"/>
                <w:szCs w:val="20"/>
              </w:rPr>
            </w:pPr>
            <w:r w:rsidRPr="00593121">
              <w:t>236</w:t>
            </w:r>
          </w:p>
        </w:tc>
        <w:tc>
          <w:tcPr>
            <w:tcW w:w="0" w:type="dxa"/>
            <w:shd w:val="clear" w:color="auto" w:fill="FFFFFF" w:themeFill="background1"/>
            <w:noWrap/>
          </w:tcPr>
          <w:p w14:paraId="3F63D076" w14:textId="61A84E9E" w:rsidR="008C6A46" w:rsidRPr="00E04F6C" w:rsidRDefault="008C6A46" w:rsidP="008C6A46">
            <w:pPr>
              <w:jc w:val="center"/>
              <w:rPr>
                <w:rFonts w:cstheme="minorHAnsi"/>
                <w:szCs w:val="20"/>
              </w:rPr>
            </w:pPr>
            <w:r w:rsidRPr="00572587">
              <w:t>10.6%</w:t>
            </w:r>
          </w:p>
        </w:tc>
        <w:tc>
          <w:tcPr>
            <w:tcW w:w="0" w:type="dxa"/>
            <w:shd w:val="clear" w:color="auto" w:fill="FFFFFF" w:themeFill="background1"/>
            <w:noWrap/>
          </w:tcPr>
          <w:p w14:paraId="73410FC9" w14:textId="10DCDB38" w:rsidR="008C6A46" w:rsidRPr="00E04F6C" w:rsidRDefault="008C6A46" w:rsidP="008C6A46">
            <w:pPr>
              <w:jc w:val="center"/>
              <w:rPr>
                <w:rFonts w:cstheme="minorHAnsi"/>
                <w:szCs w:val="20"/>
              </w:rPr>
            </w:pPr>
            <w:r>
              <w:rPr>
                <w:rFonts w:cstheme="minorHAnsi"/>
                <w:szCs w:val="20"/>
              </w:rPr>
              <w:t>FAIL</w:t>
            </w:r>
          </w:p>
        </w:tc>
        <w:tc>
          <w:tcPr>
            <w:tcW w:w="0" w:type="dxa"/>
            <w:shd w:val="clear" w:color="auto" w:fill="FFFFFF" w:themeFill="background1"/>
            <w:noWrap/>
          </w:tcPr>
          <w:p w14:paraId="220798D1" w14:textId="03D2A254" w:rsidR="008C6A46" w:rsidRPr="00E04F6C" w:rsidRDefault="008C6A46" w:rsidP="008C6A46">
            <w:pPr>
              <w:jc w:val="center"/>
              <w:rPr>
                <w:rFonts w:cstheme="minorHAnsi"/>
                <w:szCs w:val="20"/>
              </w:rPr>
            </w:pPr>
            <w:r w:rsidRPr="009A36DF">
              <w:t>39.8</w:t>
            </w:r>
          </w:p>
        </w:tc>
      </w:tr>
      <w:tr w:rsidR="008C6A46" w:rsidRPr="00A33200" w14:paraId="457AAEF5" w14:textId="77777777" w:rsidTr="00103782">
        <w:trPr>
          <w:cnfStyle w:val="000000100000" w:firstRow="0" w:lastRow="0" w:firstColumn="0" w:lastColumn="0" w:oddVBand="0" w:evenVBand="0" w:oddHBand="1" w:evenHBand="0" w:firstRowFirstColumn="0" w:firstRowLastColumn="0" w:lastRowFirstColumn="0" w:lastRowLastColumn="0"/>
          <w:trHeight w:val="255"/>
        </w:trPr>
        <w:tc>
          <w:tcPr>
            <w:tcW w:w="0" w:type="dxa"/>
            <w:vAlign w:val="top"/>
          </w:tcPr>
          <w:p w14:paraId="1B823DA2" w14:textId="42AA1FB8" w:rsidR="008C6A46" w:rsidRPr="00E04F6C" w:rsidRDefault="008C6A46" w:rsidP="008C6A46">
            <w:pPr>
              <w:rPr>
                <w:rFonts w:cstheme="minorHAnsi"/>
                <w:szCs w:val="20"/>
              </w:rPr>
            </w:pPr>
            <w:r w:rsidRPr="00DE7043">
              <w:t>Santa Gertrudis Creek</w:t>
            </w:r>
          </w:p>
        </w:tc>
        <w:tc>
          <w:tcPr>
            <w:tcW w:w="0" w:type="dxa"/>
            <w:noWrap/>
          </w:tcPr>
          <w:p w14:paraId="6E832D37" w14:textId="138FC052" w:rsidR="008C6A46" w:rsidRPr="00E04F6C" w:rsidRDefault="008C6A46" w:rsidP="008C6A46">
            <w:pPr>
              <w:jc w:val="center"/>
              <w:rPr>
                <w:rFonts w:cstheme="minorHAnsi"/>
                <w:szCs w:val="20"/>
              </w:rPr>
            </w:pPr>
            <w:r w:rsidRPr="00A8234E">
              <w:t>121102040103</w:t>
            </w:r>
          </w:p>
        </w:tc>
        <w:tc>
          <w:tcPr>
            <w:tcW w:w="0" w:type="dxa"/>
            <w:noWrap/>
          </w:tcPr>
          <w:p w14:paraId="396A8E1E" w14:textId="0CD1C18A" w:rsidR="008C6A46" w:rsidRPr="00E04F6C" w:rsidRDefault="008C6A46" w:rsidP="008C6A46">
            <w:pPr>
              <w:jc w:val="center"/>
              <w:rPr>
                <w:rFonts w:cstheme="minorHAnsi"/>
                <w:szCs w:val="20"/>
              </w:rPr>
            </w:pPr>
            <w:r w:rsidRPr="00DA2D00">
              <w:t>862</w:t>
            </w:r>
          </w:p>
        </w:tc>
        <w:tc>
          <w:tcPr>
            <w:tcW w:w="0" w:type="dxa"/>
            <w:noWrap/>
          </w:tcPr>
          <w:p w14:paraId="47DAE78B" w14:textId="65FA8400" w:rsidR="008C6A46" w:rsidRPr="00E04F6C" w:rsidRDefault="008C6A46" w:rsidP="008C6A46">
            <w:pPr>
              <w:jc w:val="center"/>
              <w:rPr>
                <w:rFonts w:cstheme="minorHAnsi"/>
                <w:szCs w:val="20"/>
              </w:rPr>
            </w:pPr>
            <w:r w:rsidRPr="00593121">
              <w:t>813</w:t>
            </w:r>
          </w:p>
        </w:tc>
        <w:tc>
          <w:tcPr>
            <w:tcW w:w="0" w:type="dxa"/>
            <w:noWrap/>
          </w:tcPr>
          <w:p w14:paraId="33F1A6C0" w14:textId="56A6EF08" w:rsidR="008C6A46" w:rsidRPr="00E04F6C" w:rsidRDefault="008C6A46" w:rsidP="008C6A46">
            <w:pPr>
              <w:jc w:val="center"/>
              <w:rPr>
                <w:rFonts w:cstheme="minorHAnsi"/>
                <w:szCs w:val="20"/>
              </w:rPr>
            </w:pPr>
            <w:r w:rsidRPr="00593121">
              <w:t>49</w:t>
            </w:r>
          </w:p>
        </w:tc>
        <w:tc>
          <w:tcPr>
            <w:tcW w:w="0" w:type="dxa"/>
            <w:noWrap/>
          </w:tcPr>
          <w:p w14:paraId="5896D2C3" w14:textId="5D2CE97C" w:rsidR="008C6A46" w:rsidRPr="00E04F6C" w:rsidRDefault="008C6A46" w:rsidP="008C6A46">
            <w:pPr>
              <w:jc w:val="center"/>
              <w:rPr>
                <w:rFonts w:cstheme="minorHAnsi"/>
                <w:szCs w:val="20"/>
              </w:rPr>
            </w:pPr>
            <w:r w:rsidRPr="00572587">
              <w:t>5.7%</w:t>
            </w:r>
          </w:p>
        </w:tc>
        <w:tc>
          <w:tcPr>
            <w:tcW w:w="0" w:type="dxa"/>
            <w:noWrap/>
          </w:tcPr>
          <w:p w14:paraId="2D2079D4" w14:textId="1F062340" w:rsidR="008C6A46" w:rsidRPr="00E04F6C" w:rsidRDefault="008C6A46" w:rsidP="008C6A46">
            <w:pPr>
              <w:jc w:val="center"/>
              <w:rPr>
                <w:rFonts w:cstheme="minorHAnsi"/>
                <w:szCs w:val="20"/>
              </w:rPr>
            </w:pPr>
            <w:r>
              <w:rPr>
                <w:rFonts w:cstheme="minorHAnsi"/>
                <w:szCs w:val="20"/>
              </w:rPr>
              <w:t>FAIL</w:t>
            </w:r>
          </w:p>
        </w:tc>
        <w:tc>
          <w:tcPr>
            <w:tcW w:w="0" w:type="dxa"/>
            <w:noWrap/>
          </w:tcPr>
          <w:p w14:paraId="51EE7E93" w14:textId="498302A0" w:rsidR="008C6A46" w:rsidRPr="00E04F6C" w:rsidRDefault="008C6A46" w:rsidP="008C6A46">
            <w:pPr>
              <w:jc w:val="center"/>
              <w:rPr>
                <w:rFonts w:cstheme="minorHAnsi"/>
                <w:szCs w:val="20"/>
              </w:rPr>
            </w:pPr>
            <w:r w:rsidRPr="009A36DF">
              <w:t>28.3</w:t>
            </w:r>
          </w:p>
        </w:tc>
      </w:tr>
      <w:tr w:rsidR="008C6A46" w:rsidRPr="00A33200" w14:paraId="61FB96F7" w14:textId="77777777" w:rsidTr="00103782">
        <w:trPr>
          <w:cnfStyle w:val="000000010000" w:firstRow="0" w:lastRow="0" w:firstColumn="0" w:lastColumn="0" w:oddVBand="0" w:evenVBand="0" w:oddHBand="0" w:evenHBand="1" w:firstRowFirstColumn="0" w:firstRowLastColumn="0" w:lastRowFirstColumn="0" w:lastRowLastColumn="0"/>
          <w:trHeight w:val="255"/>
        </w:trPr>
        <w:tc>
          <w:tcPr>
            <w:tcW w:w="0" w:type="dxa"/>
            <w:shd w:val="clear" w:color="auto" w:fill="FFFFFF" w:themeFill="background1"/>
            <w:vAlign w:val="top"/>
          </w:tcPr>
          <w:p w14:paraId="271BF2A8" w14:textId="42088CB1" w:rsidR="008C6A46" w:rsidRPr="00E04F6C" w:rsidRDefault="008C6A46" w:rsidP="008C6A46">
            <w:pPr>
              <w:rPr>
                <w:rFonts w:cstheme="minorHAnsi"/>
                <w:szCs w:val="20"/>
              </w:rPr>
            </w:pPr>
            <w:r w:rsidRPr="00DE7043">
              <w:t>Santa Gertrudis Creek</w:t>
            </w:r>
          </w:p>
        </w:tc>
        <w:tc>
          <w:tcPr>
            <w:tcW w:w="0" w:type="dxa"/>
            <w:shd w:val="clear" w:color="auto" w:fill="FFFFFF" w:themeFill="background1"/>
            <w:noWrap/>
          </w:tcPr>
          <w:p w14:paraId="7638EBC6" w14:textId="5D0A3099" w:rsidR="008C6A46" w:rsidRPr="00E04F6C" w:rsidRDefault="008C6A46" w:rsidP="008C6A46">
            <w:pPr>
              <w:jc w:val="center"/>
              <w:rPr>
                <w:rFonts w:cstheme="minorHAnsi"/>
                <w:szCs w:val="20"/>
              </w:rPr>
            </w:pPr>
            <w:r w:rsidRPr="00A8234E">
              <w:t>121102040206</w:t>
            </w:r>
          </w:p>
        </w:tc>
        <w:tc>
          <w:tcPr>
            <w:tcW w:w="0" w:type="dxa"/>
            <w:shd w:val="clear" w:color="auto" w:fill="FFFFFF" w:themeFill="background1"/>
            <w:noWrap/>
          </w:tcPr>
          <w:p w14:paraId="00B9F57B" w14:textId="6AF756AA" w:rsidR="008C6A46" w:rsidRPr="00E04F6C" w:rsidRDefault="008C6A46" w:rsidP="008C6A46">
            <w:pPr>
              <w:jc w:val="center"/>
              <w:rPr>
                <w:rFonts w:cstheme="minorHAnsi"/>
                <w:szCs w:val="20"/>
              </w:rPr>
            </w:pPr>
            <w:r w:rsidRPr="00DA2D00">
              <w:t>362</w:t>
            </w:r>
          </w:p>
        </w:tc>
        <w:tc>
          <w:tcPr>
            <w:tcW w:w="0" w:type="dxa"/>
            <w:shd w:val="clear" w:color="auto" w:fill="FFFFFF" w:themeFill="background1"/>
            <w:noWrap/>
          </w:tcPr>
          <w:p w14:paraId="790B2E8C" w14:textId="2DC4A5FB" w:rsidR="008C6A46" w:rsidRPr="00E04F6C" w:rsidRDefault="008C6A46" w:rsidP="008C6A46">
            <w:pPr>
              <w:jc w:val="center"/>
              <w:rPr>
                <w:rFonts w:cstheme="minorHAnsi"/>
                <w:szCs w:val="20"/>
              </w:rPr>
            </w:pPr>
            <w:r w:rsidRPr="00593121">
              <w:t>362</w:t>
            </w:r>
          </w:p>
        </w:tc>
        <w:tc>
          <w:tcPr>
            <w:tcW w:w="0" w:type="dxa"/>
            <w:shd w:val="clear" w:color="auto" w:fill="FFFFFF" w:themeFill="background1"/>
            <w:noWrap/>
          </w:tcPr>
          <w:p w14:paraId="3D0599E9" w14:textId="6C204926" w:rsidR="008C6A46" w:rsidRPr="00E04F6C" w:rsidRDefault="008C6A46" w:rsidP="008C6A46">
            <w:pPr>
              <w:jc w:val="center"/>
              <w:rPr>
                <w:rFonts w:cstheme="minorHAnsi"/>
                <w:szCs w:val="20"/>
              </w:rPr>
            </w:pPr>
            <w:r w:rsidRPr="00593121">
              <w:t>0</w:t>
            </w:r>
          </w:p>
        </w:tc>
        <w:tc>
          <w:tcPr>
            <w:tcW w:w="0" w:type="dxa"/>
            <w:shd w:val="clear" w:color="auto" w:fill="FFFFFF" w:themeFill="background1"/>
            <w:noWrap/>
          </w:tcPr>
          <w:p w14:paraId="1AEE57FD" w14:textId="2DA33523" w:rsidR="008C6A46" w:rsidRPr="00E04F6C" w:rsidRDefault="008C6A46" w:rsidP="008C6A46">
            <w:pPr>
              <w:jc w:val="center"/>
              <w:rPr>
                <w:rFonts w:cstheme="minorHAnsi"/>
                <w:szCs w:val="20"/>
              </w:rPr>
            </w:pPr>
            <w:r w:rsidRPr="00572587">
              <w:t>0.0%</w:t>
            </w:r>
          </w:p>
        </w:tc>
        <w:tc>
          <w:tcPr>
            <w:tcW w:w="0" w:type="dxa"/>
            <w:shd w:val="clear" w:color="auto" w:fill="FFFFFF" w:themeFill="background1"/>
            <w:noWrap/>
          </w:tcPr>
          <w:p w14:paraId="44B23E4E" w14:textId="693A3CC7" w:rsidR="008C6A46" w:rsidRPr="00E04F6C" w:rsidRDefault="008C6A46" w:rsidP="008C6A46">
            <w:pPr>
              <w:jc w:val="center"/>
              <w:rPr>
                <w:rFonts w:cstheme="minorHAnsi"/>
                <w:szCs w:val="20"/>
              </w:rPr>
            </w:pPr>
            <w:r>
              <w:rPr>
                <w:rFonts w:cstheme="minorHAnsi"/>
                <w:szCs w:val="20"/>
              </w:rPr>
              <w:t>FAIL</w:t>
            </w:r>
          </w:p>
        </w:tc>
        <w:tc>
          <w:tcPr>
            <w:tcW w:w="0" w:type="dxa"/>
            <w:shd w:val="clear" w:color="auto" w:fill="FFFFFF" w:themeFill="background1"/>
            <w:noWrap/>
          </w:tcPr>
          <w:p w14:paraId="050D156D" w14:textId="7A3A9FEA" w:rsidR="008C6A46" w:rsidRPr="00E04F6C" w:rsidRDefault="008C6A46" w:rsidP="008C6A46">
            <w:pPr>
              <w:jc w:val="center"/>
              <w:rPr>
                <w:rFonts w:cstheme="minorHAnsi"/>
                <w:szCs w:val="20"/>
              </w:rPr>
            </w:pPr>
            <w:r w:rsidRPr="009A36DF">
              <w:t>57.7</w:t>
            </w:r>
          </w:p>
        </w:tc>
      </w:tr>
      <w:tr w:rsidR="008C6A46" w:rsidRPr="00A33200" w14:paraId="246CD920" w14:textId="77777777" w:rsidTr="00103782">
        <w:trPr>
          <w:cnfStyle w:val="000000100000" w:firstRow="0" w:lastRow="0" w:firstColumn="0" w:lastColumn="0" w:oddVBand="0" w:evenVBand="0" w:oddHBand="1" w:evenHBand="0" w:firstRowFirstColumn="0" w:firstRowLastColumn="0" w:lastRowFirstColumn="0" w:lastRowLastColumn="0"/>
          <w:trHeight w:val="255"/>
        </w:trPr>
        <w:tc>
          <w:tcPr>
            <w:tcW w:w="0" w:type="dxa"/>
            <w:vAlign w:val="top"/>
          </w:tcPr>
          <w:p w14:paraId="79828198" w14:textId="3615DD5A" w:rsidR="008C6A46" w:rsidRPr="00E04F6C" w:rsidRDefault="008C6A46" w:rsidP="008C6A46">
            <w:pPr>
              <w:rPr>
                <w:rFonts w:cstheme="minorHAnsi"/>
                <w:szCs w:val="20"/>
              </w:rPr>
            </w:pPr>
            <w:r w:rsidRPr="00DE7043">
              <w:t>Tarancahuas Creek</w:t>
            </w:r>
          </w:p>
        </w:tc>
        <w:tc>
          <w:tcPr>
            <w:tcW w:w="0" w:type="dxa"/>
            <w:noWrap/>
          </w:tcPr>
          <w:p w14:paraId="1EB292D1" w14:textId="7FD99D95" w:rsidR="008C6A46" w:rsidRPr="00E04F6C" w:rsidRDefault="008C6A46" w:rsidP="008C6A46">
            <w:pPr>
              <w:jc w:val="center"/>
              <w:rPr>
                <w:rFonts w:cstheme="minorHAnsi"/>
                <w:szCs w:val="20"/>
              </w:rPr>
            </w:pPr>
            <w:r w:rsidRPr="00A8234E">
              <w:t>121102040302</w:t>
            </w:r>
          </w:p>
        </w:tc>
        <w:tc>
          <w:tcPr>
            <w:tcW w:w="0" w:type="dxa"/>
            <w:noWrap/>
          </w:tcPr>
          <w:p w14:paraId="43B71ED6" w14:textId="5A7F5FCD" w:rsidR="008C6A46" w:rsidRPr="00E04F6C" w:rsidRDefault="008C6A46" w:rsidP="008C6A46">
            <w:pPr>
              <w:jc w:val="center"/>
              <w:rPr>
                <w:rFonts w:cstheme="minorHAnsi"/>
                <w:szCs w:val="20"/>
              </w:rPr>
            </w:pPr>
            <w:r w:rsidRPr="00DA2D00">
              <w:t>1,228</w:t>
            </w:r>
          </w:p>
        </w:tc>
        <w:tc>
          <w:tcPr>
            <w:tcW w:w="0" w:type="dxa"/>
            <w:noWrap/>
          </w:tcPr>
          <w:p w14:paraId="6326D972" w14:textId="638B3348" w:rsidR="008C6A46" w:rsidRPr="00E04F6C" w:rsidRDefault="008C6A46" w:rsidP="008C6A46">
            <w:pPr>
              <w:jc w:val="center"/>
              <w:rPr>
                <w:rFonts w:cstheme="minorHAnsi"/>
                <w:szCs w:val="20"/>
              </w:rPr>
            </w:pPr>
            <w:r w:rsidRPr="00593121">
              <w:t>1,228</w:t>
            </w:r>
          </w:p>
        </w:tc>
        <w:tc>
          <w:tcPr>
            <w:tcW w:w="0" w:type="dxa"/>
            <w:noWrap/>
          </w:tcPr>
          <w:p w14:paraId="6470E538" w14:textId="6E3B3C00" w:rsidR="008C6A46" w:rsidRPr="00E04F6C" w:rsidRDefault="008C6A46" w:rsidP="008C6A46">
            <w:pPr>
              <w:jc w:val="center"/>
              <w:rPr>
                <w:rFonts w:cstheme="minorHAnsi"/>
                <w:szCs w:val="20"/>
              </w:rPr>
            </w:pPr>
            <w:r w:rsidRPr="00593121">
              <w:t>0</w:t>
            </w:r>
          </w:p>
        </w:tc>
        <w:tc>
          <w:tcPr>
            <w:tcW w:w="0" w:type="dxa"/>
            <w:noWrap/>
          </w:tcPr>
          <w:p w14:paraId="5A168A61" w14:textId="68B87758" w:rsidR="008C6A46" w:rsidRPr="00E04F6C" w:rsidRDefault="008C6A46" w:rsidP="008C6A46">
            <w:pPr>
              <w:jc w:val="center"/>
              <w:rPr>
                <w:rFonts w:cstheme="minorHAnsi"/>
                <w:szCs w:val="20"/>
              </w:rPr>
            </w:pPr>
            <w:r w:rsidRPr="00572587">
              <w:t>0.0%</w:t>
            </w:r>
          </w:p>
        </w:tc>
        <w:tc>
          <w:tcPr>
            <w:tcW w:w="0" w:type="dxa"/>
            <w:noWrap/>
          </w:tcPr>
          <w:p w14:paraId="2DC7A0CD" w14:textId="07C7488F" w:rsidR="008C6A46" w:rsidRPr="00E04F6C" w:rsidRDefault="008C6A46" w:rsidP="008C6A46">
            <w:pPr>
              <w:jc w:val="center"/>
              <w:rPr>
                <w:rFonts w:cstheme="minorHAnsi"/>
                <w:szCs w:val="20"/>
              </w:rPr>
            </w:pPr>
            <w:r>
              <w:rPr>
                <w:rFonts w:cstheme="minorHAnsi"/>
                <w:szCs w:val="20"/>
              </w:rPr>
              <w:t>FAIL</w:t>
            </w:r>
          </w:p>
        </w:tc>
        <w:tc>
          <w:tcPr>
            <w:tcW w:w="0" w:type="dxa"/>
            <w:noWrap/>
          </w:tcPr>
          <w:p w14:paraId="5E70B216" w14:textId="03374469" w:rsidR="008C6A46" w:rsidRPr="00E04F6C" w:rsidRDefault="008C6A46" w:rsidP="008C6A46">
            <w:pPr>
              <w:jc w:val="center"/>
              <w:rPr>
                <w:rFonts w:cstheme="minorHAnsi"/>
                <w:szCs w:val="20"/>
              </w:rPr>
            </w:pPr>
            <w:r w:rsidRPr="009A36DF">
              <w:t>25.0</w:t>
            </w:r>
          </w:p>
        </w:tc>
      </w:tr>
      <w:tr w:rsidR="008C6A46" w:rsidRPr="00A33200" w14:paraId="1FB24FEA" w14:textId="77777777" w:rsidTr="00103782">
        <w:trPr>
          <w:cnfStyle w:val="000000010000" w:firstRow="0" w:lastRow="0" w:firstColumn="0" w:lastColumn="0" w:oddVBand="0" w:evenVBand="0" w:oddHBand="0" w:evenHBand="1" w:firstRowFirstColumn="0" w:firstRowLastColumn="0" w:lastRowFirstColumn="0" w:lastRowLastColumn="0"/>
          <w:trHeight w:val="255"/>
        </w:trPr>
        <w:tc>
          <w:tcPr>
            <w:tcW w:w="0" w:type="dxa"/>
            <w:shd w:val="clear" w:color="auto" w:fill="FFFFFF" w:themeFill="background1"/>
            <w:vAlign w:val="top"/>
          </w:tcPr>
          <w:p w14:paraId="6BC3A174" w14:textId="7A4814EE" w:rsidR="008C6A46" w:rsidRPr="00E04F6C" w:rsidRDefault="008C6A46" w:rsidP="008C6A46">
            <w:pPr>
              <w:rPr>
                <w:rFonts w:cstheme="minorHAnsi"/>
                <w:szCs w:val="20"/>
              </w:rPr>
            </w:pPr>
            <w:r w:rsidRPr="00DE7043">
              <w:t>Town of San Diego-San Diego Creek</w:t>
            </w:r>
          </w:p>
        </w:tc>
        <w:tc>
          <w:tcPr>
            <w:tcW w:w="0" w:type="dxa"/>
            <w:shd w:val="clear" w:color="auto" w:fill="FFFFFF" w:themeFill="background1"/>
            <w:noWrap/>
          </w:tcPr>
          <w:p w14:paraId="4B15C27F" w14:textId="3A57F5C9" w:rsidR="008C6A46" w:rsidRPr="00E04F6C" w:rsidRDefault="008C6A46" w:rsidP="008C6A46">
            <w:pPr>
              <w:jc w:val="center"/>
              <w:rPr>
                <w:rFonts w:cstheme="minorHAnsi"/>
                <w:szCs w:val="20"/>
              </w:rPr>
            </w:pPr>
            <w:r w:rsidRPr="00A8234E">
              <w:t>121102040310</w:t>
            </w:r>
          </w:p>
        </w:tc>
        <w:tc>
          <w:tcPr>
            <w:tcW w:w="0" w:type="dxa"/>
            <w:shd w:val="clear" w:color="auto" w:fill="FFFFFF" w:themeFill="background1"/>
            <w:noWrap/>
          </w:tcPr>
          <w:p w14:paraId="1CD35695" w14:textId="5B7CEC38" w:rsidR="008C6A46" w:rsidRPr="00E04F6C" w:rsidRDefault="008C6A46" w:rsidP="008C6A46">
            <w:pPr>
              <w:jc w:val="center"/>
              <w:rPr>
                <w:rFonts w:cstheme="minorHAnsi"/>
                <w:szCs w:val="20"/>
              </w:rPr>
            </w:pPr>
            <w:r w:rsidRPr="00DA2D00">
              <w:t>1,090</w:t>
            </w:r>
          </w:p>
        </w:tc>
        <w:tc>
          <w:tcPr>
            <w:tcW w:w="0" w:type="dxa"/>
            <w:shd w:val="clear" w:color="auto" w:fill="FFFFFF" w:themeFill="background1"/>
            <w:noWrap/>
          </w:tcPr>
          <w:p w14:paraId="72AD60CD" w14:textId="627F1621" w:rsidR="008C6A46" w:rsidRPr="00E04F6C" w:rsidRDefault="008C6A46" w:rsidP="008C6A46">
            <w:pPr>
              <w:jc w:val="center"/>
              <w:rPr>
                <w:rFonts w:cstheme="minorHAnsi"/>
                <w:szCs w:val="20"/>
              </w:rPr>
            </w:pPr>
            <w:r w:rsidRPr="00593121">
              <w:t>1,090</w:t>
            </w:r>
          </w:p>
        </w:tc>
        <w:tc>
          <w:tcPr>
            <w:tcW w:w="0" w:type="dxa"/>
            <w:shd w:val="clear" w:color="auto" w:fill="FFFFFF" w:themeFill="background1"/>
            <w:noWrap/>
          </w:tcPr>
          <w:p w14:paraId="00678E0A" w14:textId="4080DE82" w:rsidR="008C6A46" w:rsidRPr="00E04F6C" w:rsidRDefault="008C6A46" w:rsidP="008C6A46">
            <w:pPr>
              <w:jc w:val="center"/>
              <w:rPr>
                <w:rFonts w:cstheme="minorHAnsi"/>
                <w:szCs w:val="20"/>
              </w:rPr>
            </w:pPr>
            <w:r w:rsidRPr="00593121">
              <w:t>0</w:t>
            </w:r>
          </w:p>
        </w:tc>
        <w:tc>
          <w:tcPr>
            <w:tcW w:w="0" w:type="dxa"/>
            <w:shd w:val="clear" w:color="auto" w:fill="FFFFFF" w:themeFill="background1"/>
            <w:noWrap/>
          </w:tcPr>
          <w:p w14:paraId="1FC0C8F6" w14:textId="2AE4F7FF" w:rsidR="008C6A46" w:rsidRPr="00E04F6C" w:rsidRDefault="008C6A46" w:rsidP="008C6A46">
            <w:pPr>
              <w:jc w:val="center"/>
              <w:rPr>
                <w:rFonts w:cstheme="minorHAnsi"/>
                <w:szCs w:val="20"/>
              </w:rPr>
            </w:pPr>
            <w:r w:rsidRPr="00572587">
              <w:t>0.0%</w:t>
            </w:r>
          </w:p>
        </w:tc>
        <w:tc>
          <w:tcPr>
            <w:tcW w:w="0" w:type="dxa"/>
            <w:shd w:val="clear" w:color="auto" w:fill="FFFFFF" w:themeFill="background1"/>
            <w:noWrap/>
          </w:tcPr>
          <w:p w14:paraId="41EA491B" w14:textId="2D0AB227" w:rsidR="008C6A46" w:rsidRPr="00E04F6C" w:rsidRDefault="008C6A46" w:rsidP="008C6A46">
            <w:pPr>
              <w:jc w:val="center"/>
              <w:rPr>
                <w:rFonts w:cstheme="minorHAnsi"/>
                <w:szCs w:val="20"/>
              </w:rPr>
            </w:pPr>
            <w:r>
              <w:rPr>
                <w:rFonts w:cstheme="minorHAnsi"/>
                <w:szCs w:val="20"/>
              </w:rPr>
              <w:t>FAIL</w:t>
            </w:r>
          </w:p>
        </w:tc>
        <w:tc>
          <w:tcPr>
            <w:tcW w:w="0" w:type="dxa"/>
            <w:shd w:val="clear" w:color="auto" w:fill="FFFFFF" w:themeFill="background1"/>
            <w:noWrap/>
          </w:tcPr>
          <w:p w14:paraId="54035A76" w14:textId="0E6144B5" w:rsidR="008C6A46" w:rsidRPr="00E04F6C" w:rsidRDefault="008C6A46" w:rsidP="008C6A46">
            <w:pPr>
              <w:jc w:val="center"/>
              <w:rPr>
                <w:rFonts w:cstheme="minorHAnsi"/>
                <w:szCs w:val="20"/>
              </w:rPr>
            </w:pPr>
            <w:r w:rsidRPr="009A36DF">
              <w:t>38.7</w:t>
            </w:r>
          </w:p>
        </w:tc>
      </w:tr>
      <w:tr w:rsidR="008C6A46" w:rsidRPr="00A33200" w14:paraId="617EDC90" w14:textId="77777777" w:rsidTr="00103782">
        <w:trPr>
          <w:cnfStyle w:val="000000100000" w:firstRow="0" w:lastRow="0" w:firstColumn="0" w:lastColumn="0" w:oddVBand="0" w:evenVBand="0" w:oddHBand="1" w:evenHBand="0" w:firstRowFirstColumn="0" w:firstRowLastColumn="0" w:lastRowFirstColumn="0" w:lastRowLastColumn="0"/>
          <w:trHeight w:val="255"/>
        </w:trPr>
        <w:tc>
          <w:tcPr>
            <w:tcW w:w="0" w:type="dxa"/>
            <w:vAlign w:val="top"/>
          </w:tcPr>
          <w:p w14:paraId="25A442B5" w14:textId="4495929E" w:rsidR="008C6A46" w:rsidRPr="00E04F6C" w:rsidRDefault="008C6A46" w:rsidP="008C6A46">
            <w:pPr>
              <w:rPr>
                <w:rFonts w:cstheme="minorHAnsi"/>
                <w:szCs w:val="20"/>
              </w:rPr>
            </w:pPr>
            <w:r w:rsidRPr="00DE7043">
              <w:t>Tranquitas Creek</w:t>
            </w:r>
          </w:p>
        </w:tc>
        <w:tc>
          <w:tcPr>
            <w:tcW w:w="0" w:type="dxa"/>
            <w:noWrap/>
          </w:tcPr>
          <w:p w14:paraId="299FEF06" w14:textId="3926A073" w:rsidR="008C6A46" w:rsidRPr="00E04F6C" w:rsidRDefault="008C6A46" w:rsidP="008C6A46">
            <w:pPr>
              <w:jc w:val="center"/>
              <w:rPr>
                <w:rFonts w:cstheme="minorHAnsi"/>
                <w:szCs w:val="20"/>
              </w:rPr>
            </w:pPr>
            <w:r w:rsidRPr="00A8234E">
              <w:t>121102040409</w:t>
            </w:r>
          </w:p>
        </w:tc>
        <w:tc>
          <w:tcPr>
            <w:tcW w:w="0" w:type="dxa"/>
            <w:noWrap/>
          </w:tcPr>
          <w:p w14:paraId="77A187C7" w14:textId="19E62895" w:rsidR="008C6A46" w:rsidRPr="00E04F6C" w:rsidRDefault="008C6A46" w:rsidP="008C6A46">
            <w:pPr>
              <w:jc w:val="center"/>
              <w:rPr>
                <w:rFonts w:cstheme="minorHAnsi"/>
                <w:szCs w:val="20"/>
              </w:rPr>
            </w:pPr>
            <w:r w:rsidRPr="00DA2D00">
              <w:t>1,527</w:t>
            </w:r>
          </w:p>
        </w:tc>
        <w:tc>
          <w:tcPr>
            <w:tcW w:w="0" w:type="dxa"/>
            <w:noWrap/>
          </w:tcPr>
          <w:p w14:paraId="0AE2CBE4" w14:textId="2DAF9693" w:rsidR="008C6A46" w:rsidRPr="00E04F6C" w:rsidRDefault="008C6A46" w:rsidP="008C6A46">
            <w:pPr>
              <w:jc w:val="center"/>
              <w:rPr>
                <w:rFonts w:cstheme="minorHAnsi"/>
                <w:szCs w:val="20"/>
              </w:rPr>
            </w:pPr>
            <w:r w:rsidRPr="00593121">
              <w:t>1,444</w:t>
            </w:r>
          </w:p>
        </w:tc>
        <w:tc>
          <w:tcPr>
            <w:tcW w:w="0" w:type="dxa"/>
            <w:noWrap/>
          </w:tcPr>
          <w:p w14:paraId="39B4A133" w14:textId="443052F4" w:rsidR="008C6A46" w:rsidRPr="00E04F6C" w:rsidRDefault="008C6A46" w:rsidP="008C6A46">
            <w:pPr>
              <w:jc w:val="center"/>
              <w:rPr>
                <w:rFonts w:cstheme="minorHAnsi"/>
                <w:szCs w:val="20"/>
              </w:rPr>
            </w:pPr>
            <w:r w:rsidRPr="00593121">
              <w:t>83</w:t>
            </w:r>
          </w:p>
        </w:tc>
        <w:tc>
          <w:tcPr>
            <w:tcW w:w="0" w:type="dxa"/>
            <w:noWrap/>
          </w:tcPr>
          <w:p w14:paraId="61990448" w14:textId="0CEB3468" w:rsidR="008C6A46" w:rsidRPr="00E04F6C" w:rsidRDefault="008C6A46" w:rsidP="008C6A46">
            <w:pPr>
              <w:jc w:val="center"/>
              <w:rPr>
                <w:rFonts w:cstheme="minorHAnsi"/>
                <w:szCs w:val="20"/>
              </w:rPr>
            </w:pPr>
            <w:r w:rsidRPr="00572587">
              <w:t>5.4%</w:t>
            </w:r>
          </w:p>
        </w:tc>
        <w:tc>
          <w:tcPr>
            <w:tcW w:w="0" w:type="dxa"/>
            <w:noWrap/>
          </w:tcPr>
          <w:p w14:paraId="4646276E" w14:textId="3646447C" w:rsidR="008C6A46" w:rsidRPr="00E04F6C" w:rsidRDefault="008C6A46" w:rsidP="008C6A46">
            <w:pPr>
              <w:jc w:val="center"/>
              <w:rPr>
                <w:rFonts w:cstheme="minorHAnsi"/>
                <w:szCs w:val="20"/>
              </w:rPr>
            </w:pPr>
            <w:r>
              <w:rPr>
                <w:rFonts w:cstheme="minorHAnsi"/>
                <w:szCs w:val="20"/>
              </w:rPr>
              <w:t>FAIL</w:t>
            </w:r>
          </w:p>
        </w:tc>
        <w:tc>
          <w:tcPr>
            <w:tcW w:w="0" w:type="dxa"/>
            <w:noWrap/>
          </w:tcPr>
          <w:p w14:paraId="0C6388AC" w14:textId="59DA09CC" w:rsidR="008C6A46" w:rsidRPr="00E04F6C" w:rsidRDefault="008C6A46" w:rsidP="008C6A46">
            <w:pPr>
              <w:jc w:val="center"/>
              <w:rPr>
                <w:rFonts w:cstheme="minorHAnsi"/>
                <w:szCs w:val="20"/>
              </w:rPr>
            </w:pPr>
            <w:r w:rsidRPr="009A36DF">
              <w:t>46.5</w:t>
            </w:r>
          </w:p>
        </w:tc>
      </w:tr>
      <w:tr w:rsidR="008C6A46" w:rsidRPr="00A33200" w14:paraId="2F61AF2A" w14:textId="77777777" w:rsidTr="00103782">
        <w:trPr>
          <w:cnfStyle w:val="000000010000" w:firstRow="0" w:lastRow="0" w:firstColumn="0" w:lastColumn="0" w:oddVBand="0" w:evenVBand="0" w:oddHBand="0" w:evenHBand="1" w:firstRowFirstColumn="0" w:firstRowLastColumn="0" w:lastRowFirstColumn="0" w:lastRowLastColumn="0"/>
          <w:trHeight w:val="255"/>
        </w:trPr>
        <w:tc>
          <w:tcPr>
            <w:tcW w:w="0" w:type="dxa"/>
            <w:shd w:val="clear" w:color="auto" w:fill="FFFFFF" w:themeFill="background1"/>
            <w:vAlign w:val="top"/>
          </w:tcPr>
          <w:p w14:paraId="7FAA5E7A" w14:textId="1CB6CCC0" w:rsidR="008C6A46" w:rsidRPr="00E04F6C" w:rsidRDefault="008C6A46" w:rsidP="008C6A46">
            <w:pPr>
              <w:rPr>
                <w:rFonts w:cstheme="minorHAnsi"/>
                <w:szCs w:val="20"/>
              </w:rPr>
            </w:pPr>
            <w:r w:rsidRPr="00DE7043">
              <w:lastRenderedPageBreak/>
              <w:t>Trinidad Creek-Santa Gertrudis Creek</w:t>
            </w:r>
          </w:p>
        </w:tc>
        <w:tc>
          <w:tcPr>
            <w:tcW w:w="0" w:type="dxa"/>
            <w:shd w:val="clear" w:color="auto" w:fill="FFFFFF" w:themeFill="background1"/>
            <w:noWrap/>
          </w:tcPr>
          <w:p w14:paraId="45F7611C" w14:textId="2BD99BF9" w:rsidR="008C6A46" w:rsidRPr="00E04F6C" w:rsidRDefault="008C6A46" w:rsidP="008C6A46">
            <w:pPr>
              <w:jc w:val="center"/>
              <w:rPr>
                <w:rFonts w:cstheme="minorHAnsi"/>
                <w:szCs w:val="20"/>
              </w:rPr>
            </w:pPr>
            <w:r w:rsidRPr="00A8234E">
              <w:t>121102040201</w:t>
            </w:r>
          </w:p>
        </w:tc>
        <w:tc>
          <w:tcPr>
            <w:tcW w:w="0" w:type="dxa"/>
            <w:shd w:val="clear" w:color="auto" w:fill="FFFFFF" w:themeFill="background1"/>
            <w:noWrap/>
          </w:tcPr>
          <w:p w14:paraId="3E555380" w14:textId="5641581A" w:rsidR="008C6A46" w:rsidRPr="00E04F6C" w:rsidRDefault="008C6A46" w:rsidP="008C6A46">
            <w:pPr>
              <w:jc w:val="center"/>
              <w:rPr>
                <w:rFonts w:cstheme="minorHAnsi"/>
                <w:szCs w:val="20"/>
              </w:rPr>
            </w:pPr>
            <w:r w:rsidRPr="00DA2D00">
              <w:t>2,618</w:t>
            </w:r>
          </w:p>
        </w:tc>
        <w:tc>
          <w:tcPr>
            <w:tcW w:w="0" w:type="dxa"/>
            <w:shd w:val="clear" w:color="auto" w:fill="FFFFFF" w:themeFill="background1"/>
            <w:noWrap/>
          </w:tcPr>
          <w:p w14:paraId="6A7137A7" w14:textId="23DDC393" w:rsidR="008C6A46" w:rsidRPr="00E04F6C" w:rsidRDefault="008C6A46" w:rsidP="008C6A46">
            <w:pPr>
              <w:jc w:val="center"/>
              <w:rPr>
                <w:rFonts w:cstheme="minorHAnsi"/>
                <w:szCs w:val="20"/>
              </w:rPr>
            </w:pPr>
            <w:r w:rsidRPr="00593121">
              <w:t>2,295</w:t>
            </w:r>
          </w:p>
        </w:tc>
        <w:tc>
          <w:tcPr>
            <w:tcW w:w="0" w:type="dxa"/>
            <w:shd w:val="clear" w:color="auto" w:fill="FFFFFF" w:themeFill="background1"/>
            <w:noWrap/>
          </w:tcPr>
          <w:p w14:paraId="1470FFED" w14:textId="0DA4A7FC" w:rsidR="008C6A46" w:rsidRPr="00E04F6C" w:rsidRDefault="008C6A46" w:rsidP="008C6A46">
            <w:pPr>
              <w:jc w:val="center"/>
              <w:rPr>
                <w:rFonts w:cstheme="minorHAnsi"/>
                <w:szCs w:val="20"/>
              </w:rPr>
            </w:pPr>
            <w:r w:rsidRPr="00593121">
              <w:t>323</w:t>
            </w:r>
          </w:p>
        </w:tc>
        <w:tc>
          <w:tcPr>
            <w:tcW w:w="0" w:type="dxa"/>
            <w:shd w:val="clear" w:color="auto" w:fill="FFFFFF" w:themeFill="background1"/>
            <w:noWrap/>
          </w:tcPr>
          <w:p w14:paraId="4E16DD0C" w14:textId="00CD3043" w:rsidR="008C6A46" w:rsidRPr="00E04F6C" w:rsidRDefault="008C6A46" w:rsidP="008C6A46">
            <w:pPr>
              <w:jc w:val="center"/>
              <w:rPr>
                <w:rFonts w:cstheme="minorHAnsi"/>
                <w:szCs w:val="20"/>
              </w:rPr>
            </w:pPr>
            <w:r w:rsidRPr="00572587">
              <w:t>12.3%</w:t>
            </w:r>
          </w:p>
        </w:tc>
        <w:tc>
          <w:tcPr>
            <w:tcW w:w="0" w:type="dxa"/>
            <w:shd w:val="clear" w:color="auto" w:fill="FFFFFF" w:themeFill="background1"/>
            <w:noWrap/>
          </w:tcPr>
          <w:p w14:paraId="5E2AE6CE" w14:textId="5AC13947" w:rsidR="008C6A46" w:rsidRPr="00E04F6C" w:rsidRDefault="008C6A46" w:rsidP="008C6A46">
            <w:pPr>
              <w:jc w:val="center"/>
              <w:rPr>
                <w:rFonts w:cstheme="minorHAnsi"/>
                <w:szCs w:val="20"/>
              </w:rPr>
            </w:pPr>
            <w:r>
              <w:rPr>
                <w:rFonts w:cstheme="minorHAnsi"/>
                <w:szCs w:val="20"/>
              </w:rPr>
              <w:t>FAIL</w:t>
            </w:r>
          </w:p>
        </w:tc>
        <w:tc>
          <w:tcPr>
            <w:tcW w:w="0" w:type="dxa"/>
            <w:shd w:val="clear" w:color="auto" w:fill="FFFFFF" w:themeFill="background1"/>
            <w:noWrap/>
          </w:tcPr>
          <w:p w14:paraId="2EE557AF" w14:textId="41BF48D0" w:rsidR="008C6A46" w:rsidRPr="00E04F6C" w:rsidRDefault="008C6A46" w:rsidP="008C6A46">
            <w:pPr>
              <w:jc w:val="center"/>
              <w:rPr>
                <w:rFonts w:cstheme="minorHAnsi"/>
                <w:szCs w:val="20"/>
              </w:rPr>
            </w:pPr>
            <w:r w:rsidRPr="009A36DF">
              <w:t>42.2</w:t>
            </w:r>
          </w:p>
        </w:tc>
      </w:tr>
      <w:tr w:rsidR="008C6A46" w:rsidRPr="00A33200" w14:paraId="739A86F2" w14:textId="77777777" w:rsidTr="00103782">
        <w:trPr>
          <w:cnfStyle w:val="000000100000" w:firstRow="0" w:lastRow="0" w:firstColumn="0" w:lastColumn="0" w:oddVBand="0" w:evenVBand="0" w:oddHBand="1" w:evenHBand="0" w:firstRowFirstColumn="0" w:firstRowLastColumn="0" w:lastRowFirstColumn="0" w:lastRowLastColumn="0"/>
          <w:trHeight w:val="255"/>
        </w:trPr>
        <w:tc>
          <w:tcPr>
            <w:tcW w:w="0" w:type="dxa"/>
            <w:vAlign w:val="top"/>
          </w:tcPr>
          <w:p w14:paraId="0A46352D" w14:textId="625927B5" w:rsidR="008C6A46" w:rsidRPr="00E04F6C" w:rsidRDefault="008C6A46" w:rsidP="008C6A46">
            <w:pPr>
              <w:rPr>
                <w:rFonts w:cstheme="minorHAnsi"/>
                <w:szCs w:val="20"/>
              </w:rPr>
            </w:pPr>
            <w:r w:rsidRPr="00DE7043">
              <w:t>Tulosa Lake</w:t>
            </w:r>
          </w:p>
        </w:tc>
        <w:tc>
          <w:tcPr>
            <w:tcW w:w="0" w:type="dxa"/>
            <w:noWrap/>
          </w:tcPr>
          <w:p w14:paraId="4272BD50" w14:textId="115523EC" w:rsidR="008C6A46" w:rsidRPr="00E04F6C" w:rsidRDefault="008C6A46" w:rsidP="008C6A46">
            <w:pPr>
              <w:jc w:val="center"/>
              <w:rPr>
                <w:rFonts w:cstheme="minorHAnsi"/>
                <w:szCs w:val="20"/>
              </w:rPr>
            </w:pPr>
            <w:r w:rsidRPr="00A8234E">
              <w:t>121102040204</w:t>
            </w:r>
          </w:p>
        </w:tc>
        <w:tc>
          <w:tcPr>
            <w:tcW w:w="0" w:type="dxa"/>
            <w:noWrap/>
          </w:tcPr>
          <w:p w14:paraId="46D58838" w14:textId="0A4FCE0F" w:rsidR="008C6A46" w:rsidRPr="00E04F6C" w:rsidRDefault="008C6A46" w:rsidP="008C6A46">
            <w:pPr>
              <w:jc w:val="center"/>
              <w:rPr>
                <w:rFonts w:cstheme="minorHAnsi"/>
                <w:szCs w:val="20"/>
              </w:rPr>
            </w:pPr>
            <w:r w:rsidRPr="00DA2D00">
              <w:t>223</w:t>
            </w:r>
          </w:p>
        </w:tc>
        <w:tc>
          <w:tcPr>
            <w:tcW w:w="0" w:type="dxa"/>
            <w:noWrap/>
          </w:tcPr>
          <w:p w14:paraId="08D7A43D" w14:textId="32A0C734" w:rsidR="008C6A46" w:rsidRPr="00E04F6C" w:rsidRDefault="008C6A46" w:rsidP="008C6A46">
            <w:pPr>
              <w:jc w:val="center"/>
              <w:rPr>
                <w:rFonts w:cstheme="minorHAnsi"/>
                <w:szCs w:val="20"/>
              </w:rPr>
            </w:pPr>
            <w:r w:rsidRPr="00593121">
              <w:t>170</w:t>
            </w:r>
          </w:p>
        </w:tc>
        <w:tc>
          <w:tcPr>
            <w:tcW w:w="0" w:type="dxa"/>
            <w:noWrap/>
          </w:tcPr>
          <w:p w14:paraId="53C46E1C" w14:textId="5D06E0BE" w:rsidR="008C6A46" w:rsidRPr="00E04F6C" w:rsidRDefault="008C6A46" w:rsidP="008C6A46">
            <w:pPr>
              <w:jc w:val="center"/>
              <w:rPr>
                <w:rFonts w:cstheme="minorHAnsi"/>
                <w:szCs w:val="20"/>
              </w:rPr>
            </w:pPr>
            <w:r w:rsidRPr="00593121">
              <w:t>53</w:t>
            </w:r>
          </w:p>
        </w:tc>
        <w:tc>
          <w:tcPr>
            <w:tcW w:w="0" w:type="dxa"/>
            <w:noWrap/>
          </w:tcPr>
          <w:p w14:paraId="31C0F99F" w14:textId="6BE8C478" w:rsidR="008C6A46" w:rsidRPr="00E04F6C" w:rsidRDefault="008C6A46" w:rsidP="008C6A46">
            <w:pPr>
              <w:jc w:val="center"/>
              <w:rPr>
                <w:rFonts w:cstheme="minorHAnsi"/>
                <w:szCs w:val="20"/>
              </w:rPr>
            </w:pPr>
            <w:r w:rsidRPr="00572587">
              <w:t>23.8%</w:t>
            </w:r>
          </w:p>
        </w:tc>
        <w:tc>
          <w:tcPr>
            <w:tcW w:w="0" w:type="dxa"/>
            <w:noWrap/>
          </w:tcPr>
          <w:p w14:paraId="53350D3F" w14:textId="5BC61B90" w:rsidR="008C6A46" w:rsidRPr="00E04F6C" w:rsidRDefault="008C6A46" w:rsidP="008C6A46">
            <w:pPr>
              <w:jc w:val="center"/>
              <w:rPr>
                <w:rFonts w:cstheme="minorHAnsi"/>
                <w:szCs w:val="20"/>
              </w:rPr>
            </w:pPr>
            <w:r>
              <w:rPr>
                <w:rFonts w:cstheme="minorHAnsi"/>
                <w:szCs w:val="20"/>
              </w:rPr>
              <w:t>FAIL</w:t>
            </w:r>
          </w:p>
        </w:tc>
        <w:tc>
          <w:tcPr>
            <w:tcW w:w="0" w:type="dxa"/>
            <w:noWrap/>
          </w:tcPr>
          <w:p w14:paraId="354A047A" w14:textId="5A1C59C6" w:rsidR="008C6A46" w:rsidRPr="00E04F6C" w:rsidRDefault="008C6A46" w:rsidP="008C6A46">
            <w:pPr>
              <w:jc w:val="center"/>
              <w:rPr>
                <w:rFonts w:cstheme="minorHAnsi"/>
                <w:szCs w:val="20"/>
              </w:rPr>
            </w:pPr>
            <w:r w:rsidRPr="009A36DF">
              <w:t>38.1</w:t>
            </w:r>
          </w:p>
        </w:tc>
      </w:tr>
      <w:tr w:rsidR="008C6A46" w:rsidRPr="00A33200" w14:paraId="063CF035" w14:textId="77777777" w:rsidTr="00103782">
        <w:trPr>
          <w:cnfStyle w:val="000000010000" w:firstRow="0" w:lastRow="0" w:firstColumn="0" w:lastColumn="0" w:oddVBand="0" w:evenVBand="0" w:oddHBand="0" w:evenHBand="1" w:firstRowFirstColumn="0" w:firstRowLastColumn="0" w:lastRowFirstColumn="0" w:lastRowLastColumn="0"/>
          <w:trHeight w:val="255"/>
        </w:trPr>
        <w:tc>
          <w:tcPr>
            <w:tcW w:w="0" w:type="dxa"/>
            <w:shd w:val="clear" w:color="auto" w:fill="FFFFFF" w:themeFill="background1"/>
            <w:vAlign w:val="top"/>
          </w:tcPr>
          <w:p w14:paraId="3B7F6B62" w14:textId="0CACE171" w:rsidR="008C6A46" w:rsidRPr="00E04F6C" w:rsidRDefault="008C6A46" w:rsidP="008C6A46">
            <w:pPr>
              <w:rPr>
                <w:rFonts w:cstheme="minorHAnsi"/>
                <w:szCs w:val="20"/>
              </w:rPr>
            </w:pPr>
            <w:r w:rsidRPr="00DE7043">
              <w:t>Upper Narciseno Creek</w:t>
            </w:r>
          </w:p>
        </w:tc>
        <w:tc>
          <w:tcPr>
            <w:tcW w:w="0" w:type="dxa"/>
            <w:shd w:val="clear" w:color="auto" w:fill="FFFFFF" w:themeFill="background1"/>
            <w:noWrap/>
          </w:tcPr>
          <w:p w14:paraId="22475483" w14:textId="5F515DBA" w:rsidR="008C6A46" w:rsidRPr="00E04F6C" w:rsidRDefault="008C6A46" w:rsidP="008C6A46">
            <w:pPr>
              <w:jc w:val="center"/>
              <w:rPr>
                <w:rFonts w:cstheme="minorHAnsi"/>
                <w:szCs w:val="20"/>
              </w:rPr>
            </w:pPr>
            <w:r w:rsidRPr="00A8234E">
              <w:t>121102040106</w:t>
            </w:r>
          </w:p>
        </w:tc>
        <w:tc>
          <w:tcPr>
            <w:tcW w:w="0" w:type="dxa"/>
            <w:shd w:val="clear" w:color="auto" w:fill="FFFFFF" w:themeFill="background1"/>
            <w:noWrap/>
          </w:tcPr>
          <w:p w14:paraId="2581EB20" w14:textId="4F8592D1" w:rsidR="008C6A46" w:rsidRPr="00E04F6C" w:rsidRDefault="008C6A46" w:rsidP="008C6A46">
            <w:pPr>
              <w:jc w:val="center"/>
              <w:rPr>
                <w:rFonts w:cstheme="minorHAnsi"/>
                <w:szCs w:val="20"/>
              </w:rPr>
            </w:pPr>
            <w:r w:rsidRPr="00DA2D00">
              <w:t>1,262</w:t>
            </w:r>
          </w:p>
        </w:tc>
        <w:tc>
          <w:tcPr>
            <w:tcW w:w="0" w:type="dxa"/>
            <w:shd w:val="clear" w:color="auto" w:fill="FFFFFF" w:themeFill="background1"/>
            <w:noWrap/>
          </w:tcPr>
          <w:p w14:paraId="0425F3AF" w14:textId="525E4B7E" w:rsidR="008C6A46" w:rsidRPr="00E04F6C" w:rsidRDefault="008C6A46" w:rsidP="008C6A46">
            <w:pPr>
              <w:jc w:val="center"/>
              <w:rPr>
                <w:rFonts w:cstheme="minorHAnsi"/>
                <w:szCs w:val="20"/>
              </w:rPr>
            </w:pPr>
            <w:r w:rsidRPr="00593121">
              <w:t>986</w:t>
            </w:r>
          </w:p>
        </w:tc>
        <w:tc>
          <w:tcPr>
            <w:tcW w:w="0" w:type="dxa"/>
            <w:shd w:val="clear" w:color="auto" w:fill="FFFFFF" w:themeFill="background1"/>
            <w:noWrap/>
          </w:tcPr>
          <w:p w14:paraId="3F0237DF" w14:textId="06830C60" w:rsidR="008C6A46" w:rsidRPr="00E04F6C" w:rsidRDefault="008C6A46" w:rsidP="008C6A46">
            <w:pPr>
              <w:jc w:val="center"/>
              <w:rPr>
                <w:rFonts w:cstheme="minorHAnsi"/>
                <w:szCs w:val="20"/>
              </w:rPr>
            </w:pPr>
            <w:r w:rsidRPr="00593121">
              <w:t>276</w:t>
            </w:r>
          </w:p>
        </w:tc>
        <w:tc>
          <w:tcPr>
            <w:tcW w:w="0" w:type="dxa"/>
            <w:shd w:val="clear" w:color="auto" w:fill="FFFFFF" w:themeFill="background1"/>
            <w:noWrap/>
          </w:tcPr>
          <w:p w14:paraId="532641CC" w14:textId="6C7E6C0E" w:rsidR="008C6A46" w:rsidRPr="00E04F6C" w:rsidRDefault="008C6A46" w:rsidP="008C6A46">
            <w:pPr>
              <w:jc w:val="center"/>
              <w:rPr>
                <w:rFonts w:cstheme="minorHAnsi"/>
                <w:szCs w:val="20"/>
              </w:rPr>
            </w:pPr>
            <w:r w:rsidRPr="00572587">
              <w:t>21.9%</w:t>
            </w:r>
          </w:p>
        </w:tc>
        <w:tc>
          <w:tcPr>
            <w:tcW w:w="0" w:type="dxa"/>
            <w:shd w:val="clear" w:color="auto" w:fill="FFFFFF" w:themeFill="background1"/>
            <w:noWrap/>
          </w:tcPr>
          <w:p w14:paraId="7DB71C80" w14:textId="4904433B" w:rsidR="008C6A46" w:rsidRPr="00E04F6C" w:rsidRDefault="008C6A46" w:rsidP="008C6A46">
            <w:pPr>
              <w:jc w:val="center"/>
              <w:rPr>
                <w:rFonts w:cstheme="minorHAnsi"/>
                <w:szCs w:val="20"/>
              </w:rPr>
            </w:pPr>
            <w:r>
              <w:rPr>
                <w:rFonts w:cstheme="minorHAnsi"/>
                <w:szCs w:val="20"/>
              </w:rPr>
              <w:t>FAIL</w:t>
            </w:r>
          </w:p>
        </w:tc>
        <w:tc>
          <w:tcPr>
            <w:tcW w:w="0" w:type="dxa"/>
            <w:shd w:val="clear" w:color="auto" w:fill="FFFFFF" w:themeFill="background1"/>
            <w:noWrap/>
          </w:tcPr>
          <w:p w14:paraId="74CD6231" w14:textId="439408DF" w:rsidR="008C6A46" w:rsidRPr="00E04F6C" w:rsidRDefault="008C6A46" w:rsidP="008C6A46">
            <w:pPr>
              <w:jc w:val="center"/>
              <w:rPr>
                <w:rFonts w:cstheme="minorHAnsi"/>
                <w:szCs w:val="20"/>
              </w:rPr>
            </w:pPr>
            <w:r w:rsidRPr="009A36DF">
              <w:t>19.5</w:t>
            </w:r>
          </w:p>
        </w:tc>
      </w:tr>
      <w:tr w:rsidR="008C6A46" w:rsidRPr="00A33200" w14:paraId="1BEA0C9B" w14:textId="77777777" w:rsidTr="00103782">
        <w:trPr>
          <w:cnfStyle w:val="000000100000" w:firstRow="0" w:lastRow="0" w:firstColumn="0" w:lastColumn="0" w:oddVBand="0" w:evenVBand="0" w:oddHBand="1" w:evenHBand="0" w:firstRowFirstColumn="0" w:firstRowLastColumn="0" w:lastRowFirstColumn="0" w:lastRowLastColumn="0"/>
          <w:trHeight w:val="255"/>
        </w:trPr>
        <w:tc>
          <w:tcPr>
            <w:tcW w:w="0" w:type="dxa"/>
            <w:vAlign w:val="top"/>
          </w:tcPr>
          <w:p w14:paraId="0A268DA4" w14:textId="21253612" w:rsidR="008C6A46" w:rsidRPr="00E04F6C" w:rsidRDefault="008C6A46" w:rsidP="008C6A46">
            <w:pPr>
              <w:rPr>
                <w:rFonts w:cstheme="minorHAnsi"/>
                <w:szCs w:val="20"/>
              </w:rPr>
            </w:pPr>
            <w:r w:rsidRPr="00DE7043">
              <w:t>Upper Piedras Pintas Creek</w:t>
            </w:r>
          </w:p>
        </w:tc>
        <w:tc>
          <w:tcPr>
            <w:tcW w:w="0" w:type="dxa"/>
            <w:noWrap/>
          </w:tcPr>
          <w:p w14:paraId="04147FC2" w14:textId="2B9808F6" w:rsidR="008C6A46" w:rsidRPr="00E04F6C" w:rsidRDefault="008C6A46" w:rsidP="008C6A46">
            <w:pPr>
              <w:jc w:val="center"/>
              <w:rPr>
                <w:rFonts w:cstheme="minorHAnsi"/>
                <w:szCs w:val="20"/>
              </w:rPr>
            </w:pPr>
            <w:r w:rsidRPr="00A8234E">
              <w:t>121102040104</w:t>
            </w:r>
          </w:p>
        </w:tc>
        <w:tc>
          <w:tcPr>
            <w:tcW w:w="0" w:type="dxa"/>
            <w:noWrap/>
          </w:tcPr>
          <w:p w14:paraId="2175EB47" w14:textId="029C9698" w:rsidR="008C6A46" w:rsidRPr="00E04F6C" w:rsidRDefault="008C6A46" w:rsidP="008C6A46">
            <w:pPr>
              <w:jc w:val="center"/>
              <w:rPr>
                <w:rFonts w:cstheme="minorHAnsi"/>
                <w:szCs w:val="20"/>
              </w:rPr>
            </w:pPr>
            <w:r w:rsidRPr="00DA2D00">
              <w:t>1,233</w:t>
            </w:r>
          </w:p>
        </w:tc>
        <w:tc>
          <w:tcPr>
            <w:tcW w:w="0" w:type="dxa"/>
            <w:noWrap/>
          </w:tcPr>
          <w:p w14:paraId="43CFC64E" w14:textId="4C49F4CC" w:rsidR="008C6A46" w:rsidRPr="00E04F6C" w:rsidRDefault="008C6A46" w:rsidP="008C6A46">
            <w:pPr>
              <w:jc w:val="center"/>
              <w:rPr>
                <w:rFonts w:cstheme="minorHAnsi"/>
                <w:szCs w:val="20"/>
              </w:rPr>
            </w:pPr>
            <w:r w:rsidRPr="00593121">
              <w:t>1,106</w:t>
            </w:r>
          </w:p>
        </w:tc>
        <w:tc>
          <w:tcPr>
            <w:tcW w:w="0" w:type="dxa"/>
            <w:noWrap/>
          </w:tcPr>
          <w:p w14:paraId="14F76B11" w14:textId="4C411D10" w:rsidR="008C6A46" w:rsidRPr="00E04F6C" w:rsidRDefault="008C6A46" w:rsidP="008C6A46">
            <w:pPr>
              <w:jc w:val="center"/>
              <w:rPr>
                <w:rFonts w:cstheme="minorHAnsi"/>
                <w:szCs w:val="20"/>
              </w:rPr>
            </w:pPr>
            <w:r w:rsidRPr="00593121">
              <w:t>127</w:t>
            </w:r>
          </w:p>
        </w:tc>
        <w:tc>
          <w:tcPr>
            <w:tcW w:w="0" w:type="dxa"/>
            <w:noWrap/>
          </w:tcPr>
          <w:p w14:paraId="72D31EA6" w14:textId="7904CF51" w:rsidR="008C6A46" w:rsidRPr="00E04F6C" w:rsidRDefault="008C6A46" w:rsidP="008C6A46">
            <w:pPr>
              <w:jc w:val="center"/>
              <w:rPr>
                <w:rFonts w:cstheme="minorHAnsi"/>
                <w:szCs w:val="20"/>
              </w:rPr>
            </w:pPr>
            <w:r w:rsidRPr="00572587">
              <w:t>10.3%</w:t>
            </w:r>
          </w:p>
        </w:tc>
        <w:tc>
          <w:tcPr>
            <w:tcW w:w="0" w:type="dxa"/>
            <w:noWrap/>
          </w:tcPr>
          <w:p w14:paraId="284BBE57" w14:textId="489254D4" w:rsidR="008C6A46" w:rsidRPr="00E04F6C" w:rsidRDefault="008C6A46" w:rsidP="008C6A46">
            <w:pPr>
              <w:jc w:val="center"/>
              <w:rPr>
                <w:rFonts w:cstheme="minorHAnsi"/>
                <w:szCs w:val="20"/>
              </w:rPr>
            </w:pPr>
            <w:r>
              <w:rPr>
                <w:rFonts w:cstheme="minorHAnsi"/>
                <w:szCs w:val="20"/>
              </w:rPr>
              <w:t>FAIL</w:t>
            </w:r>
          </w:p>
        </w:tc>
        <w:tc>
          <w:tcPr>
            <w:tcW w:w="0" w:type="dxa"/>
            <w:noWrap/>
          </w:tcPr>
          <w:p w14:paraId="7CD1E924" w14:textId="30CD3357" w:rsidR="008C6A46" w:rsidRPr="00E04F6C" w:rsidRDefault="008C6A46" w:rsidP="008C6A46">
            <w:pPr>
              <w:jc w:val="center"/>
              <w:rPr>
                <w:rFonts w:cstheme="minorHAnsi"/>
                <w:szCs w:val="20"/>
              </w:rPr>
            </w:pPr>
            <w:r w:rsidRPr="009A36DF">
              <w:t>22.4</w:t>
            </w:r>
          </w:p>
        </w:tc>
      </w:tr>
      <w:tr w:rsidR="008C6A46" w:rsidRPr="00A33200" w14:paraId="43494305" w14:textId="77777777" w:rsidTr="00103782">
        <w:trPr>
          <w:cnfStyle w:val="000000010000" w:firstRow="0" w:lastRow="0" w:firstColumn="0" w:lastColumn="0" w:oddVBand="0" w:evenVBand="0" w:oddHBand="0" w:evenHBand="1" w:firstRowFirstColumn="0" w:firstRowLastColumn="0" w:lastRowFirstColumn="0" w:lastRowLastColumn="0"/>
          <w:trHeight w:val="255"/>
        </w:trPr>
        <w:tc>
          <w:tcPr>
            <w:tcW w:w="0" w:type="dxa"/>
            <w:shd w:val="clear" w:color="auto" w:fill="FFFFFF" w:themeFill="background1"/>
            <w:vAlign w:val="top"/>
          </w:tcPr>
          <w:p w14:paraId="64FFE3DC" w14:textId="4B3760C7" w:rsidR="008C6A46" w:rsidRPr="00E04F6C" w:rsidRDefault="008C6A46" w:rsidP="008C6A46">
            <w:pPr>
              <w:rPr>
                <w:rFonts w:cstheme="minorHAnsi"/>
                <w:szCs w:val="20"/>
              </w:rPr>
            </w:pPr>
            <w:r w:rsidRPr="00DE7043">
              <w:t>Upper Rosita Creek</w:t>
            </w:r>
          </w:p>
        </w:tc>
        <w:tc>
          <w:tcPr>
            <w:tcW w:w="0" w:type="dxa"/>
            <w:shd w:val="clear" w:color="auto" w:fill="FFFFFF" w:themeFill="background1"/>
            <w:noWrap/>
          </w:tcPr>
          <w:p w14:paraId="47D54B15" w14:textId="268899C5" w:rsidR="008C6A46" w:rsidRPr="00E04F6C" w:rsidRDefault="008C6A46" w:rsidP="008C6A46">
            <w:pPr>
              <w:jc w:val="center"/>
              <w:rPr>
                <w:rFonts w:cstheme="minorHAnsi"/>
                <w:szCs w:val="20"/>
              </w:rPr>
            </w:pPr>
            <w:r w:rsidRPr="00A8234E">
              <w:t>121102040301</w:t>
            </w:r>
          </w:p>
        </w:tc>
        <w:tc>
          <w:tcPr>
            <w:tcW w:w="0" w:type="dxa"/>
            <w:shd w:val="clear" w:color="auto" w:fill="FFFFFF" w:themeFill="background1"/>
            <w:noWrap/>
          </w:tcPr>
          <w:p w14:paraId="5CAE4E80" w14:textId="617FEE7C" w:rsidR="008C6A46" w:rsidRPr="00E04F6C" w:rsidRDefault="008C6A46" w:rsidP="008C6A46">
            <w:pPr>
              <w:jc w:val="center"/>
              <w:rPr>
                <w:rFonts w:cstheme="minorHAnsi"/>
                <w:szCs w:val="20"/>
              </w:rPr>
            </w:pPr>
            <w:r w:rsidRPr="00DA2D00">
              <w:t>1,283</w:t>
            </w:r>
          </w:p>
        </w:tc>
        <w:tc>
          <w:tcPr>
            <w:tcW w:w="0" w:type="dxa"/>
            <w:shd w:val="clear" w:color="auto" w:fill="FFFFFF" w:themeFill="background1"/>
            <w:noWrap/>
          </w:tcPr>
          <w:p w14:paraId="26067797" w14:textId="03ECF5AC" w:rsidR="008C6A46" w:rsidRPr="00E04F6C" w:rsidRDefault="008C6A46" w:rsidP="008C6A46">
            <w:pPr>
              <w:jc w:val="center"/>
              <w:rPr>
                <w:rFonts w:cstheme="minorHAnsi"/>
                <w:szCs w:val="20"/>
              </w:rPr>
            </w:pPr>
            <w:r w:rsidRPr="00593121">
              <w:t>1,283</w:t>
            </w:r>
          </w:p>
        </w:tc>
        <w:tc>
          <w:tcPr>
            <w:tcW w:w="0" w:type="dxa"/>
            <w:shd w:val="clear" w:color="auto" w:fill="FFFFFF" w:themeFill="background1"/>
            <w:noWrap/>
          </w:tcPr>
          <w:p w14:paraId="6126B5B1" w14:textId="34998D2B" w:rsidR="008C6A46" w:rsidRPr="00E04F6C" w:rsidRDefault="008C6A46" w:rsidP="008C6A46">
            <w:pPr>
              <w:jc w:val="center"/>
              <w:rPr>
                <w:rFonts w:cstheme="minorHAnsi"/>
                <w:szCs w:val="20"/>
              </w:rPr>
            </w:pPr>
            <w:r w:rsidRPr="00593121">
              <w:t>0</w:t>
            </w:r>
          </w:p>
        </w:tc>
        <w:tc>
          <w:tcPr>
            <w:tcW w:w="0" w:type="dxa"/>
            <w:shd w:val="clear" w:color="auto" w:fill="FFFFFF" w:themeFill="background1"/>
            <w:noWrap/>
          </w:tcPr>
          <w:p w14:paraId="25153F56" w14:textId="01C9819E" w:rsidR="008C6A46" w:rsidRPr="00E04F6C" w:rsidRDefault="008C6A46" w:rsidP="008C6A46">
            <w:pPr>
              <w:jc w:val="center"/>
              <w:rPr>
                <w:rFonts w:cstheme="minorHAnsi"/>
                <w:szCs w:val="20"/>
              </w:rPr>
            </w:pPr>
            <w:r w:rsidRPr="00572587">
              <w:t>0.0%</w:t>
            </w:r>
          </w:p>
        </w:tc>
        <w:tc>
          <w:tcPr>
            <w:tcW w:w="0" w:type="dxa"/>
            <w:shd w:val="clear" w:color="auto" w:fill="FFFFFF" w:themeFill="background1"/>
            <w:noWrap/>
          </w:tcPr>
          <w:p w14:paraId="3B2B9FA2" w14:textId="2A7E3974" w:rsidR="008C6A46" w:rsidRPr="00E04F6C" w:rsidRDefault="008C6A46" w:rsidP="008C6A46">
            <w:pPr>
              <w:jc w:val="center"/>
              <w:rPr>
                <w:rFonts w:cstheme="minorHAnsi"/>
                <w:szCs w:val="20"/>
              </w:rPr>
            </w:pPr>
            <w:r>
              <w:rPr>
                <w:rFonts w:cstheme="minorHAnsi"/>
                <w:szCs w:val="20"/>
              </w:rPr>
              <w:t>FAIL</w:t>
            </w:r>
          </w:p>
        </w:tc>
        <w:tc>
          <w:tcPr>
            <w:tcW w:w="0" w:type="dxa"/>
            <w:shd w:val="clear" w:color="auto" w:fill="FFFFFF" w:themeFill="background1"/>
            <w:noWrap/>
          </w:tcPr>
          <w:p w14:paraId="1397D814" w14:textId="476EF3AE" w:rsidR="008C6A46" w:rsidRPr="00E04F6C" w:rsidRDefault="008C6A46" w:rsidP="008C6A46">
            <w:pPr>
              <w:jc w:val="center"/>
              <w:rPr>
                <w:rFonts w:cstheme="minorHAnsi"/>
                <w:szCs w:val="20"/>
              </w:rPr>
            </w:pPr>
            <w:r w:rsidRPr="009A36DF">
              <w:t>25.0</w:t>
            </w:r>
          </w:p>
        </w:tc>
      </w:tr>
    </w:tbl>
    <w:p w14:paraId="1745B605" w14:textId="77777777" w:rsidR="00183C6B" w:rsidRDefault="00183C6B" w:rsidP="00CD7939">
      <w:pPr>
        <w:spacing w:after="200"/>
        <w:jc w:val="center"/>
      </w:pPr>
    </w:p>
    <w:p w14:paraId="0E6BA8C9" w14:textId="157A7E23" w:rsidR="00014D0D" w:rsidRPr="00CB748B" w:rsidRDefault="002A513C" w:rsidP="006C314A">
      <w:pPr>
        <w:jc w:val="center"/>
      </w:pPr>
      <w:r w:rsidRPr="00CB748B">
        <w:rPr>
          <w:noProof/>
        </w:rPr>
        <w:lastRenderedPageBreak/>
        <w:drawing>
          <wp:inline distT="0" distB="0" distL="0" distR="0" wp14:anchorId="3345DE15" wp14:editId="5090FA0F">
            <wp:extent cx="5519351" cy="6126480"/>
            <wp:effectExtent l="0" t="0" r="5715"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Validation.jpg"/>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5519351" cy="6126480"/>
                    </a:xfrm>
                    <a:prstGeom prst="rect">
                      <a:avLst/>
                    </a:prstGeom>
                    <a:ln>
                      <a:noFill/>
                    </a:ln>
                    <a:extLst>
                      <a:ext uri="{53640926-AAD7-44D8-BBD7-CCE9431645EC}">
                        <a14:shadowObscured xmlns:a14="http://schemas.microsoft.com/office/drawing/2010/main"/>
                      </a:ext>
                    </a:extLst>
                  </pic:spPr>
                </pic:pic>
              </a:graphicData>
            </a:graphic>
          </wp:inline>
        </w:drawing>
      </w:r>
    </w:p>
    <w:p w14:paraId="5336E1FD" w14:textId="302D71D3" w:rsidR="00014D0D" w:rsidRPr="006C314A" w:rsidRDefault="00014D0D" w:rsidP="006C314A">
      <w:pPr>
        <w:pStyle w:val="Caption"/>
        <w:ind w:firstLine="450"/>
        <w:jc w:val="center"/>
      </w:pPr>
      <w:bookmarkStart w:id="396" w:name="_Ref477906161"/>
      <w:bookmarkStart w:id="397" w:name="_Toc478072937"/>
      <w:bookmarkStart w:id="398" w:name="_Toc90026043"/>
      <w:r w:rsidRPr="00103782">
        <w:t xml:space="preserve">Figure </w:t>
      </w:r>
      <w:r w:rsidR="00CC5722">
        <w:fldChar w:fldCharType="begin"/>
      </w:r>
      <w:r w:rsidR="00CC5722">
        <w:instrText xml:space="preserve"> SEQ Figure \* ARABIC </w:instrText>
      </w:r>
      <w:r w:rsidR="00CC5722">
        <w:fldChar w:fldCharType="separate"/>
      </w:r>
      <w:r w:rsidR="00CC5722">
        <w:rPr>
          <w:noProof/>
        </w:rPr>
        <w:t>14</w:t>
      </w:r>
      <w:r w:rsidR="00CC5722">
        <w:rPr>
          <w:noProof/>
        </w:rPr>
        <w:fldChar w:fldCharType="end"/>
      </w:r>
      <w:bookmarkEnd w:id="396"/>
      <w:r w:rsidRPr="00103782">
        <w:t xml:space="preserve">:  </w:t>
      </w:r>
      <w:r w:rsidR="00B01C0D" w:rsidRPr="00103782">
        <w:t>San Fernando</w:t>
      </w:r>
      <w:r w:rsidR="00897839" w:rsidRPr="00103782">
        <w:t xml:space="preserve"> Watershed</w:t>
      </w:r>
      <w:r w:rsidRPr="00103782">
        <w:t xml:space="preserve"> CNMS Validation Results</w:t>
      </w:r>
      <w:bookmarkEnd w:id="397"/>
      <w:bookmarkEnd w:id="398"/>
    </w:p>
    <w:p w14:paraId="3FF1EA45" w14:textId="77777777" w:rsidR="0084780C" w:rsidRDefault="0084780C" w:rsidP="00CD7939">
      <w:pPr>
        <w:pStyle w:val="2Body-Text"/>
        <w:jc w:val="both"/>
      </w:pPr>
    </w:p>
    <w:p w14:paraId="6A6E62FD" w14:textId="77777777" w:rsidR="00CC5722" w:rsidRPr="00CC5722" w:rsidRDefault="00014D0D" w:rsidP="00CC5722">
      <w:pPr>
        <w:pStyle w:val="2Body-Text"/>
        <w:jc w:val="both"/>
        <w:rPr>
          <w:b/>
          <w:bCs/>
        </w:rPr>
      </w:pPr>
      <w:r w:rsidRPr="00EF4CC7">
        <w:t xml:space="preserve">An overall risk for each HUC-12 watershed was calculated using the National Flood Risk Percentages Dataset and its proportional area. </w:t>
      </w:r>
      <w:r w:rsidR="00E82474">
        <w:t xml:space="preserve"> </w:t>
      </w:r>
      <w:r w:rsidRPr="00EF4CC7">
        <w:t xml:space="preserve">The weighted risk was multiplied by the percentage of points in the watershed that failed the CNMS comparison to effective to determine the priority score.  </w:t>
      </w:r>
      <w:r w:rsidRPr="002859B9">
        <w:rPr>
          <w:b/>
          <w:bCs/>
        </w:rPr>
        <w:fldChar w:fldCharType="begin"/>
      </w:r>
      <w:r w:rsidRPr="002859B9">
        <w:rPr>
          <w:b/>
          <w:bCs/>
        </w:rPr>
        <w:instrText xml:space="preserve"> REF _Ref477883240 \h </w:instrText>
      </w:r>
      <w:r w:rsidR="009F538C" w:rsidRPr="002859B9">
        <w:rPr>
          <w:b/>
          <w:bCs/>
        </w:rPr>
        <w:instrText xml:space="preserve"> \* MERGEFORMAT </w:instrText>
      </w:r>
      <w:r w:rsidRPr="002859B9">
        <w:rPr>
          <w:b/>
          <w:bCs/>
        </w:rPr>
      </w:r>
      <w:r w:rsidRPr="002859B9">
        <w:rPr>
          <w:b/>
          <w:bCs/>
        </w:rPr>
        <w:fldChar w:fldCharType="separate"/>
      </w:r>
    </w:p>
    <w:p w14:paraId="27D86FE2" w14:textId="77777777" w:rsidR="00CC5722" w:rsidRPr="00CC5722" w:rsidRDefault="00CC5722" w:rsidP="00CC5722">
      <w:pPr>
        <w:pStyle w:val="2Body-Text"/>
        <w:jc w:val="both"/>
        <w:rPr>
          <w:b/>
          <w:bCs/>
        </w:rPr>
      </w:pPr>
    </w:p>
    <w:p w14:paraId="7B887EDF" w14:textId="4CBD022A" w:rsidR="00014D0D" w:rsidRPr="00EF4CC7" w:rsidRDefault="00CC5722" w:rsidP="00CD7939">
      <w:pPr>
        <w:pStyle w:val="2Body-Text"/>
        <w:jc w:val="both"/>
      </w:pPr>
      <w:r w:rsidRPr="00CC5722">
        <w:rPr>
          <w:b/>
          <w:bCs/>
          <w:noProof/>
        </w:rPr>
        <w:t>Figure</w:t>
      </w:r>
      <w:r w:rsidRPr="00CB748B">
        <w:t xml:space="preserve"> </w:t>
      </w:r>
      <w:r>
        <w:rPr>
          <w:noProof/>
        </w:rPr>
        <w:t>15</w:t>
      </w:r>
      <w:r w:rsidR="00014D0D" w:rsidRPr="002859B9">
        <w:rPr>
          <w:b/>
          <w:bCs/>
        </w:rPr>
        <w:fldChar w:fldCharType="end"/>
      </w:r>
      <w:r w:rsidR="00014D0D" w:rsidRPr="00EF4CC7">
        <w:t xml:space="preserve"> below shows the range of the </w:t>
      </w:r>
      <w:r w:rsidR="00B01C0D">
        <w:t>San Fernando</w:t>
      </w:r>
      <w:r w:rsidR="00091482">
        <w:t xml:space="preserve"> HUC</w:t>
      </w:r>
      <w:r w:rsidR="00651781" w:rsidRPr="00EF4CC7">
        <w:t>-12</w:t>
      </w:r>
      <w:r w:rsidR="00014D0D" w:rsidRPr="00EF4CC7">
        <w:t xml:space="preserve"> priority scores which can be used to initiate discussions during the Discovery phase. </w:t>
      </w:r>
      <w:r w:rsidR="006C314A">
        <w:t xml:space="preserve"> </w:t>
      </w:r>
      <w:r w:rsidR="001919D3">
        <w:t>Santa Gertrudis Creek</w:t>
      </w:r>
      <w:r w:rsidR="00FB37D8" w:rsidRPr="00EF4CC7">
        <w:t xml:space="preserve"> </w:t>
      </w:r>
      <w:r w:rsidR="00014D0D" w:rsidRPr="00EF4CC7">
        <w:t xml:space="preserve">HUC-12 was determined to have the highest priority score and the most need while </w:t>
      </w:r>
      <w:r w:rsidR="001919D3">
        <w:t>Upper Narciseno Creek</w:t>
      </w:r>
      <w:r w:rsidR="00FB37D8" w:rsidRPr="00EF4CC7">
        <w:t xml:space="preserve"> </w:t>
      </w:r>
      <w:r w:rsidR="00014D0D" w:rsidRPr="00EF4CC7">
        <w:t>HUC-12 ha</w:t>
      </w:r>
      <w:r w:rsidR="001919D3">
        <w:t>d</w:t>
      </w:r>
      <w:r w:rsidR="00014D0D" w:rsidRPr="00EF4CC7">
        <w:t xml:space="preserve"> the lowest score.</w:t>
      </w:r>
    </w:p>
    <w:p w14:paraId="06219993" w14:textId="2B36C6E8" w:rsidR="001919D3" w:rsidRDefault="001919D3" w:rsidP="00CD7939">
      <w:pPr>
        <w:pStyle w:val="Caption"/>
        <w:ind w:firstLine="450"/>
        <w:jc w:val="center"/>
      </w:pPr>
      <w:bookmarkStart w:id="399" w:name="_Ref477883240"/>
      <w:bookmarkStart w:id="400" w:name="_Toc478072938"/>
    </w:p>
    <w:p w14:paraId="6F796AC6" w14:textId="77777777" w:rsidR="002B090F" w:rsidRPr="00836CFC" w:rsidRDefault="002B090F" w:rsidP="00933295"/>
    <w:p w14:paraId="256F0C6F" w14:textId="6D65D755" w:rsidR="00014D0D" w:rsidRPr="00E05ADE" w:rsidRDefault="00014D0D" w:rsidP="00CD7939">
      <w:pPr>
        <w:pStyle w:val="Caption"/>
        <w:ind w:firstLine="450"/>
        <w:jc w:val="center"/>
      </w:pPr>
      <w:bookmarkStart w:id="401" w:name="_Toc90026044"/>
      <w:r w:rsidRPr="00CB748B">
        <w:t xml:space="preserve">Figure </w:t>
      </w:r>
      <w:r w:rsidR="00CC5722">
        <w:fldChar w:fldCharType="begin"/>
      </w:r>
      <w:r w:rsidR="00CC5722">
        <w:instrText xml:space="preserve"> SEQ Figure \* ARABIC </w:instrText>
      </w:r>
      <w:r w:rsidR="00CC5722">
        <w:fldChar w:fldCharType="separate"/>
      </w:r>
      <w:r w:rsidR="00CC5722">
        <w:rPr>
          <w:noProof/>
        </w:rPr>
        <w:t>15</w:t>
      </w:r>
      <w:r w:rsidR="00CC5722">
        <w:rPr>
          <w:noProof/>
        </w:rPr>
        <w:fldChar w:fldCharType="end"/>
      </w:r>
      <w:bookmarkEnd w:id="399"/>
      <w:r w:rsidRPr="00CB748B">
        <w:t xml:space="preserve">:  Ranking of </w:t>
      </w:r>
      <w:r w:rsidR="00B01C0D">
        <w:t>San Fernando</w:t>
      </w:r>
      <w:r w:rsidR="00897839">
        <w:t xml:space="preserve"> Watershed</w:t>
      </w:r>
      <w:r w:rsidRPr="00CB748B">
        <w:t xml:space="preserve"> HUC-12s</w:t>
      </w:r>
      <w:bookmarkEnd w:id="400"/>
      <w:bookmarkEnd w:id="401"/>
    </w:p>
    <w:p w14:paraId="303CCA27" w14:textId="6BFA0A69" w:rsidR="00014D0D" w:rsidRPr="00E05ADE" w:rsidRDefault="001919D3" w:rsidP="00014D0D">
      <w:pPr>
        <w:pStyle w:val="Heading2"/>
      </w:pPr>
      <w:bookmarkStart w:id="402" w:name="_Toc478072921"/>
      <w:bookmarkStart w:id="403" w:name="_Toc90026012"/>
      <w:r w:rsidRPr="00CB748B">
        <w:rPr>
          <w:noProof/>
        </w:rPr>
        <w:drawing>
          <wp:anchor distT="0" distB="0" distL="114300" distR="114300" simplePos="0" relativeHeight="251657216" behindDoc="0" locked="0" layoutInCell="1" allowOverlap="1" wp14:anchorId="6D416AB4" wp14:editId="0B6B8FB8">
            <wp:simplePos x="0" y="0"/>
            <wp:positionH relativeFrom="margin">
              <wp:posOffset>304800</wp:posOffset>
            </wp:positionH>
            <wp:positionV relativeFrom="margin">
              <wp:posOffset>-28575</wp:posOffset>
            </wp:positionV>
            <wp:extent cx="5516093" cy="6126480"/>
            <wp:effectExtent l="0" t="0" r="8890" b="762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Score.jpg"/>
                    <pic:cNvPicPr/>
                  </pic:nvPicPr>
                  <pic:blipFill rotWithShape="1">
                    <a:blip r:embed="rId36" cstate="print">
                      <a:extLst>
                        <a:ext uri="{28A0092B-C50C-407E-A947-70E740481C1C}">
                          <a14:useLocalDpi xmlns:a14="http://schemas.microsoft.com/office/drawing/2010/main" val="0"/>
                        </a:ext>
                      </a:extLst>
                    </a:blip>
                    <a:srcRect l="8241" t="3090" r="7978" b="3857"/>
                    <a:stretch/>
                  </pic:blipFill>
                  <pic:spPr bwMode="auto">
                    <a:xfrm>
                      <a:off x="0" y="0"/>
                      <a:ext cx="5516093" cy="61264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14D0D" w:rsidRPr="00E05ADE">
        <w:t>Flood Risk Analysis</w:t>
      </w:r>
      <w:bookmarkEnd w:id="402"/>
      <w:bookmarkEnd w:id="403"/>
    </w:p>
    <w:p w14:paraId="494BB81E" w14:textId="4D3A29E1" w:rsidR="00F73656" w:rsidRPr="00E05ADE" w:rsidRDefault="00F73656" w:rsidP="00CD7939">
      <w:pPr>
        <w:pStyle w:val="2Body-Text"/>
        <w:jc w:val="both"/>
      </w:pPr>
      <w:r w:rsidRPr="00E05ADE">
        <w:t xml:space="preserve">A flood risk analysis was performed for this project. </w:t>
      </w:r>
      <w:r w:rsidR="00CF1558">
        <w:t xml:space="preserve"> </w:t>
      </w:r>
      <w:r w:rsidRPr="00E05ADE">
        <w:t>The updated 1-percent annual chance depth grid w</w:t>
      </w:r>
      <w:r w:rsidR="006D495F">
        <w:t>as</w:t>
      </w:r>
      <w:r w:rsidRPr="00E05ADE">
        <w:t xml:space="preserve"> used to calculate the potential flood losses.</w:t>
      </w:r>
      <w:r w:rsidR="00CF1558">
        <w:t xml:space="preserve"> </w:t>
      </w:r>
      <w:r w:rsidRPr="00E05ADE">
        <w:t xml:space="preserve"> The loss results are stored in the </w:t>
      </w:r>
      <w:r w:rsidRPr="00103782">
        <w:t>S_FRAC_AR spatial file</w:t>
      </w:r>
      <w:r w:rsidRPr="00E05ADE">
        <w:t xml:space="preserve"> within the </w:t>
      </w:r>
      <w:r w:rsidRPr="00103782">
        <w:t>FRD geodatabase.</w:t>
      </w:r>
      <w:r w:rsidRPr="00E05ADE">
        <w:t xml:space="preserve"> </w:t>
      </w:r>
      <w:r w:rsidR="00CF1558">
        <w:t xml:space="preserve"> </w:t>
      </w:r>
      <w:r w:rsidRPr="00E05ADE">
        <w:t>All results are reported in whole dollar values.</w:t>
      </w:r>
    </w:p>
    <w:p w14:paraId="78E330BC" w14:textId="72D28F96" w:rsidR="00F73656" w:rsidRPr="00E05ADE" w:rsidRDefault="00F73656" w:rsidP="00F73656">
      <w:pPr>
        <w:pStyle w:val="2Body-Text"/>
      </w:pPr>
      <w:r w:rsidRPr="00E05ADE">
        <w:t xml:space="preserve">Hazus version </w:t>
      </w:r>
      <w:r w:rsidR="001919D3">
        <w:t>5.0</w:t>
      </w:r>
      <w:r w:rsidRPr="00E05ADE">
        <w:t xml:space="preserve"> (SP02) was used for the basic and refined loss analysis. </w:t>
      </w:r>
    </w:p>
    <w:p w14:paraId="3ED19455" w14:textId="12DB6C33" w:rsidR="00F73656" w:rsidRPr="00E05ADE" w:rsidRDefault="00F73656" w:rsidP="00CD7939">
      <w:pPr>
        <w:pStyle w:val="2Body-Text"/>
        <w:jc w:val="both"/>
        <w:rPr>
          <w:rStyle w:val="Hyperlink"/>
        </w:rPr>
      </w:pPr>
      <w:r w:rsidRPr="00E05ADE">
        <w:t>The losses are reported via census blocks.</w:t>
      </w:r>
      <w:r w:rsidR="00CF1558">
        <w:t xml:space="preserve"> </w:t>
      </w:r>
      <w:r w:rsidRPr="00E05ADE">
        <w:t xml:space="preserve"> It is important to note that Hazus version </w:t>
      </w:r>
      <w:r w:rsidR="001919D3">
        <w:t>5.0</w:t>
      </w:r>
      <w:r w:rsidRPr="00E05ADE">
        <w:t xml:space="preserve"> (SP02) uses dasymetric census blocks.</w:t>
      </w:r>
      <w:r w:rsidR="00CF1558">
        <w:t xml:space="preserve"> </w:t>
      </w:r>
      <w:r w:rsidRPr="00E05ADE">
        <w:t xml:space="preserve"> Dasymetric mapping removes undeveloped areas (such as areas covered by other bodies of water, wetlands, or forests) from the census blocks, changing their shape and reducing </w:t>
      </w:r>
      <w:r w:rsidRPr="00E05ADE">
        <w:lastRenderedPageBreak/>
        <w:t>their size in these areas.</w:t>
      </w:r>
      <w:r w:rsidR="00CF1558">
        <w:t xml:space="preserve"> </w:t>
      </w:r>
      <w:r w:rsidRPr="00E05ADE">
        <w:t xml:space="preserve"> For more information on dasymetric data visit FEMA’s </w:t>
      </w:r>
      <w:hyperlink r:id="rId37" w:history="1">
        <w:r w:rsidRPr="00E05ADE">
          <w:rPr>
            <w:rStyle w:val="Hyperlink"/>
          </w:rPr>
          <w:t>Media Library</w:t>
        </w:r>
      </w:hyperlink>
      <w:r w:rsidRPr="00E05ADE">
        <w:t xml:space="preserve"> for the </w:t>
      </w:r>
      <w:hyperlink r:id="rId38" w:history="1">
        <w:r w:rsidRPr="00E05ADE">
          <w:rPr>
            <w:rStyle w:val="Hyperlink"/>
          </w:rPr>
          <w:t>Hazus-MH Data Inventories: Dasymetric vs. Homogenous</w:t>
        </w:r>
      </w:hyperlink>
      <w:r w:rsidRPr="00E05ADE">
        <w:t xml:space="preserve">, or </w:t>
      </w:r>
      <w:hyperlink r:id="rId39" w:history="1">
        <w:r w:rsidRPr="00E05ADE">
          <w:rPr>
            <w:rStyle w:val="Hyperlink"/>
          </w:rPr>
          <w:t>Hazus 3.0 Dasymetric Data Overview</w:t>
        </w:r>
      </w:hyperlink>
      <w:r w:rsidRPr="00E05ADE">
        <w:rPr>
          <w:rStyle w:val="Hyperlink"/>
        </w:rPr>
        <w:t>.</w:t>
      </w:r>
    </w:p>
    <w:p w14:paraId="3877D74B" w14:textId="1BED98B7" w:rsidR="00F73656" w:rsidRPr="00EB0675" w:rsidRDefault="00F73656" w:rsidP="00CD7939">
      <w:pPr>
        <w:pStyle w:val="2Body-Text"/>
        <w:jc w:val="both"/>
        <w:rPr>
          <w:rStyle w:val="Hyperlink"/>
          <w:u w:val="none"/>
        </w:rPr>
      </w:pPr>
      <w:r w:rsidRPr="00EB0675">
        <w:rPr>
          <w:rStyle w:val="Hyperlink"/>
          <w:u w:val="none"/>
        </w:rPr>
        <w:t>Hazus analysis was performed by parish</w:t>
      </w:r>
      <w:r w:rsidR="008D0F45">
        <w:rPr>
          <w:rStyle w:val="Hyperlink"/>
          <w:u w:val="none"/>
        </w:rPr>
        <w:t xml:space="preserve"> </w:t>
      </w:r>
      <w:bookmarkStart w:id="404" w:name="_Hlk12359845"/>
      <w:r w:rsidR="008D0F45">
        <w:rPr>
          <w:rStyle w:val="Hyperlink"/>
          <w:u w:val="none"/>
        </w:rPr>
        <w:t>within the project watershed extends</w:t>
      </w:r>
      <w:r w:rsidRPr="00EB0675">
        <w:rPr>
          <w:rStyle w:val="Hyperlink"/>
          <w:u w:val="none"/>
        </w:rPr>
        <w:t xml:space="preserve"> </w:t>
      </w:r>
      <w:bookmarkEnd w:id="404"/>
      <w:r w:rsidRPr="00EB0675">
        <w:rPr>
          <w:rStyle w:val="Hyperlink"/>
          <w:u w:val="none"/>
        </w:rPr>
        <w:t xml:space="preserve">for each return period to ensure proper model processing.  A summary of results per parish for the </w:t>
      </w:r>
      <w:r w:rsidR="00B60CD2" w:rsidRPr="00EB0675">
        <w:rPr>
          <w:rStyle w:val="Hyperlink"/>
          <w:u w:val="none"/>
        </w:rPr>
        <w:t>100-year</w:t>
      </w:r>
      <w:r w:rsidRPr="00EB0675">
        <w:rPr>
          <w:rStyle w:val="Hyperlink"/>
          <w:u w:val="none"/>
        </w:rPr>
        <w:t xml:space="preserve"> scenarios are shown in </w:t>
      </w:r>
      <w:r w:rsidR="00C66D59" w:rsidRPr="00CB2562">
        <w:rPr>
          <w:rStyle w:val="Hyperlink"/>
          <w:b/>
          <w:bCs/>
          <w:u w:val="none"/>
        </w:rPr>
        <w:fldChar w:fldCharType="begin"/>
      </w:r>
      <w:r w:rsidR="00C66D59" w:rsidRPr="00CB2562">
        <w:rPr>
          <w:rStyle w:val="Hyperlink"/>
          <w:b/>
          <w:bCs/>
          <w:u w:val="none"/>
        </w:rPr>
        <w:instrText xml:space="preserve"> REF _Ref12173796 \h </w:instrText>
      </w:r>
      <w:r w:rsidR="00CB2562">
        <w:rPr>
          <w:rStyle w:val="Hyperlink"/>
          <w:b/>
          <w:bCs/>
          <w:u w:val="none"/>
        </w:rPr>
        <w:instrText xml:space="preserve"> \* MERGEFORMAT </w:instrText>
      </w:r>
      <w:r w:rsidR="00C66D59" w:rsidRPr="00CB2562">
        <w:rPr>
          <w:rStyle w:val="Hyperlink"/>
          <w:b/>
          <w:bCs/>
          <w:u w:val="none"/>
        </w:rPr>
      </w:r>
      <w:r w:rsidR="00C66D59" w:rsidRPr="00CB2562">
        <w:rPr>
          <w:rStyle w:val="Hyperlink"/>
          <w:b/>
          <w:bCs/>
          <w:u w:val="none"/>
        </w:rPr>
        <w:fldChar w:fldCharType="separate"/>
      </w:r>
      <w:r w:rsidR="00CC5722" w:rsidRPr="00CC5722">
        <w:rPr>
          <w:b/>
          <w:bCs/>
        </w:rPr>
        <w:t xml:space="preserve">Table </w:t>
      </w:r>
      <w:r w:rsidR="00C66D59" w:rsidRPr="00CB2562">
        <w:rPr>
          <w:rStyle w:val="Hyperlink"/>
          <w:b/>
          <w:bCs/>
          <w:u w:val="none"/>
        </w:rPr>
        <w:fldChar w:fldCharType="end"/>
      </w:r>
      <w:r w:rsidRPr="00EB0675">
        <w:rPr>
          <w:rStyle w:val="Hyperlink"/>
          <w:u w:val="none"/>
        </w:rPr>
        <w:t>.</w:t>
      </w:r>
    </w:p>
    <w:p w14:paraId="688B23FF" w14:textId="12EE5C4B" w:rsidR="00F73656" w:rsidRDefault="00F73656" w:rsidP="00E05ADE">
      <w:pPr>
        <w:pStyle w:val="Caption"/>
        <w:keepNext/>
        <w:jc w:val="center"/>
      </w:pPr>
      <w:bookmarkStart w:id="405" w:name="_Ref12173796"/>
      <w:bookmarkStart w:id="406" w:name="_Toc90026029"/>
      <w:r>
        <w:t xml:space="preserve">Table </w:t>
      </w:r>
      <w:bookmarkEnd w:id="405"/>
      <w:r w:rsidR="008D12A1">
        <w:fldChar w:fldCharType="begin"/>
      </w:r>
      <w:r w:rsidR="008D12A1">
        <w:instrText xml:space="preserve"> SEQ Table \* ARABIC </w:instrText>
      </w:r>
      <w:r w:rsidR="008D12A1">
        <w:fldChar w:fldCharType="separate"/>
      </w:r>
      <w:r w:rsidR="00CC5722">
        <w:rPr>
          <w:noProof/>
        </w:rPr>
        <w:t>16</w:t>
      </w:r>
      <w:r w:rsidR="008D12A1">
        <w:rPr>
          <w:noProof/>
        </w:rPr>
        <w:fldChar w:fldCharType="end"/>
      </w:r>
      <w:r w:rsidR="00CF1558">
        <w:t>:</w:t>
      </w:r>
      <w:r w:rsidR="009A791F">
        <w:t xml:space="preserve"> </w:t>
      </w:r>
      <w:r>
        <w:t xml:space="preserve"> Hazus </w:t>
      </w:r>
      <w:r w:rsidR="001919D3">
        <w:t>5.0</w:t>
      </w:r>
      <w:r>
        <w:t xml:space="preserve"> (SP02) Results for 1-percent-annual-chance (100 year) scenario for </w:t>
      </w:r>
      <w:r w:rsidR="00B01C0D">
        <w:t>San Fernando</w:t>
      </w:r>
      <w:r w:rsidR="00897839">
        <w:t xml:space="preserve"> Watershed</w:t>
      </w:r>
      <w:r>
        <w:t xml:space="preserve">, </w:t>
      </w:r>
      <w:r w:rsidR="00721E61">
        <w:t>Texas</w:t>
      </w:r>
      <w:bookmarkEnd w:id="406"/>
    </w:p>
    <w:tbl>
      <w:tblPr>
        <w:tblStyle w:val="CompassTable1"/>
        <w:tblW w:w="9424" w:type="dxa"/>
        <w:tblLook w:val="04A0" w:firstRow="1" w:lastRow="0" w:firstColumn="1" w:lastColumn="0" w:noHBand="0" w:noVBand="1"/>
      </w:tblPr>
      <w:tblGrid>
        <w:gridCol w:w="1284"/>
        <w:gridCol w:w="2404"/>
        <w:gridCol w:w="2916"/>
        <w:gridCol w:w="2820"/>
      </w:tblGrid>
      <w:tr w:rsidR="00B60CD2" w:rsidRPr="00B60CD2" w14:paraId="66445CBD" w14:textId="77777777" w:rsidTr="00B60CD2">
        <w:trPr>
          <w:cnfStyle w:val="100000000000" w:firstRow="1" w:lastRow="0" w:firstColumn="0" w:lastColumn="0" w:oddVBand="0" w:evenVBand="0" w:oddHBand="0" w:evenHBand="0" w:firstRowFirstColumn="0" w:firstRowLastColumn="0" w:lastRowFirstColumn="0" w:lastRowLastColumn="0"/>
          <w:trHeight w:val="1035"/>
        </w:trPr>
        <w:tc>
          <w:tcPr>
            <w:tcW w:w="1284" w:type="dxa"/>
            <w:hideMark/>
          </w:tcPr>
          <w:p w14:paraId="40DA41BF" w14:textId="586AB1B0" w:rsidR="00B60CD2" w:rsidRPr="00B60CD2" w:rsidRDefault="001919D3" w:rsidP="00B60CD2">
            <w:pPr>
              <w:jc w:val="center"/>
              <w:rPr>
                <w:rFonts w:eastAsia="Times New Roman" w:cs="Calibri"/>
                <w:bCs/>
                <w:color w:val="FFFFFF"/>
                <w:sz w:val="20"/>
                <w:szCs w:val="20"/>
              </w:rPr>
            </w:pPr>
            <w:r>
              <w:rPr>
                <w:rFonts w:eastAsia="Times New Roman" w:cs="Calibri"/>
                <w:bCs/>
                <w:color w:val="FFFFFF"/>
                <w:sz w:val="20"/>
                <w:szCs w:val="20"/>
              </w:rPr>
              <w:t>County</w:t>
            </w:r>
          </w:p>
        </w:tc>
        <w:tc>
          <w:tcPr>
            <w:tcW w:w="2404" w:type="dxa"/>
            <w:hideMark/>
          </w:tcPr>
          <w:p w14:paraId="057D21E7" w14:textId="51D9FFC2" w:rsidR="00B60CD2" w:rsidRDefault="00B60CD2" w:rsidP="00B60CD2">
            <w:pPr>
              <w:jc w:val="center"/>
              <w:rPr>
                <w:rFonts w:eastAsia="Times New Roman" w:cs="Calibri"/>
                <w:b w:val="0"/>
                <w:bCs/>
                <w:color w:val="FFFFFF"/>
                <w:sz w:val="20"/>
                <w:szCs w:val="20"/>
              </w:rPr>
            </w:pPr>
            <w:r w:rsidRPr="00B60CD2">
              <w:rPr>
                <w:rFonts w:eastAsia="Times New Roman" w:cs="Calibri"/>
                <w:bCs/>
                <w:color w:val="FFFFFF"/>
                <w:sz w:val="20"/>
                <w:szCs w:val="20"/>
              </w:rPr>
              <w:t xml:space="preserve">Full Replacement </w:t>
            </w:r>
            <w:r>
              <w:rPr>
                <w:rFonts w:eastAsia="Times New Roman" w:cs="Calibri"/>
                <w:bCs/>
                <w:color w:val="FFFFFF"/>
                <w:sz w:val="20"/>
                <w:szCs w:val="20"/>
              </w:rPr>
              <w:t>–</w:t>
            </w:r>
            <w:r w:rsidRPr="00B60CD2">
              <w:rPr>
                <w:rFonts w:eastAsia="Times New Roman" w:cs="Calibri"/>
                <w:bCs/>
                <w:color w:val="FFFFFF"/>
                <w:sz w:val="20"/>
                <w:szCs w:val="20"/>
              </w:rPr>
              <w:t xml:space="preserve"> </w:t>
            </w:r>
          </w:p>
          <w:p w14:paraId="1019110F" w14:textId="3A23ABA8"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Total Loss</w:t>
            </w:r>
          </w:p>
        </w:tc>
        <w:tc>
          <w:tcPr>
            <w:tcW w:w="2916" w:type="dxa"/>
            <w:hideMark/>
          </w:tcPr>
          <w:p w14:paraId="2CB029AB" w14:textId="77777777"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Dollar Exposure (Replacement Value) - Buildings</w:t>
            </w:r>
          </w:p>
        </w:tc>
        <w:tc>
          <w:tcPr>
            <w:tcW w:w="2820" w:type="dxa"/>
            <w:hideMark/>
          </w:tcPr>
          <w:p w14:paraId="7D3B47F4" w14:textId="77777777"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Dollar Exposure (Replacement Value) - Contents</w:t>
            </w:r>
          </w:p>
        </w:tc>
      </w:tr>
      <w:tr w:rsidR="00B60CD2" w:rsidRPr="00B60CD2" w14:paraId="6E53AD38" w14:textId="77777777" w:rsidTr="00103782">
        <w:trPr>
          <w:cnfStyle w:val="000000100000" w:firstRow="0" w:lastRow="0" w:firstColumn="0" w:lastColumn="0" w:oddVBand="0" w:evenVBand="0" w:oddHBand="1" w:evenHBand="0" w:firstRowFirstColumn="0" w:firstRowLastColumn="0" w:lastRowFirstColumn="0" w:lastRowLastColumn="0"/>
          <w:trHeight w:val="315"/>
        </w:trPr>
        <w:tc>
          <w:tcPr>
            <w:tcW w:w="0" w:type="dxa"/>
            <w:noWrap/>
          </w:tcPr>
          <w:p w14:paraId="67A6BDA9" w14:textId="102F95EA" w:rsidR="00B60CD2" w:rsidRPr="00B60CD2" w:rsidRDefault="001919D3" w:rsidP="00B60CD2">
            <w:pPr>
              <w:rPr>
                <w:rFonts w:eastAsia="Times New Roman" w:cs="Calibri"/>
                <w:color w:val="000000"/>
                <w:szCs w:val="20"/>
              </w:rPr>
            </w:pPr>
            <w:r>
              <w:rPr>
                <w:rFonts w:eastAsia="Times New Roman" w:cs="Calibri"/>
                <w:color w:val="000000"/>
                <w:szCs w:val="20"/>
              </w:rPr>
              <w:t>Duval</w:t>
            </w:r>
          </w:p>
        </w:tc>
        <w:tc>
          <w:tcPr>
            <w:tcW w:w="0" w:type="dxa"/>
            <w:noWrap/>
          </w:tcPr>
          <w:p w14:paraId="02C6F808" w14:textId="0C96F7D8" w:rsidR="00B60CD2" w:rsidRPr="00B60CD2" w:rsidRDefault="00BD6B1B" w:rsidP="00B60CD2">
            <w:pPr>
              <w:jc w:val="center"/>
              <w:rPr>
                <w:rFonts w:eastAsia="Times New Roman" w:cs="Calibri"/>
                <w:color w:val="000000"/>
                <w:szCs w:val="20"/>
              </w:rPr>
            </w:pPr>
            <w:r>
              <w:rPr>
                <w:rFonts w:eastAsia="Times New Roman" w:cs="Calibri"/>
                <w:color w:val="000000"/>
                <w:szCs w:val="20"/>
              </w:rPr>
              <w:t>$</w:t>
            </w:r>
            <w:r w:rsidRPr="00BD6B1B">
              <w:rPr>
                <w:rFonts w:eastAsia="Times New Roman" w:cs="Calibri"/>
                <w:color w:val="000000"/>
                <w:szCs w:val="20"/>
              </w:rPr>
              <w:t>94</w:t>
            </w:r>
            <w:r>
              <w:rPr>
                <w:rFonts w:eastAsia="Times New Roman" w:cs="Calibri"/>
                <w:color w:val="000000"/>
                <w:szCs w:val="20"/>
              </w:rPr>
              <w:t>,</w:t>
            </w:r>
            <w:r w:rsidRPr="00BD6B1B">
              <w:rPr>
                <w:rFonts w:eastAsia="Times New Roman" w:cs="Calibri"/>
                <w:color w:val="000000"/>
                <w:szCs w:val="20"/>
              </w:rPr>
              <w:t>216</w:t>
            </w:r>
            <w:r>
              <w:rPr>
                <w:rFonts w:eastAsia="Times New Roman" w:cs="Calibri"/>
                <w:color w:val="000000"/>
                <w:szCs w:val="20"/>
              </w:rPr>
              <w:t>,000</w:t>
            </w:r>
          </w:p>
        </w:tc>
        <w:tc>
          <w:tcPr>
            <w:tcW w:w="0" w:type="dxa"/>
            <w:noWrap/>
          </w:tcPr>
          <w:p w14:paraId="2625F325" w14:textId="16AED809" w:rsidR="00B60CD2" w:rsidRPr="00B60CD2" w:rsidRDefault="00BD6B1B" w:rsidP="00B60CD2">
            <w:pPr>
              <w:jc w:val="center"/>
              <w:rPr>
                <w:rFonts w:eastAsia="Times New Roman" w:cs="Calibri"/>
                <w:color w:val="000000"/>
                <w:szCs w:val="20"/>
              </w:rPr>
            </w:pPr>
            <w:r>
              <w:rPr>
                <w:rFonts w:eastAsia="Times New Roman" w:cs="Calibri"/>
                <w:color w:val="000000"/>
                <w:szCs w:val="20"/>
              </w:rPr>
              <w:t>$</w:t>
            </w:r>
            <w:r w:rsidRPr="00BD6B1B">
              <w:rPr>
                <w:rFonts w:eastAsia="Times New Roman" w:cs="Calibri"/>
                <w:color w:val="000000"/>
                <w:szCs w:val="20"/>
              </w:rPr>
              <w:t>505</w:t>
            </w:r>
            <w:r>
              <w:rPr>
                <w:rFonts w:eastAsia="Times New Roman" w:cs="Calibri"/>
                <w:color w:val="000000"/>
                <w:szCs w:val="20"/>
              </w:rPr>
              <w:t>,</w:t>
            </w:r>
            <w:r w:rsidRPr="00BD6B1B">
              <w:rPr>
                <w:rFonts w:eastAsia="Times New Roman" w:cs="Calibri"/>
                <w:color w:val="000000"/>
                <w:szCs w:val="20"/>
              </w:rPr>
              <w:t>077</w:t>
            </w:r>
            <w:r>
              <w:rPr>
                <w:rFonts w:eastAsia="Times New Roman" w:cs="Calibri"/>
                <w:color w:val="000000"/>
                <w:szCs w:val="20"/>
              </w:rPr>
              <w:t>,000</w:t>
            </w:r>
          </w:p>
        </w:tc>
        <w:tc>
          <w:tcPr>
            <w:tcW w:w="0" w:type="dxa"/>
            <w:noWrap/>
          </w:tcPr>
          <w:p w14:paraId="18ED9AAD" w14:textId="4CA29E72" w:rsidR="00B60CD2" w:rsidRPr="00B60CD2" w:rsidRDefault="00BD6B1B" w:rsidP="00B60CD2">
            <w:pPr>
              <w:jc w:val="center"/>
              <w:rPr>
                <w:rFonts w:eastAsia="Times New Roman" w:cs="Calibri"/>
                <w:color w:val="000000"/>
                <w:szCs w:val="20"/>
              </w:rPr>
            </w:pPr>
            <w:r>
              <w:rPr>
                <w:rFonts w:eastAsia="Times New Roman" w:cs="Calibri"/>
                <w:color w:val="000000"/>
                <w:szCs w:val="20"/>
              </w:rPr>
              <w:t>$</w:t>
            </w:r>
            <w:r w:rsidRPr="00BD6B1B">
              <w:rPr>
                <w:rFonts w:eastAsia="Times New Roman" w:cs="Calibri"/>
                <w:color w:val="000000"/>
                <w:szCs w:val="20"/>
              </w:rPr>
              <w:t>280</w:t>
            </w:r>
            <w:r>
              <w:rPr>
                <w:rFonts w:eastAsia="Times New Roman" w:cs="Calibri"/>
                <w:color w:val="000000"/>
                <w:szCs w:val="20"/>
              </w:rPr>
              <w:t>,</w:t>
            </w:r>
            <w:r w:rsidRPr="00BD6B1B">
              <w:rPr>
                <w:rFonts w:eastAsia="Times New Roman" w:cs="Calibri"/>
                <w:color w:val="000000"/>
                <w:szCs w:val="20"/>
              </w:rPr>
              <w:t>779</w:t>
            </w:r>
            <w:r>
              <w:rPr>
                <w:rFonts w:eastAsia="Times New Roman" w:cs="Calibri"/>
                <w:color w:val="000000"/>
                <w:szCs w:val="20"/>
              </w:rPr>
              <w:t>,000</w:t>
            </w:r>
          </w:p>
        </w:tc>
      </w:tr>
      <w:tr w:rsidR="00B60CD2" w:rsidRPr="00B60CD2" w14:paraId="724D8375" w14:textId="77777777" w:rsidTr="00103782">
        <w:trPr>
          <w:cnfStyle w:val="000000010000" w:firstRow="0" w:lastRow="0" w:firstColumn="0" w:lastColumn="0" w:oddVBand="0" w:evenVBand="0" w:oddHBand="0" w:evenHBand="1" w:firstRowFirstColumn="0" w:firstRowLastColumn="0" w:lastRowFirstColumn="0" w:lastRowLastColumn="0"/>
          <w:trHeight w:val="315"/>
        </w:trPr>
        <w:tc>
          <w:tcPr>
            <w:tcW w:w="0" w:type="dxa"/>
            <w:noWrap/>
          </w:tcPr>
          <w:p w14:paraId="1B293D66" w14:textId="15A558B4" w:rsidR="00B60CD2" w:rsidRPr="00B60CD2" w:rsidRDefault="001919D3" w:rsidP="00B60CD2">
            <w:pPr>
              <w:rPr>
                <w:rFonts w:eastAsia="Times New Roman" w:cs="Calibri"/>
                <w:color w:val="000000"/>
                <w:szCs w:val="20"/>
              </w:rPr>
            </w:pPr>
            <w:r>
              <w:rPr>
                <w:rFonts w:eastAsia="Times New Roman" w:cs="Calibri"/>
                <w:color w:val="000000"/>
                <w:szCs w:val="20"/>
              </w:rPr>
              <w:t>Jim Wells</w:t>
            </w:r>
          </w:p>
        </w:tc>
        <w:tc>
          <w:tcPr>
            <w:tcW w:w="0" w:type="dxa"/>
            <w:noWrap/>
          </w:tcPr>
          <w:p w14:paraId="182535DE" w14:textId="0348AA57" w:rsidR="00B60CD2" w:rsidRPr="00B60CD2" w:rsidRDefault="00BD6B1B" w:rsidP="00B60CD2">
            <w:pPr>
              <w:jc w:val="center"/>
              <w:rPr>
                <w:rFonts w:eastAsia="Times New Roman" w:cs="Calibri"/>
                <w:color w:val="000000"/>
                <w:szCs w:val="20"/>
              </w:rPr>
            </w:pPr>
            <w:r>
              <w:rPr>
                <w:rFonts w:eastAsia="Times New Roman" w:cs="Calibri"/>
                <w:color w:val="000000"/>
                <w:szCs w:val="20"/>
              </w:rPr>
              <w:t>$</w:t>
            </w:r>
            <w:r w:rsidRPr="00BD6B1B">
              <w:rPr>
                <w:rFonts w:eastAsia="Times New Roman" w:cs="Calibri"/>
                <w:color w:val="000000"/>
                <w:szCs w:val="20"/>
              </w:rPr>
              <w:t>711</w:t>
            </w:r>
            <w:r>
              <w:rPr>
                <w:rFonts w:eastAsia="Times New Roman" w:cs="Calibri"/>
                <w:color w:val="000000"/>
                <w:szCs w:val="20"/>
              </w:rPr>
              <w:t>,</w:t>
            </w:r>
            <w:r w:rsidRPr="00BD6B1B">
              <w:rPr>
                <w:rFonts w:eastAsia="Times New Roman" w:cs="Calibri"/>
                <w:color w:val="000000"/>
                <w:szCs w:val="20"/>
              </w:rPr>
              <w:t>423</w:t>
            </w:r>
            <w:r>
              <w:rPr>
                <w:rFonts w:eastAsia="Times New Roman" w:cs="Calibri"/>
                <w:color w:val="000000"/>
                <w:szCs w:val="20"/>
              </w:rPr>
              <w:t>,000</w:t>
            </w:r>
          </w:p>
        </w:tc>
        <w:tc>
          <w:tcPr>
            <w:tcW w:w="0" w:type="dxa"/>
            <w:noWrap/>
          </w:tcPr>
          <w:p w14:paraId="669047E2" w14:textId="15BB80E2" w:rsidR="00B60CD2" w:rsidRPr="00B60CD2" w:rsidRDefault="00BD6B1B" w:rsidP="00B60CD2">
            <w:pPr>
              <w:jc w:val="center"/>
              <w:rPr>
                <w:rFonts w:eastAsia="Times New Roman" w:cs="Calibri"/>
                <w:color w:val="000000"/>
                <w:szCs w:val="20"/>
              </w:rPr>
            </w:pPr>
            <w:r>
              <w:rPr>
                <w:rFonts w:eastAsia="Times New Roman" w:cs="Calibri"/>
                <w:color w:val="000000"/>
                <w:szCs w:val="20"/>
              </w:rPr>
              <w:t>$</w:t>
            </w:r>
            <w:r w:rsidRPr="00BD6B1B">
              <w:rPr>
                <w:rFonts w:eastAsia="Times New Roman" w:cs="Calibri"/>
                <w:color w:val="000000"/>
                <w:szCs w:val="20"/>
              </w:rPr>
              <w:t>2</w:t>
            </w:r>
            <w:r>
              <w:rPr>
                <w:rFonts w:eastAsia="Times New Roman" w:cs="Calibri"/>
                <w:color w:val="000000"/>
                <w:szCs w:val="20"/>
              </w:rPr>
              <w:t>,</w:t>
            </w:r>
            <w:r w:rsidRPr="00BD6B1B">
              <w:rPr>
                <w:rFonts w:eastAsia="Times New Roman" w:cs="Calibri"/>
                <w:color w:val="000000"/>
                <w:szCs w:val="20"/>
              </w:rPr>
              <w:t>346</w:t>
            </w:r>
            <w:r>
              <w:rPr>
                <w:rFonts w:eastAsia="Times New Roman" w:cs="Calibri"/>
                <w:color w:val="000000"/>
                <w:szCs w:val="20"/>
              </w:rPr>
              <w:t>,</w:t>
            </w:r>
            <w:r w:rsidRPr="00BD6B1B">
              <w:rPr>
                <w:rFonts w:eastAsia="Times New Roman" w:cs="Calibri"/>
                <w:color w:val="000000"/>
                <w:szCs w:val="20"/>
              </w:rPr>
              <w:t>649</w:t>
            </w:r>
            <w:r>
              <w:rPr>
                <w:rFonts w:eastAsia="Times New Roman" w:cs="Calibri"/>
                <w:color w:val="000000"/>
                <w:szCs w:val="20"/>
              </w:rPr>
              <w:t>,000</w:t>
            </w:r>
          </w:p>
        </w:tc>
        <w:tc>
          <w:tcPr>
            <w:tcW w:w="0" w:type="dxa"/>
            <w:noWrap/>
          </w:tcPr>
          <w:p w14:paraId="482298D2" w14:textId="554C1733" w:rsidR="00B60CD2" w:rsidRPr="00B60CD2" w:rsidRDefault="00BD6B1B" w:rsidP="00B60CD2">
            <w:pPr>
              <w:jc w:val="center"/>
              <w:rPr>
                <w:rFonts w:eastAsia="Times New Roman" w:cs="Calibri"/>
                <w:color w:val="000000"/>
                <w:szCs w:val="20"/>
              </w:rPr>
            </w:pPr>
            <w:r>
              <w:rPr>
                <w:rFonts w:eastAsia="Times New Roman" w:cs="Calibri"/>
                <w:color w:val="000000"/>
                <w:szCs w:val="20"/>
              </w:rPr>
              <w:t>$</w:t>
            </w:r>
            <w:r w:rsidRPr="00BD6B1B">
              <w:rPr>
                <w:rFonts w:eastAsia="Times New Roman" w:cs="Calibri"/>
                <w:color w:val="000000"/>
                <w:szCs w:val="20"/>
              </w:rPr>
              <w:t>1</w:t>
            </w:r>
            <w:r>
              <w:rPr>
                <w:rFonts w:eastAsia="Times New Roman" w:cs="Calibri"/>
                <w:color w:val="000000"/>
                <w:szCs w:val="20"/>
              </w:rPr>
              <w:t>,</w:t>
            </w:r>
            <w:r w:rsidRPr="00BD6B1B">
              <w:rPr>
                <w:rFonts w:eastAsia="Times New Roman" w:cs="Calibri"/>
                <w:color w:val="000000"/>
                <w:szCs w:val="20"/>
              </w:rPr>
              <w:t>480</w:t>
            </w:r>
            <w:r>
              <w:rPr>
                <w:rFonts w:eastAsia="Times New Roman" w:cs="Calibri"/>
                <w:color w:val="000000"/>
                <w:szCs w:val="20"/>
              </w:rPr>
              <w:t>,</w:t>
            </w:r>
            <w:r w:rsidRPr="00BD6B1B">
              <w:rPr>
                <w:rFonts w:eastAsia="Times New Roman" w:cs="Calibri"/>
                <w:color w:val="000000"/>
                <w:szCs w:val="20"/>
              </w:rPr>
              <w:t>319</w:t>
            </w:r>
            <w:r>
              <w:rPr>
                <w:rFonts w:eastAsia="Times New Roman" w:cs="Calibri"/>
                <w:color w:val="000000"/>
                <w:szCs w:val="20"/>
              </w:rPr>
              <w:t>,000</w:t>
            </w:r>
          </w:p>
        </w:tc>
      </w:tr>
      <w:tr w:rsidR="00B60CD2" w:rsidRPr="00B60CD2" w14:paraId="3BC21F16" w14:textId="77777777" w:rsidTr="00103782">
        <w:trPr>
          <w:cnfStyle w:val="000000100000" w:firstRow="0" w:lastRow="0" w:firstColumn="0" w:lastColumn="0" w:oddVBand="0" w:evenVBand="0" w:oddHBand="1" w:evenHBand="0" w:firstRowFirstColumn="0" w:firstRowLastColumn="0" w:lastRowFirstColumn="0" w:lastRowLastColumn="0"/>
          <w:trHeight w:val="315"/>
        </w:trPr>
        <w:tc>
          <w:tcPr>
            <w:tcW w:w="0" w:type="dxa"/>
            <w:noWrap/>
          </w:tcPr>
          <w:p w14:paraId="22B9112C" w14:textId="6322D9BD" w:rsidR="00B60CD2" w:rsidRPr="00B60CD2" w:rsidRDefault="001919D3" w:rsidP="00B60CD2">
            <w:pPr>
              <w:rPr>
                <w:rFonts w:eastAsia="Times New Roman" w:cs="Calibri"/>
                <w:color w:val="000000"/>
                <w:szCs w:val="20"/>
              </w:rPr>
            </w:pPr>
            <w:r>
              <w:rPr>
                <w:rFonts w:eastAsia="Times New Roman" w:cs="Calibri"/>
                <w:color w:val="000000"/>
                <w:szCs w:val="20"/>
              </w:rPr>
              <w:t>Kleberg</w:t>
            </w:r>
          </w:p>
        </w:tc>
        <w:tc>
          <w:tcPr>
            <w:tcW w:w="0" w:type="dxa"/>
            <w:noWrap/>
          </w:tcPr>
          <w:p w14:paraId="30D48D97" w14:textId="4B081C2C" w:rsidR="00B60CD2" w:rsidRPr="00B60CD2" w:rsidRDefault="00BD6B1B" w:rsidP="00B60CD2">
            <w:pPr>
              <w:jc w:val="center"/>
              <w:rPr>
                <w:rFonts w:eastAsia="Times New Roman" w:cs="Calibri"/>
                <w:color w:val="000000"/>
                <w:szCs w:val="20"/>
              </w:rPr>
            </w:pPr>
            <w:r>
              <w:rPr>
                <w:rFonts w:eastAsia="Times New Roman" w:cs="Calibri"/>
                <w:color w:val="000000"/>
                <w:szCs w:val="20"/>
              </w:rPr>
              <w:t>$</w:t>
            </w:r>
            <w:r w:rsidRPr="00BD6B1B">
              <w:rPr>
                <w:rFonts w:eastAsia="Times New Roman" w:cs="Calibri"/>
                <w:color w:val="000000"/>
                <w:szCs w:val="20"/>
              </w:rPr>
              <w:t>324</w:t>
            </w:r>
            <w:r>
              <w:rPr>
                <w:rFonts w:eastAsia="Times New Roman" w:cs="Calibri"/>
                <w:color w:val="000000"/>
                <w:szCs w:val="20"/>
              </w:rPr>
              <w:t>,</w:t>
            </w:r>
            <w:r w:rsidRPr="00BD6B1B">
              <w:rPr>
                <w:rFonts w:eastAsia="Times New Roman" w:cs="Calibri"/>
                <w:color w:val="000000"/>
                <w:szCs w:val="20"/>
              </w:rPr>
              <w:t>193</w:t>
            </w:r>
            <w:r>
              <w:rPr>
                <w:rFonts w:eastAsia="Times New Roman" w:cs="Calibri"/>
                <w:color w:val="000000"/>
                <w:szCs w:val="20"/>
              </w:rPr>
              <w:t>,000</w:t>
            </w:r>
          </w:p>
        </w:tc>
        <w:tc>
          <w:tcPr>
            <w:tcW w:w="0" w:type="dxa"/>
            <w:noWrap/>
          </w:tcPr>
          <w:p w14:paraId="6548B411" w14:textId="20A47B74" w:rsidR="00B60CD2" w:rsidRPr="00B60CD2" w:rsidRDefault="00BD6B1B" w:rsidP="00B60CD2">
            <w:pPr>
              <w:jc w:val="center"/>
              <w:rPr>
                <w:rFonts w:eastAsia="Times New Roman" w:cs="Calibri"/>
                <w:color w:val="000000"/>
                <w:szCs w:val="20"/>
              </w:rPr>
            </w:pPr>
            <w:r>
              <w:rPr>
                <w:rFonts w:eastAsia="Times New Roman" w:cs="Calibri"/>
                <w:color w:val="000000"/>
                <w:szCs w:val="20"/>
              </w:rPr>
              <w:t>$</w:t>
            </w:r>
            <w:r w:rsidRPr="00BD6B1B">
              <w:rPr>
                <w:rFonts w:eastAsia="Times New Roman" w:cs="Calibri"/>
                <w:color w:val="000000"/>
                <w:szCs w:val="20"/>
              </w:rPr>
              <w:t>2</w:t>
            </w:r>
            <w:r>
              <w:rPr>
                <w:rFonts w:eastAsia="Times New Roman" w:cs="Calibri"/>
                <w:color w:val="000000"/>
                <w:szCs w:val="20"/>
              </w:rPr>
              <w:t>,</w:t>
            </w:r>
            <w:r w:rsidRPr="00BD6B1B">
              <w:rPr>
                <w:rFonts w:eastAsia="Times New Roman" w:cs="Calibri"/>
                <w:color w:val="000000"/>
                <w:szCs w:val="20"/>
              </w:rPr>
              <w:t>322</w:t>
            </w:r>
            <w:r>
              <w:rPr>
                <w:rFonts w:eastAsia="Times New Roman" w:cs="Calibri"/>
                <w:color w:val="000000"/>
                <w:szCs w:val="20"/>
              </w:rPr>
              <w:t>,</w:t>
            </w:r>
            <w:r w:rsidRPr="00BD6B1B">
              <w:rPr>
                <w:rFonts w:eastAsia="Times New Roman" w:cs="Calibri"/>
                <w:color w:val="000000"/>
                <w:szCs w:val="20"/>
              </w:rPr>
              <w:t>615</w:t>
            </w:r>
            <w:r>
              <w:rPr>
                <w:rFonts w:eastAsia="Times New Roman" w:cs="Calibri"/>
                <w:color w:val="000000"/>
                <w:szCs w:val="20"/>
              </w:rPr>
              <w:t>,000</w:t>
            </w:r>
          </w:p>
        </w:tc>
        <w:tc>
          <w:tcPr>
            <w:tcW w:w="0" w:type="dxa"/>
            <w:noWrap/>
          </w:tcPr>
          <w:p w14:paraId="3130E4B1" w14:textId="6120CB49" w:rsidR="00B60CD2" w:rsidRPr="00B60CD2" w:rsidRDefault="00BD6B1B" w:rsidP="00B60CD2">
            <w:pPr>
              <w:jc w:val="center"/>
              <w:rPr>
                <w:rFonts w:eastAsia="Times New Roman" w:cs="Calibri"/>
                <w:color w:val="000000"/>
                <w:szCs w:val="20"/>
              </w:rPr>
            </w:pPr>
            <w:r>
              <w:rPr>
                <w:rFonts w:eastAsia="Times New Roman" w:cs="Calibri"/>
                <w:color w:val="000000"/>
                <w:szCs w:val="20"/>
              </w:rPr>
              <w:t>$</w:t>
            </w:r>
            <w:r w:rsidRPr="00BD6B1B">
              <w:rPr>
                <w:rFonts w:eastAsia="Times New Roman" w:cs="Calibri"/>
                <w:color w:val="000000"/>
                <w:szCs w:val="20"/>
              </w:rPr>
              <w:t>1</w:t>
            </w:r>
            <w:r>
              <w:rPr>
                <w:rFonts w:eastAsia="Times New Roman" w:cs="Calibri"/>
                <w:color w:val="000000"/>
                <w:szCs w:val="20"/>
              </w:rPr>
              <w:t>,</w:t>
            </w:r>
            <w:r w:rsidRPr="00BD6B1B">
              <w:rPr>
                <w:rFonts w:eastAsia="Times New Roman" w:cs="Calibri"/>
                <w:color w:val="000000"/>
                <w:szCs w:val="20"/>
              </w:rPr>
              <w:t>465</w:t>
            </w:r>
            <w:r>
              <w:rPr>
                <w:rFonts w:eastAsia="Times New Roman" w:cs="Calibri"/>
                <w:color w:val="000000"/>
                <w:szCs w:val="20"/>
              </w:rPr>
              <w:t>,</w:t>
            </w:r>
            <w:r w:rsidRPr="00BD6B1B">
              <w:rPr>
                <w:rFonts w:eastAsia="Times New Roman" w:cs="Calibri"/>
                <w:color w:val="000000"/>
                <w:szCs w:val="20"/>
              </w:rPr>
              <w:t>952</w:t>
            </w:r>
            <w:r>
              <w:rPr>
                <w:rFonts w:eastAsia="Times New Roman" w:cs="Calibri"/>
                <w:color w:val="000000"/>
                <w:szCs w:val="20"/>
              </w:rPr>
              <w:t>,000</w:t>
            </w:r>
          </w:p>
        </w:tc>
      </w:tr>
      <w:tr w:rsidR="00B60CD2" w:rsidRPr="00B60CD2" w14:paraId="6AA9399F" w14:textId="77777777" w:rsidTr="00103782">
        <w:trPr>
          <w:cnfStyle w:val="000000010000" w:firstRow="0" w:lastRow="0" w:firstColumn="0" w:lastColumn="0" w:oddVBand="0" w:evenVBand="0" w:oddHBand="0" w:evenHBand="1" w:firstRowFirstColumn="0" w:firstRowLastColumn="0" w:lastRowFirstColumn="0" w:lastRowLastColumn="0"/>
          <w:trHeight w:val="315"/>
        </w:trPr>
        <w:tc>
          <w:tcPr>
            <w:tcW w:w="0" w:type="dxa"/>
            <w:noWrap/>
          </w:tcPr>
          <w:p w14:paraId="212F5F18" w14:textId="4223878F" w:rsidR="00B60CD2" w:rsidRPr="00B60CD2" w:rsidRDefault="001919D3" w:rsidP="00B60CD2">
            <w:pPr>
              <w:rPr>
                <w:rFonts w:eastAsia="Times New Roman" w:cs="Calibri"/>
                <w:color w:val="000000"/>
                <w:szCs w:val="20"/>
              </w:rPr>
            </w:pPr>
            <w:r>
              <w:rPr>
                <w:rFonts w:eastAsia="Times New Roman" w:cs="Calibri"/>
                <w:color w:val="000000"/>
                <w:szCs w:val="20"/>
              </w:rPr>
              <w:t>Nueces</w:t>
            </w:r>
          </w:p>
        </w:tc>
        <w:tc>
          <w:tcPr>
            <w:tcW w:w="0" w:type="dxa"/>
            <w:noWrap/>
          </w:tcPr>
          <w:p w14:paraId="315FD5DD" w14:textId="68146332" w:rsidR="00B60CD2" w:rsidRPr="00B60CD2" w:rsidRDefault="00BD6B1B" w:rsidP="00B60CD2">
            <w:pPr>
              <w:jc w:val="center"/>
              <w:rPr>
                <w:rFonts w:eastAsia="Times New Roman" w:cs="Calibri"/>
                <w:color w:val="000000"/>
                <w:szCs w:val="20"/>
              </w:rPr>
            </w:pPr>
            <w:r>
              <w:rPr>
                <w:rFonts w:eastAsia="Times New Roman" w:cs="Calibri"/>
                <w:color w:val="000000"/>
                <w:szCs w:val="20"/>
              </w:rPr>
              <w:t>$</w:t>
            </w:r>
            <w:r w:rsidRPr="00BD6B1B">
              <w:rPr>
                <w:rFonts w:eastAsia="Times New Roman" w:cs="Calibri"/>
                <w:color w:val="000000"/>
                <w:szCs w:val="20"/>
              </w:rPr>
              <w:t>29</w:t>
            </w:r>
            <w:r>
              <w:rPr>
                <w:rFonts w:eastAsia="Times New Roman" w:cs="Calibri"/>
                <w:color w:val="000000"/>
                <w:szCs w:val="20"/>
              </w:rPr>
              <w:t>,</w:t>
            </w:r>
            <w:r w:rsidRPr="00BD6B1B">
              <w:rPr>
                <w:rFonts w:eastAsia="Times New Roman" w:cs="Calibri"/>
                <w:color w:val="000000"/>
                <w:szCs w:val="20"/>
              </w:rPr>
              <w:t>577</w:t>
            </w:r>
            <w:r>
              <w:rPr>
                <w:rFonts w:eastAsia="Times New Roman" w:cs="Calibri"/>
                <w:color w:val="000000"/>
                <w:szCs w:val="20"/>
              </w:rPr>
              <w:t>,000</w:t>
            </w:r>
          </w:p>
        </w:tc>
        <w:tc>
          <w:tcPr>
            <w:tcW w:w="0" w:type="dxa"/>
            <w:noWrap/>
          </w:tcPr>
          <w:p w14:paraId="449C5753" w14:textId="712E64BB" w:rsidR="00B60CD2" w:rsidRPr="00B60CD2" w:rsidRDefault="00BD6B1B" w:rsidP="00B60CD2">
            <w:pPr>
              <w:jc w:val="center"/>
              <w:rPr>
                <w:rFonts w:eastAsia="Times New Roman" w:cs="Calibri"/>
                <w:color w:val="000000"/>
                <w:szCs w:val="20"/>
              </w:rPr>
            </w:pPr>
            <w:r>
              <w:rPr>
                <w:rFonts w:eastAsia="Times New Roman" w:cs="Calibri"/>
                <w:color w:val="000000"/>
                <w:szCs w:val="20"/>
              </w:rPr>
              <w:t>$</w:t>
            </w:r>
            <w:r w:rsidRPr="00BD6B1B">
              <w:rPr>
                <w:rFonts w:eastAsia="Times New Roman" w:cs="Calibri"/>
                <w:color w:val="000000"/>
                <w:szCs w:val="20"/>
              </w:rPr>
              <w:t>315</w:t>
            </w:r>
            <w:r>
              <w:rPr>
                <w:rFonts w:eastAsia="Times New Roman" w:cs="Calibri"/>
                <w:color w:val="000000"/>
                <w:szCs w:val="20"/>
              </w:rPr>
              <w:t>,</w:t>
            </w:r>
            <w:r w:rsidRPr="00BD6B1B">
              <w:rPr>
                <w:rFonts w:eastAsia="Times New Roman" w:cs="Calibri"/>
                <w:color w:val="000000"/>
                <w:szCs w:val="20"/>
              </w:rPr>
              <w:t>019</w:t>
            </w:r>
            <w:r>
              <w:rPr>
                <w:rFonts w:eastAsia="Times New Roman" w:cs="Calibri"/>
                <w:color w:val="000000"/>
                <w:szCs w:val="20"/>
              </w:rPr>
              <w:t>,000</w:t>
            </w:r>
          </w:p>
        </w:tc>
        <w:tc>
          <w:tcPr>
            <w:tcW w:w="0" w:type="dxa"/>
            <w:noWrap/>
          </w:tcPr>
          <w:p w14:paraId="3CCEF567" w14:textId="1BDB4588" w:rsidR="00B60CD2" w:rsidRPr="00B60CD2" w:rsidRDefault="00BD6B1B" w:rsidP="00B60CD2">
            <w:pPr>
              <w:jc w:val="center"/>
              <w:rPr>
                <w:rFonts w:eastAsia="Times New Roman" w:cs="Calibri"/>
                <w:color w:val="000000"/>
                <w:szCs w:val="20"/>
              </w:rPr>
            </w:pPr>
            <w:r>
              <w:rPr>
                <w:rFonts w:eastAsia="Times New Roman" w:cs="Calibri"/>
                <w:color w:val="000000"/>
                <w:szCs w:val="20"/>
              </w:rPr>
              <w:t>$</w:t>
            </w:r>
            <w:r w:rsidRPr="00BD6B1B">
              <w:rPr>
                <w:rFonts w:eastAsia="Times New Roman" w:cs="Calibri"/>
                <w:color w:val="000000"/>
                <w:szCs w:val="20"/>
              </w:rPr>
              <w:t>186</w:t>
            </w:r>
            <w:r>
              <w:rPr>
                <w:rFonts w:eastAsia="Times New Roman" w:cs="Calibri"/>
                <w:color w:val="000000"/>
                <w:szCs w:val="20"/>
              </w:rPr>
              <w:t>,</w:t>
            </w:r>
            <w:r w:rsidRPr="00BD6B1B">
              <w:rPr>
                <w:rFonts w:eastAsia="Times New Roman" w:cs="Calibri"/>
                <w:color w:val="000000"/>
                <w:szCs w:val="20"/>
              </w:rPr>
              <w:t>003</w:t>
            </w:r>
            <w:r>
              <w:rPr>
                <w:rFonts w:eastAsia="Times New Roman" w:cs="Calibri"/>
                <w:color w:val="000000"/>
                <w:szCs w:val="20"/>
              </w:rPr>
              <w:t>,000</w:t>
            </w:r>
          </w:p>
        </w:tc>
      </w:tr>
      <w:tr w:rsidR="00B60CD2" w:rsidRPr="00B60CD2" w14:paraId="1E43CA9A" w14:textId="77777777" w:rsidTr="00103782">
        <w:trPr>
          <w:cnfStyle w:val="000000100000" w:firstRow="0" w:lastRow="0" w:firstColumn="0" w:lastColumn="0" w:oddVBand="0" w:evenVBand="0" w:oddHBand="1" w:evenHBand="0" w:firstRowFirstColumn="0" w:firstRowLastColumn="0" w:lastRowFirstColumn="0" w:lastRowLastColumn="0"/>
          <w:trHeight w:val="315"/>
        </w:trPr>
        <w:tc>
          <w:tcPr>
            <w:tcW w:w="0" w:type="dxa"/>
            <w:noWrap/>
            <w:hideMark/>
          </w:tcPr>
          <w:p w14:paraId="6373F90C" w14:textId="77777777" w:rsidR="00B60CD2" w:rsidRPr="00B60CD2" w:rsidRDefault="00B60CD2" w:rsidP="00B60CD2">
            <w:pPr>
              <w:rPr>
                <w:rFonts w:eastAsia="Times New Roman" w:cs="Calibri"/>
                <w:color w:val="000000"/>
                <w:szCs w:val="20"/>
              </w:rPr>
            </w:pPr>
            <w:r w:rsidRPr="00B60CD2">
              <w:rPr>
                <w:rFonts w:eastAsia="Times New Roman" w:cs="Calibri"/>
                <w:color w:val="000000"/>
                <w:szCs w:val="20"/>
              </w:rPr>
              <w:t>Total</w:t>
            </w:r>
          </w:p>
        </w:tc>
        <w:tc>
          <w:tcPr>
            <w:tcW w:w="0" w:type="dxa"/>
            <w:noWrap/>
          </w:tcPr>
          <w:p w14:paraId="732620BE" w14:textId="460745F4" w:rsidR="00B60CD2" w:rsidRPr="00B60CD2" w:rsidRDefault="00BD6B1B" w:rsidP="00B60CD2">
            <w:pPr>
              <w:jc w:val="center"/>
              <w:rPr>
                <w:rFonts w:eastAsia="Times New Roman" w:cs="Calibri"/>
                <w:color w:val="000000"/>
                <w:szCs w:val="20"/>
              </w:rPr>
            </w:pPr>
            <w:r>
              <w:rPr>
                <w:rFonts w:eastAsia="Times New Roman" w:cs="Calibri"/>
                <w:color w:val="000000"/>
                <w:szCs w:val="20"/>
              </w:rPr>
              <w:t>$1,159,409,000</w:t>
            </w:r>
          </w:p>
        </w:tc>
        <w:tc>
          <w:tcPr>
            <w:tcW w:w="0" w:type="dxa"/>
            <w:noWrap/>
          </w:tcPr>
          <w:p w14:paraId="18C2FBA2" w14:textId="2013696D" w:rsidR="00B60CD2" w:rsidRPr="00B60CD2" w:rsidRDefault="00BD6B1B" w:rsidP="00B60CD2">
            <w:pPr>
              <w:jc w:val="center"/>
              <w:rPr>
                <w:rFonts w:eastAsia="Times New Roman" w:cs="Calibri"/>
                <w:color w:val="000000"/>
                <w:szCs w:val="20"/>
              </w:rPr>
            </w:pPr>
            <w:r>
              <w:rPr>
                <w:rFonts w:eastAsia="Times New Roman" w:cs="Calibri"/>
                <w:color w:val="000000"/>
                <w:szCs w:val="20"/>
              </w:rPr>
              <w:t>$5,489,360,000</w:t>
            </w:r>
          </w:p>
        </w:tc>
        <w:tc>
          <w:tcPr>
            <w:tcW w:w="0" w:type="dxa"/>
            <w:noWrap/>
          </w:tcPr>
          <w:p w14:paraId="0B3C2AD4" w14:textId="23C02E86" w:rsidR="00B60CD2" w:rsidRPr="00B60CD2" w:rsidRDefault="00BD6B1B" w:rsidP="00B60CD2">
            <w:pPr>
              <w:jc w:val="center"/>
              <w:rPr>
                <w:rFonts w:eastAsia="Times New Roman" w:cs="Calibri"/>
                <w:color w:val="000000"/>
                <w:szCs w:val="20"/>
              </w:rPr>
            </w:pPr>
            <w:r>
              <w:rPr>
                <w:rFonts w:eastAsia="Times New Roman" w:cs="Calibri"/>
                <w:color w:val="000000"/>
                <w:szCs w:val="20"/>
              </w:rPr>
              <w:t>$3,413,053,000</w:t>
            </w:r>
          </w:p>
        </w:tc>
      </w:tr>
    </w:tbl>
    <w:p w14:paraId="0A1DAE82" w14:textId="62509AB3" w:rsidR="00014D0D" w:rsidRPr="006514C0" w:rsidRDefault="00014D0D" w:rsidP="00014D0D">
      <w:pPr>
        <w:pStyle w:val="2Body-Text"/>
        <w:rPr>
          <w:highlight w:val="yellow"/>
        </w:rPr>
      </w:pPr>
    </w:p>
    <w:p w14:paraId="2FBC5CFC" w14:textId="77777777" w:rsidR="00014D0D" w:rsidRPr="006514C0" w:rsidRDefault="00014D0D" w:rsidP="00014D0D">
      <w:pPr>
        <w:pStyle w:val="2Body-Text"/>
        <w:rPr>
          <w:highlight w:val="yellow"/>
        </w:rPr>
        <w:sectPr w:rsidR="00014D0D" w:rsidRPr="006514C0" w:rsidSect="003F105F">
          <w:pgSz w:w="12240" w:h="15840" w:code="1"/>
          <w:pgMar w:top="1440" w:right="1440" w:bottom="1440" w:left="1440" w:header="576" w:footer="576" w:gutter="0"/>
          <w:pgNumType w:start="1" w:chapStyle="1"/>
          <w:cols w:space="288"/>
          <w:docGrid w:linePitch="360"/>
        </w:sectPr>
      </w:pPr>
    </w:p>
    <w:p w14:paraId="68480C62" w14:textId="77777777" w:rsidR="00014D0D" w:rsidRPr="002344E2" w:rsidRDefault="00014D0D" w:rsidP="00014D0D">
      <w:pPr>
        <w:pStyle w:val="Heading1"/>
      </w:pPr>
      <w:bookmarkStart w:id="407" w:name="_Toc478072922"/>
      <w:bookmarkStart w:id="408" w:name="_Toc90026013"/>
      <w:r w:rsidRPr="002344E2">
        <w:lastRenderedPageBreak/>
        <w:t>References</w:t>
      </w:r>
      <w:bookmarkEnd w:id="407"/>
      <w:bookmarkEnd w:id="408"/>
    </w:p>
    <w:p w14:paraId="5C86EDEC" w14:textId="77777777" w:rsidR="00D544BA" w:rsidRPr="00F96E91" w:rsidRDefault="00D544BA" w:rsidP="00CD7939">
      <w:pPr>
        <w:pStyle w:val="2NumberedListLevel1"/>
        <w:jc w:val="both"/>
      </w:pPr>
      <w:r w:rsidRPr="00F96E91">
        <w:t xml:space="preserve">Chow, Ven T. "Development of Uniform Flow and It Formulas." </w:t>
      </w:r>
      <w:r w:rsidRPr="00F96E91">
        <w:rPr>
          <w:i/>
          <w:iCs/>
        </w:rPr>
        <w:t>Open Channel Hydraulics</w:t>
      </w:r>
      <w:r w:rsidRPr="00F96E91">
        <w:t>. Caldwell, NJ: Blackburn, 1959. 109-113. Print.</w:t>
      </w:r>
    </w:p>
    <w:p w14:paraId="3F6270DE" w14:textId="1D59D017" w:rsidR="00D544BA" w:rsidRDefault="00D544BA" w:rsidP="00CD7939">
      <w:pPr>
        <w:pStyle w:val="2NumberedListLevel1"/>
        <w:jc w:val="both"/>
      </w:pPr>
      <w:r w:rsidRPr="00F96E91">
        <w:t xml:space="preserve">FEMA, “Guidance for Flood Risk Analysis and Mapping – </w:t>
      </w:r>
      <w:r>
        <w:t>Base Level Engineering (BLE) Analyses and Mapping</w:t>
      </w:r>
      <w:r w:rsidRPr="00F96E91">
        <w:t xml:space="preserve">”, </w:t>
      </w:r>
      <w:r>
        <w:t>February 2018</w:t>
      </w:r>
      <w:r w:rsidRPr="00F96E91">
        <w:t>. (</w:t>
      </w:r>
      <w:hyperlink r:id="rId40" w:history="1">
        <w:r>
          <w:rPr>
            <w:rStyle w:val="Hyperlink"/>
          </w:rPr>
          <w:t>https://www.fema.gov/media-library-data/1526489690918-2862bece100f28564c4167aaf4b2378b/Base_Level_Engineering_Guidance_Feb_2018.pdf</w:t>
        </w:r>
      </w:hyperlink>
      <w:r w:rsidRPr="00F96E91">
        <w:t>).</w:t>
      </w:r>
    </w:p>
    <w:p w14:paraId="3E90D156" w14:textId="32FCE374" w:rsidR="00D544BA" w:rsidRDefault="00D544BA" w:rsidP="00CD7939">
      <w:pPr>
        <w:pStyle w:val="2NumberedListLevel1"/>
        <w:jc w:val="both"/>
      </w:pPr>
      <w:bookmarkStart w:id="409" w:name="_Hlk12006841"/>
      <w:r>
        <w:t>NOAA</w:t>
      </w:r>
      <w:r w:rsidRPr="00F96E91">
        <w:t>, “</w:t>
      </w:r>
      <w:r>
        <w:t>NOAA Atlas 14 Precipitation-Frequency Atlas of the United States</w:t>
      </w:r>
      <w:r w:rsidRPr="00F96E91">
        <w:t xml:space="preserve">”, </w:t>
      </w:r>
      <w:r>
        <w:t>201</w:t>
      </w:r>
      <w:r w:rsidR="009F306E">
        <w:t>8</w:t>
      </w:r>
      <w:r w:rsidRPr="00F96E91">
        <w:t xml:space="preserve">. </w:t>
      </w:r>
      <w:r>
        <w:t xml:space="preserve">Volume </w:t>
      </w:r>
      <w:r w:rsidR="009F306E">
        <w:t>11</w:t>
      </w:r>
      <w:r>
        <w:t xml:space="preserve">, Version 2.0. </w:t>
      </w:r>
      <w:r w:rsidRPr="00F96E91">
        <w:t>(</w:t>
      </w:r>
      <w:hyperlink r:id="rId41" w:history="1">
        <w:r w:rsidR="009F306E" w:rsidRPr="009F306E">
          <w:rPr>
            <w:rStyle w:val="Hyperlink"/>
          </w:rPr>
          <w:t>https://www.weather.gov/media/owp/hdsc_documents/Atlas14_Volume11.pdf</w:t>
        </w:r>
      </w:hyperlink>
      <w:r>
        <w:t>).</w:t>
      </w:r>
    </w:p>
    <w:p w14:paraId="54BB9E2B" w14:textId="6E760A6C" w:rsidR="00D544BA" w:rsidRPr="00F96E91" w:rsidRDefault="00D544BA" w:rsidP="00CD7939">
      <w:pPr>
        <w:pStyle w:val="2NumberedListLevel1"/>
        <w:jc w:val="both"/>
      </w:pPr>
      <w:r w:rsidRPr="00F96E91">
        <w:t>U.S. Army Corps of Engineers, Hydrologic Engineering Center. (</w:t>
      </w:r>
      <w:r w:rsidR="00A34D04">
        <w:t>March</w:t>
      </w:r>
      <w:r w:rsidRPr="00F96E91">
        <w:t xml:space="preserve"> 201</w:t>
      </w:r>
      <w:r w:rsidR="00A34D04">
        <w:t>9</w:t>
      </w:r>
      <w:r w:rsidRPr="00F96E91">
        <w:t xml:space="preserve">). </w:t>
      </w:r>
      <w:r w:rsidRPr="00F96E91">
        <w:rPr>
          <w:u w:val="single"/>
        </w:rPr>
        <w:t>HEC-RAS River Analysis System</w:t>
      </w:r>
      <w:r w:rsidRPr="00F96E91">
        <w:t>, Version 5.0.</w:t>
      </w:r>
      <w:r w:rsidR="00A34D04">
        <w:t>7</w:t>
      </w:r>
      <w:r w:rsidRPr="00F96E91">
        <w:t xml:space="preserve"> Davis, California.</w:t>
      </w:r>
    </w:p>
    <w:p w14:paraId="3CAFADDD" w14:textId="77777777" w:rsidR="00D544BA" w:rsidRPr="00F96E91" w:rsidRDefault="00D544BA" w:rsidP="00CD7939">
      <w:pPr>
        <w:pStyle w:val="2NumberedListLevel1"/>
        <w:jc w:val="both"/>
      </w:pPr>
      <w:r w:rsidRPr="00F96E91">
        <w:t>USGS, “Estimating Magnitude and Frequency of Floods Using PeakFQ Program: USGS Fact Sheet”, 2006.</w:t>
      </w:r>
    </w:p>
    <w:p w14:paraId="3AADD3BF" w14:textId="021FDF51" w:rsidR="00D544BA" w:rsidRPr="00F96E91" w:rsidRDefault="00D544BA" w:rsidP="00CD7939">
      <w:pPr>
        <w:pStyle w:val="2NumberedListLevel1"/>
        <w:jc w:val="both"/>
      </w:pPr>
      <w:r w:rsidRPr="00F96E91">
        <w:t xml:space="preserve">USGS, “Methods For Estimating Flood Magnitude and Frequency in Rural Areas in </w:t>
      </w:r>
      <w:r w:rsidR="00721E61">
        <w:t>Texas</w:t>
      </w:r>
      <w:r w:rsidRPr="00F96E91">
        <w:t>: USGS Fact Sheet”, 2001.</w:t>
      </w:r>
    </w:p>
    <w:p w14:paraId="39A125C5" w14:textId="77777777" w:rsidR="00D544BA" w:rsidRPr="00F96E91" w:rsidRDefault="00D544BA" w:rsidP="00CD7939">
      <w:pPr>
        <w:pStyle w:val="2NumberedListLevel1"/>
        <w:jc w:val="both"/>
      </w:pPr>
      <w:r w:rsidRPr="00F96E91">
        <w:t>USGS, “Flood Characteristics of Mississippi Streams; Water-Resources Investigations Report 91-4037”, 1991.</w:t>
      </w:r>
    </w:p>
    <w:p w14:paraId="7632D92B" w14:textId="38517132" w:rsidR="00D544BA" w:rsidRPr="00F96E91" w:rsidRDefault="00D544BA" w:rsidP="00CD7939">
      <w:pPr>
        <w:pStyle w:val="2NumberedListLevel1"/>
        <w:jc w:val="both"/>
      </w:pPr>
      <w:r w:rsidRPr="00F96E91">
        <w:t xml:space="preserve">USGS, “Water Resources Technical Report No. 75: Regionalized Regression Equations for Estimating Low-Flow Characteristics for Selected </w:t>
      </w:r>
      <w:r w:rsidR="00721E61">
        <w:t>Texas</w:t>
      </w:r>
      <w:r w:rsidRPr="00F96E91">
        <w:t xml:space="preserve"> Streams”, 2004. </w:t>
      </w:r>
    </w:p>
    <w:p w14:paraId="17C24853" w14:textId="3E91E1D2" w:rsidR="00D544BA" w:rsidRDefault="00D544BA" w:rsidP="00CD7939">
      <w:pPr>
        <w:pStyle w:val="2NumberedListLevel1"/>
        <w:jc w:val="both"/>
      </w:pPr>
      <w:r w:rsidRPr="00F96E91">
        <w:t xml:space="preserve">USGS.  Multi-Resolution Land Characteristics Consortium. </w:t>
      </w:r>
      <w:r w:rsidRPr="00147C25">
        <w:rPr>
          <w:i/>
        </w:rPr>
        <w:t>National Land Cover Database 201</w:t>
      </w:r>
      <w:r w:rsidR="00A34D04">
        <w:rPr>
          <w:i/>
        </w:rPr>
        <w:t>6</w:t>
      </w:r>
      <w:r w:rsidRPr="00F96E91">
        <w:t>.  (</w:t>
      </w:r>
      <w:hyperlink r:id="rId42" w:history="1">
        <w:r w:rsidR="00A34D04" w:rsidRPr="00A34D04">
          <w:rPr>
            <w:rStyle w:val="Hyperlink"/>
          </w:rPr>
          <w:t>https://www.mrlc.gov/national-land-cover-database-nlcd-2016</w:t>
        </w:r>
      </w:hyperlink>
      <w:r w:rsidRPr="00F96E91">
        <w:t xml:space="preserve">).  </w:t>
      </w:r>
    </w:p>
    <w:p w14:paraId="61BE28D5" w14:textId="77777777" w:rsidR="00CB2562" w:rsidRDefault="00CB2562" w:rsidP="00CB2562">
      <w:pPr>
        <w:pStyle w:val="2NumberedListLevel1"/>
        <w:jc w:val="both"/>
      </w:pPr>
      <w:r w:rsidRPr="008130AF">
        <w:t>USDA, “Urban Hydrology for Small Watershed Technical Release-55”,</w:t>
      </w:r>
      <w:r>
        <w:t xml:space="preserve"> </w:t>
      </w:r>
      <w:r w:rsidRPr="008130AF">
        <w:t>1986</w:t>
      </w:r>
    </w:p>
    <w:p w14:paraId="7D9107DB" w14:textId="5CFD9360" w:rsidR="00CB2562" w:rsidRDefault="00CB2562" w:rsidP="00CB2562">
      <w:pPr>
        <w:pStyle w:val="2NumberedListLevel1"/>
        <w:jc w:val="both"/>
      </w:pPr>
      <w:r>
        <w:t xml:space="preserve">U.S. Department of Commerce, “Technical Paper No. 40. </w:t>
      </w:r>
      <w:r w:rsidRPr="008130AF">
        <w:t>Rainfall Frequency Atlas</w:t>
      </w:r>
      <w:r>
        <w:t xml:space="preserve"> of the United States for Durations from 30 minutes to 24 hours and Return Periods from 1 to 100 years”, 1961.</w:t>
      </w:r>
    </w:p>
    <w:bookmarkEnd w:id="409"/>
    <w:p w14:paraId="609FC5C8" w14:textId="77777777" w:rsidR="00014D0D" w:rsidRDefault="00014D0D" w:rsidP="00140846">
      <w:pPr>
        <w:pStyle w:val="2Body-Text"/>
        <w:spacing w:before="0" w:after="0"/>
      </w:pPr>
    </w:p>
    <w:p w14:paraId="7C4F456F" w14:textId="3FBA140B" w:rsidR="00D544BA" w:rsidRDefault="00D544BA" w:rsidP="00140846">
      <w:pPr>
        <w:pStyle w:val="2Body-Text"/>
        <w:spacing w:before="0" w:after="0"/>
        <w:sectPr w:rsidR="00D544BA" w:rsidSect="0049516B">
          <w:pgSz w:w="12240" w:h="15840" w:code="1"/>
          <w:pgMar w:top="1440" w:right="1440" w:bottom="1440" w:left="1440" w:header="576" w:footer="576" w:gutter="0"/>
          <w:pgNumType w:start="1" w:chapStyle="1"/>
          <w:cols w:space="288"/>
          <w:docGrid w:linePitch="360"/>
        </w:sectPr>
      </w:pPr>
    </w:p>
    <w:p w14:paraId="0827B46E" w14:textId="77777777" w:rsidR="003A4310" w:rsidRDefault="003A4310"/>
    <w:sectPr w:rsidR="003A4310" w:rsidSect="00B8616D">
      <w:headerReference w:type="default" r:id="rId43"/>
      <w:footerReference w:type="default" r:id="rId4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13214FB" w14:textId="77777777" w:rsidR="00177426" w:rsidRDefault="00177426" w:rsidP="001835FF">
      <w:r>
        <w:separator/>
      </w:r>
    </w:p>
  </w:endnote>
  <w:endnote w:type="continuationSeparator" w:id="0">
    <w:p w14:paraId="586BB430" w14:textId="77777777" w:rsidR="00177426" w:rsidRDefault="00177426" w:rsidP="001835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ook w:val="04A0" w:firstRow="1" w:lastRow="0" w:firstColumn="1" w:lastColumn="0" w:noHBand="0" w:noVBand="1"/>
    </w:tblPr>
    <w:tblGrid>
      <w:gridCol w:w="4675"/>
      <w:gridCol w:w="4685"/>
    </w:tblGrid>
    <w:tr w:rsidR="00177426" w14:paraId="4DBE182C" w14:textId="77777777" w:rsidTr="00073318">
      <w:tc>
        <w:tcPr>
          <w:tcW w:w="4788" w:type="dxa"/>
        </w:tcPr>
        <w:p w14:paraId="24D8E188" w14:textId="77777777" w:rsidR="00177426" w:rsidRPr="00F16C04" w:rsidRDefault="00177426" w:rsidP="00073318">
          <w:pPr>
            <w:pStyle w:val="1Footer8pt"/>
            <w:rPr>
              <w:b w:val="0"/>
            </w:rPr>
          </w:pPr>
        </w:p>
      </w:tc>
      <w:tc>
        <w:tcPr>
          <w:tcW w:w="4788" w:type="dxa"/>
        </w:tcPr>
        <w:p w14:paraId="2F50E717" w14:textId="77777777" w:rsidR="00177426" w:rsidRPr="003A4310" w:rsidRDefault="00177426" w:rsidP="00073318">
          <w:pPr>
            <w:pStyle w:val="1Footer8pt"/>
            <w:jc w:val="right"/>
            <w:rPr>
              <w:sz w:val="20"/>
              <w:szCs w:val="20"/>
            </w:rPr>
          </w:pPr>
          <w:r w:rsidRPr="00F16C04">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F40DE0">
            <w:rPr>
              <w:noProof/>
              <w:color w:val="233972" w:themeColor="accent1"/>
              <w:sz w:val="22"/>
              <w:szCs w:val="20"/>
            </w:rPr>
            <w:t>i</w:t>
          </w:r>
          <w:r w:rsidRPr="00F16C04">
            <w:rPr>
              <w:noProof/>
              <w:color w:val="233972" w:themeColor="accent1"/>
              <w:sz w:val="20"/>
              <w:szCs w:val="20"/>
            </w:rPr>
            <w:fldChar w:fldCharType="end"/>
          </w:r>
        </w:p>
      </w:tc>
    </w:tr>
  </w:tbl>
  <w:p w14:paraId="10B24061" w14:textId="77777777" w:rsidR="00177426" w:rsidRPr="001C6567" w:rsidRDefault="00177426" w:rsidP="00D0539B">
    <w:pP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99931B" w14:textId="77777777" w:rsidR="00177426" w:rsidRDefault="0017742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ook w:val="04A0" w:firstRow="1" w:lastRow="0" w:firstColumn="1" w:lastColumn="0" w:noHBand="0" w:noVBand="1"/>
    </w:tblPr>
    <w:tblGrid>
      <w:gridCol w:w="4675"/>
      <w:gridCol w:w="4685"/>
    </w:tblGrid>
    <w:tr w:rsidR="00177426" w14:paraId="5BCA5110" w14:textId="77777777" w:rsidTr="00F1543A">
      <w:tc>
        <w:tcPr>
          <w:tcW w:w="4788" w:type="dxa"/>
        </w:tcPr>
        <w:p w14:paraId="0A011DE9" w14:textId="77777777" w:rsidR="00177426" w:rsidRPr="00F16C04" w:rsidRDefault="00177426" w:rsidP="00F1543A">
          <w:pPr>
            <w:pStyle w:val="1Footer8pt"/>
            <w:rPr>
              <w:b w:val="0"/>
            </w:rPr>
          </w:pPr>
        </w:p>
      </w:tc>
      <w:tc>
        <w:tcPr>
          <w:tcW w:w="4788" w:type="dxa"/>
        </w:tcPr>
        <w:p w14:paraId="67E51E5A" w14:textId="77777777" w:rsidR="00177426" w:rsidRPr="003A4310" w:rsidRDefault="00177426" w:rsidP="005B729B">
          <w:pPr>
            <w:pStyle w:val="1Footer8pt"/>
            <w:jc w:val="right"/>
            <w:rPr>
              <w:sz w:val="20"/>
              <w:szCs w:val="20"/>
            </w:rPr>
          </w:pPr>
          <w:r>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F40DE0">
            <w:rPr>
              <w:noProof/>
              <w:color w:val="233972" w:themeColor="accent1"/>
              <w:sz w:val="22"/>
              <w:szCs w:val="20"/>
            </w:rPr>
            <w:t>3-24</w:t>
          </w:r>
          <w:r w:rsidRPr="00F16C04">
            <w:rPr>
              <w:noProof/>
              <w:color w:val="233972" w:themeColor="accent1"/>
              <w:sz w:val="20"/>
              <w:szCs w:val="20"/>
            </w:rPr>
            <w:fldChar w:fldCharType="end"/>
          </w:r>
        </w:p>
      </w:tc>
    </w:tr>
  </w:tbl>
  <w:p w14:paraId="7B94C201" w14:textId="77777777" w:rsidR="00177426" w:rsidRPr="001C6567" w:rsidRDefault="00177426" w:rsidP="00AD51B3">
    <w:pPr>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E2A23E" w14:textId="77777777" w:rsidR="00177426" w:rsidRPr="00AE7642" w:rsidRDefault="00177426" w:rsidP="00AE764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5B68ECA" w14:textId="77777777" w:rsidR="00177426" w:rsidRDefault="00177426" w:rsidP="001835FF">
      <w:r>
        <w:separator/>
      </w:r>
    </w:p>
  </w:footnote>
  <w:footnote w:type="continuationSeparator" w:id="0">
    <w:p w14:paraId="64266D28" w14:textId="77777777" w:rsidR="00177426" w:rsidRDefault="00177426" w:rsidP="001835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68730B" w14:textId="77777777" w:rsidR="00177426" w:rsidRPr="00725B69" w:rsidRDefault="00177426" w:rsidP="00820C54">
    <w:r>
      <w:rPr>
        <w:noProof/>
      </w:rPr>
      <mc:AlternateContent>
        <mc:Choice Requires="wpg">
          <w:drawing>
            <wp:anchor distT="0" distB="0" distL="114300" distR="114300" simplePos="0" relativeHeight="251679744" behindDoc="1" locked="0" layoutInCell="1" allowOverlap="1" wp14:anchorId="505C4680" wp14:editId="7F0984B9">
              <wp:simplePos x="0" y="0"/>
              <wp:positionH relativeFrom="column">
                <wp:posOffset>-1848022</wp:posOffset>
              </wp:positionH>
              <wp:positionV relativeFrom="paragraph">
                <wp:posOffset>3787483</wp:posOffset>
              </wp:positionV>
              <wp:extent cx="10668000" cy="6083300"/>
              <wp:effectExtent l="0" t="0" r="0" b="0"/>
              <wp:wrapNone/>
              <wp:docPr id="21" name="Group 21"/>
              <wp:cNvGraphicFramePr/>
              <a:graphic xmlns:a="http://schemas.openxmlformats.org/drawingml/2006/main">
                <a:graphicData uri="http://schemas.microsoft.com/office/word/2010/wordprocessingGroup">
                  <wpg:wgp>
                    <wpg:cNvGrpSpPr/>
                    <wpg:grpSpPr>
                      <a:xfrm>
                        <a:off x="0" y="0"/>
                        <a:ext cx="10668000" cy="6083300"/>
                        <a:chOff x="0" y="0"/>
                        <a:chExt cx="10668000" cy="6083300"/>
                      </a:xfrm>
                    </wpg:grpSpPr>
                    <pic:pic xmlns:pic="http://schemas.openxmlformats.org/drawingml/2006/picture">
                      <pic:nvPicPr>
                        <pic:cNvPr id="16" name="Picture 16"/>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4724400" y="0"/>
                          <a:ext cx="5943600" cy="6083300"/>
                        </a:xfrm>
                        <a:prstGeom prst="rect">
                          <a:avLst/>
                        </a:prstGeom>
                      </pic:spPr>
                    </pic:pic>
                    <wps:wsp>
                      <wps:cNvPr id="17" name="Rectangle 17"/>
                      <wps:cNvSpPr/>
                      <wps:spPr>
                        <a:xfrm>
                          <a:off x="0" y="0"/>
                          <a:ext cx="4762500" cy="60071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F89D4EE" id="Group 21" o:spid="_x0000_s1026" style="position:absolute;margin-left:-145.5pt;margin-top:298.25pt;width:840pt;height:479pt;z-index:-251636736" coordsize="106680,6083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27" type="#_x0000_t75" style="position:absolute;left:47244;width:59436;height:608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">
                <v:imagedata r:id="rId2" o:title=""/>
              </v:shape>
              <v:rect id="Rectangle 17" o:spid="_x0000_s1028" style="position:absolute;width:47625;height:600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" fillcolor="#233972 [3204]" stroked="f" strokeweight="2pt"/>
            </v:group>
          </w:pict>
        </mc:Fallback>
      </mc:AlternateContent>
    </w:r>
    <w:r>
      <w:rPr>
        <w:b/>
        <w:noProof/>
        <w:color w:val="233972" w:themeColor="accent1"/>
        <w:sz w:val="18"/>
        <w:szCs w:val="18"/>
      </w:rPr>
      <mc:AlternateContent>
        <mc:Choice Requires="wps">
          <w:drawing>
            <wp:anchor distT="0" distB="0" distL="114300" distR="114300" simplePos="0" relativeHeight="251668480" behindDoc="0" locked="0" layoutInCell="1" allowOverlap="1" wp14:anchorId="2B35A073" wp14:editId="43591D57">
              <wp:simplePos x="0" y="0"/>
              <wp:positionH relativeFrom="column">
                <wp:posOffset>-965835</wp:posOffset>
              </wp:positionH>
              <wp:positionV relativeFrom="paragraph">
                <wp:posOffset>3785870</wp:posOffset>
              </wp:positionV>
              <wp:extent cx="7955280" cy="0"/>
              <wp:effectExtent l="0" t="38100" r="7620" b="38100"/>
              <wp:wrapNone/>
              <wp:docPr id="11" name="Straight Connector 11"/>
              <wp:cNvGraphicFramePr/>
              <a:graphic xmlns:a="http://schemas.openxmlformats.org/drawingml/2006/main">
                <a:graphicData uri="http://schemas.microsoft.com/office/word/2010/wordprocessingShape">
                  <wps:wsp>
                    <wps:cNvCnPr/>
                    <wps:spPr>
                      <a:xfrm>
                        <a:off x="0" y="0"/>
                        <a:ext cx="7955280" cy="0"/>
                      </a:xfrm>
                      <a:prstGeom prst="line">
                        <a:avLst/>
                      </a:prstGeom>
                      <a:ln w="76200">
                        <a:solidFill>
                          <a:schemeClr val="accent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CF42A9C" id="Straight Connector 11" o:spid="_x0000_s1026" style="position:absolute;z-index:251668480;visibility:visible;mso-wrap-style:square;mso-wrap-distance-left:9pt;mso-wrap-distance-top:0;mso-wrap-distance-right:9pt;mso-wrap-distance-bottom:0;mso-position-horizontal:absolute;mso-position-horizontal-relative:text;mso-position-vertical:absolute;mso-position-vertical-relative:text" from="-76.05pt,298.1pt" to="550.35pt,29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" strokecolor="#a51c1a [2405]" strokeweight="6pt"/>
          </w:pict>
        </mc:Fallback>
      </mc:AlternateContent>
    </w:r>
    <w:r>
      <w:rPr>
        <w:noProof/>
      </w:rPr>
      <w:drawing>
        <wp:inline distT="0" distB="0" distL="0" distR="0" wp14:anchorId="4CC769F9" wp14:editId="1939475B">
          <wp:extent cx="1536192" cy="443437"/>
          <wp:effectExtent l="0" t="0" r="698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3">
                    <a:extLst>
                      <a:ext uri="{28A0092B-C50C-407E-A947-70E740481C1C}">
                        <a14:useLocalDpi xmlns:a14="http://schemas.microsoft.com/office/drawing/2010/main" val="0"/>
                      </a:ext>
                    </a:extLst>
                  </a:blip>
                  <a:stretch>
                    <a:fillRect/>
                  </a:stretch>
                </pic:blipFill>
                <pic:spPr>
                  <a:xfrm>
                    <a:off x="0" y="0"/>
                    <a:ext cx="1538458" cy="444091"/>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FF632C" w14:textId="77777777" w:rsidR="00177426" w:rsidRPr="000A4B5A" w:rsidRDefault="00177426" w:rsidP="0034719F">
    <w:pPr>
      <w:pStyle w:val="1HeaderBold9pt"/>
      <w:jc w:val="right"/>
    </w:pPr>
    <w:r>
      <w:rPr>
        <w:noProof/>
      </w:rPr>
      <w:drawing>
        <wp:anchor distT="0" distB="0" distL="114300" distR="114300" simplePos="0" relativeHeight="251677696" behindDoc="0" locked="0" layoutInCell="1" allowOverlap="1" wp14:anchorId="457335FD" wp14:editId="6FEB1322">
          <wp:simplePos x="0" y="0"/>
          <wp:positionH relativeFrom="column">
            <wp:posOffset>-36830</wp:posOffset>
          </wp:positionH>
          <wp:positionV relativeFrom="paragraph">
            <wp:posOffset>0</wp:posOffset>
          </wp:positionV>
          <wp:extent cx="1536192" cy="443437"/>
          <wp:effectExtent l="0" t="0" r="6985"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14:sizeRelH relativeFrom="page">
            <wp14:pctWidth>0</wp14:pctWidth>
          </wp14:sizeRelH>
          <wp14:sizeRelV relativeFrom="page">
            <wp14:pctHeight>0</wp14:pctHeight>
          </wp14:sizeRelV>
        </wp:anchor>
      </w:drawing>
    </w:r>
    <w:r>
      <w:t>Compass PTS JV</w:t>
    </w:r>
  </w:p>
  <w:p w14:paraId="448C68C0" w14:textId="77777777" w:rsidR="00177426" w:rsidRPr="000A4B5A" w:rsidRDefault="00177426" w:rsidP="0034719F">
    <w:pPr>
      <w:pStyle w:val="1HeaderBold9pt"/>
      <w:jc w:val="right"/>
    </w:pPr>
    <w:r w:rsidRPr="000A4B5A">
      <w:t>a JV led by AECOM and CDM Smith</w:t>
    </w:r>
  </w:p>
  <w:p w14:paraId="599B5874" w14:textId="77777777" w:rsidR="00177426" w:rsidRPr="00500BE6" w:rsidRDefault="00177426" w:rsidP="0034719F">
    <w:pPr>
      <w:pStyle w:val="1HeaderBold9pt"/>
      <w:jc w:val="right"/>
      <w:rPr>
        <w:lang w:val="fr-FR"/>
      </w:rPr>
    </w:pPr>
    <w:r w:rsidRPr="00500BE6">
      <w:rPr>
        <w:lang w:val="fr-FR"/>
      </w:rPr>
      <w:t>675 N. Washington Street, Suite 300</w:t>
    </w:r>
  </w:p>
  <w:p w14:paraId="379D37A7" w14:textId="77777777" w:rsidR="00177426" w:rsidRPr="00500BE6" w:rsidRDefault="00177426" w:rsidP="0034719F">
    <w:pPr>
      <w:pStyle w:val="1HeaderBold9pt"/>
      <w:jc w:val="right"/>
      <w:rPr>
        <w:lang w:val="fr-FR"/>
      </w:rPr>
    </w:pPr>
    <w:r w:rsidRPr="00500BE6">
      <w:rPr>
        <w:lang w:val="fr-FR"/>
      </w:rPr>
      <w:t>Alexandria, VA 22314</w:t>
    </w:r>
  </w:p>
  <w:p w14:paraId="256CCF85" w14:textId="77777777" w:rsidR="00177426" w:rsidRPr="00500BE6" w:rsidRDefault="00177426" w:rsidP="0034719F">
    <w:pPr>
      <w:pStyle w:val="1HeaderBold9pt"/>
      <w:rPr>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57B16F" w14:textId="77777777" w:rsidR="00177426" w:rsidRPr="00CB7E7A" w:rsidRDefault="00177426" w:rsidP="00A11454">
    <w:pPr>
      <w:pStyle w:val="1HeaderBold9pt"/>
      <w:jc w:val="right"/>
      <w:rPr>
        <w:lang w:val="fr-FR"/>
      </w:rPr>
    </w:pPr>
    <w:r w:rsidRPr="00CB7E7A">
      <w:rPr>
        <w:noProof/>
      </w:rPr>
      <w:drawing>
        <wp:anchor distT="0" distB="0" distL="114300" distR="114300" simplePos="0" relativeHeight="251697152" behindDoc="0" locked="0" layoutInCell="1" allowOverlap="1" wp14:anchorId="2849F298" wp14:editId="37EC72C8">
          <wp:simplePos x="0" y="0"/>
          <wp:positionH relativeFrom="column">
            <wp:posOffset>-36830</wp:posOffset>
          </wp:positionH>
          <wp:positionV relativeFrom="paragraph">
            <wp:posOffset>0</wp:posOffset>
          </wp:positionV>
          <wp:extent cx="1536192" cy="443437"/>
          <wp:effectExtent l="0" t="0" r="6985"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anchor>
      </w:drawing>
    </w:r>
    <w:r w:rsidRPr="00CB7E7A">
      <w:rPr>
        <w:lang w:val="fr-FR"/>
      </w:rPr>
      <w:t>Compass PTS JV</w:t>
    </w:r>
  </w:p>
  <w:p w14:paraId="113EF4B3" w14:textId="77777777" w:rsidR="00177426" w:rsidRPr="00CB7E7A" w:rsidRDefault="00177426" w:rsidP="00A11454">
    <w:pPr>
      <w:pStyle w:val="1HeaderBold9pt"/>
      <w:jc w:val="right"/>
      <w:rPr>
        <w:lang w:val="fr-FR"/>
      </w:rPr>
    </w:pPr>
    <w:r w:rsidRPr="00CB7E7A">
      <w:rPr>
        <w:lang w:val="fr-FR"/>
      </w:rPr>
      <w:t>3101 Wilson Boulevard, Suite 900</w:t>
    </w:r>
  </w:p>
  <w:p w14:paraId="373E36CB" w14:textId="77777777" w:rsidR="00177426" w:rsidRPr="00CB7E7A" w:rsidRDefault="00177426" w:rsidP="00A11454">
    <w:pPr>
      <w:pStyle w:val="1HeaderBold9pt"/>
      <w:jc w:val="right"/>
    </w:pPr>
    <w:r w:rsidRPr="00CB7E7A">
      <w:t>Arlington, VA 22201</w:t>
    </w:r>
  </w:p>
  <w:p w14:paraId="68C8D353" w14:textId="77777777" w:rsidR="00177426" w:rsidRDefault="00177426" w:rsidP="00A11454">
    <w:pPr>
      <w:pStyle w:val="1HeaderBold9pt"/>
      <w:jc w:val="right"/>
    </w:pPr>
    <w:r w:rsidRPr="00CB7E7A">
      <w:t>T: 703.682.9100; F: 703.682.4901</w:t>
    </w:r>
  </w:p>
  <w:p w14:paraId="7B5FFF39" w14:textId="77777777" w:rsidR="00177426" w:rsidRPr="00A11454" w:rsidRDefault="00177426" w:rsidP="00A1145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CFABA1" w14:textId="77777777" w:rsidR="00177426" w:rsidRPr="007D63FC" w:rsidRDefault="00177426" w:rsidP="007D63FC">
    <w:pPr>
      <w:pStyle w:val="Header"/>
    </w:pPr>
    <w:r>
      <w:rPr>
        <w:noProof/>
      </w:rPr>
      <w:drawing>
        <wp:inline distT="0" distB="0" distL="0" distR="0" wp14:anchorId="04FC3A07" wp14:editId="5B4ACA13">
          <wp:extent cx="1536192" cy="443437"/>
          <wp:effectExtent l="0" t="0" r="698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64DEED" w14:textId="61F50DBD" w:rsidR="00177426" w:rsidRPr="00721516" w:rsidRDefault="00177426" w:rsidP="0091146C">
    <w:pPr>
      <w:pStyle w:val="1HeaderBold9pt"/>
      <w:tabs>
        <w:tab w:val="right" w:pos="9000"/>
      </w:tabs>
    </w:pPr>
    <w:r>
      <w:rPr>
        <w:noProof/>
      </w:rPr>
      <w:drawing>
        <wp:anchor distT="0" distB="0" distL="114300" distR="114300" simplePos="0" relativeHeight="251695104" behindDoc="0" locked="1" layoutInCell="1" allowOverlap="1" wp14:anchorId="0B3D0835" wp14:editId="3F709AAB">
          <wp:simplePos x="0" y="0"/>
          <wp:positionH relativeFrom="page">
            <wp:align>right</wp:align>
          </wp:positionH>
          <wp:positionV relativeFrom="page">
            <wp:align>top</wp:align>
          </wp:positionV>
          <wp:extent cx="1124712" cy="1243584"/>
          <wp:effectExtent l="0" t="0" r="0" b="0"/>
          <wp:wrapNone/>
          <wp:docPr id="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712" cy="1243584"/>
                  </a:xfrm>
                  <a:prstGeom prst="rect">
                    <a:avLst/>
                  </a:prstGeom>
                </pic:spPr>
              </pic:pic>
            </a:graphicData>
          </a:graphic>
        </wp:anchor>
      </w:drawing>
    </w:r>
    <w:r w:rsidRPr="00C9572B">
      <w:t xml:space="preserve"> </w:t>
    </w:r>
    <w:r>
      <w:t>Compass PTS JV</w:t>
    </w:r>
    <w:r>
      <w:tab/>
      <w:t>San Fernando</w:t>
    </w:r>
    <w:r w:rsidRPr="00721516">
      <w:t xml:space="preserve"> Watershed, </w:t>
    </w:r>
    <w:r>
      <w:t>Texas</w:t>
    </w:r>
  </w:p>
  <w:p w14:paraId="24C90F41" w14:textId="7D7AF2A9" w:rsidR="00177426" w:rsidRPr="00E22489" w:rsidRDefault="00177426" w:rsidP="0091146C">
    <w:pPr>
      <w:pStyle w:val="1HeaderBold9pt"/>
      <w:tabs>
        <w:tab w:val="right" w:pos="9000"/>
      </w:tabs>
      <w:rPr>
        <w:color w:val="7F7F7F" w:themeColor="text1" w:themeTint="80"/>
      </w:rPr>
    </w:pPr>
    <w:r w:rsidRPr="00721516">
      <w:rPr>
        <w:color w:val="65757D" w:themeColor="text2" w:themeShade="80"/>
      </w:rPr>
      <w:tab/>
    </w:r>
    <w:r w:rsidRPr="00721516">
      <w:t>Contract #HSFE60-15-D-0003, Task Order #</w:t>
    </w:r>
    <w:r w:rsidRPr="00F15128">
      <w:t>70FA</w:t>
    </w:r>
    <w:r w:rsidRPr="00721516">
      <w:t>601</w:t>
    </w:r>
    <w:r w:rsidRPr="00F15128">
      <w:t>9F</w:t>
    </w:r>
    <w:r w:rsidRPr="00721516">
      <w:t>0000003</w:t>
    </w:r>
    <w:r>
      <w:t>5</w:t>
    </w:r>
    <w:r w:rsidRPr="00FB7289">
      <w:t xml:space="preserve"> </w:t>
    </w:r>
    <w:r>
      <w:t>December</w:t>
    </w:r>
    <w:r w:rsidRPr="00CB7E7A">
      <w:t xml:space="preserve"> 20</w:t>
    </w:r>
    <w:r>
      <w:t>21</w:t>
    </w:r>
  </w:p>
  <w:p w14:paraId="505AEC55" w14:textId="77777777" w:rsidR="00177426" w:rsidRPr="00187577" w:rsidRDefault="00177426" w:rsidP="0091146C">
    <w:pPr>
      <w:pStyle w:val="1HeaderBold9pt"/>
      <w:tabs>
        <w:tab w:val="right" w:pos="9000"/>
      </w:tabs>
      <w:rPr>
        <w:color w:val="7F7F7F" w:themeColor="text1" w:themeTint="8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0449E8" w14:textId="77777777" w:rsidR="00177426" w:rsidRPr="00AE7642" w:rsidRDefault="00177426" w:rsidP="00AE7642">
    <w:r>
      <w:rPr>
        <w:noProof/>
      </w:rPr>
      <w:drawing>
        <wp:anchor distT="0" distB="0" distL="114300" distR="114300" simplePos="0" relativeHeight="251682816" behindDoc="0" locked="0" layoutInCell="1" allowOverlap="1" wp14:anchorId="5DEA5B8D" wp14:editId="02C70A5E">
          <wp:simplePos x="0" y="0"/>
          <wp:positionH relativeFrom="column">
            <wp:posOffset>-988060</wp:posOffset>
          </wp:positionH>
          <wp:positionV relativeFrom="paragraph">
            <wp:posOffset>-457200</wp:posOffset>
          </wp:positionV>
          <wp:extent cx="9758414" cy="10120184"/>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758414" cy="1012018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FAC761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C20E0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2CE4A5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6B0C30E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EAA6198"/>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C6A57B8"/>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5E0931C"/>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8D63F76"/>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21807E4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04C3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A9C2CAF"/>
    <w:multiLevelType w:val="hybridMultilevel"/>
    <w:tmpl w:val="325C7408"/>
    <w:lvl w:ilvl="0" w:tplc="F6A85456">
      <w:start w:val="1"/>
      <w:numFmt w:val="bullet"/>
      <w:pStyle w:val="2BulletsLevel3"/>
      <w:lvlText w:val=""/>
      <w:lvlJc w:val="left"/>
      <w:pPr>
        <w:ind w:left="792" w:hanging="360"/>
      </w:pPr>
      <w:rPr>
        <w:rFonts w:ascii="Symbol" w:hAnsi="Symbo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1" w15:restartNumberingAfterBreak="0">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460E86"/>
    <w:multiLevelType w:val="hybridMultilevel"/>
    <w:tmpl w:val="E3A01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7865DD"/>
    <w:multiLevelType w:val="hybridMultilevel"/>
    <w:tmpl w:val="492A1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D1561D"/>
    <w:multiLevelType w:val="hybridMultilevel"/>
    <w:tmpl w:val="BC967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78E51FF"/>
    <w:multiLevelType w:val="hybridMultilevel"/>
    <w:tmpl w:val="B54CC1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2C3AE4"/>
    <w:multiLevelType w:val="hybridMultilevel"/>
    <w:tmpl w:val="4D4A6CB6"/>
    <w:lvl w:ilvl="0" w:tplc="7F1AA7F6">
      <w:start w:val="1"/>
      <w:numFmt w:val="bullet"/>
      <w:pStyle w:val="2BulletsLevel1"/>
      <w:lvlText w:val=""/>
      <w:lvlJc w:val="left"/>
      <w:pPr>
        <w:ind w:left="360" w:hanging="360"/>
      </w:pPr>
      <w:rPr>
        <w:rFonts w:ascii="Wingdings" w:hAnsi="Wingdings" w:hint="default"/>
        <w:color w:val="auto"/>
        <w:sz w:val="28"/>
        <w:szCs w:val="28"/>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7" w15:restartNumberingAfterBreak="0">
    <w:nsid w:val="1B3448F8"/>
    <w:multiLevelType w:val="hybridMultilevel"/>
    <w:tmpl w:val="098CB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5A59E3"/>
    <w:multiLevelType w:val="hybridMultilevel"/>
    <w:tmpl w:val="6B0C38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49A4745"/>
    <w:multiLevelType w:val="hybridMultilevel"/>
    <w:tmpl w:val="C6D8E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8D04CB"/>
    <w:multiLevelType w:val="hybridMultilevel"/>
    <w:tmpl w:val="3A762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BAD2F21"/>
    <w:multiLevelType w:val="hybridMultilevel"/>
    <w:tmpl w:val="8346B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D7F71F6"/>
    <w:multiLevelType w:val="hybridMultilevel"/>
    <w:tmpl w:val="73B0A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E593062"/>
    <w:multiLevelType w:val="hybridMultilevel"/>
    <w:tmpl w:val="B8D65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F2E7E6C"/>
    <w:multiLevelType w:val="hybridMultilevel"/>
    <w:tmpl w:val="A210C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9D6B43"/>
    <w:multiLevelType w:val="hybridMultilevel"/>
    <w:tmpl w:val="6010E4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300E2E"/>
    <w:multiLevelType w:val="hybridMultilevel"/>
    <w:tmpl w:val="58E25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AF36ED"/>
    <w:multiLevelType w:val="hybridMultilevel"/>
    <w:tmpl w:val="31865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FFF2A0E"/>
    <w:multiLevelType w:val="hybridMultilevel"/>
    <w:tmpl w:val="3D4A9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81B5E84"/>
    <w:multiLevelType w:val="multilevel"/>
    <w:tmpl w:val="A4D29614"/>
    <w:lvl w:ilvl="0">
      <w:start w:val="1"/>
      <w:numFmt w:val="decimal"/>
      <w:pStyle w:val="Heading1"/>
      <w:suff w:val="space"/>
      <w:lvlText w:val="0%1"/>
      <w:lvlJc w:val="left"/>
      <w:pPr>
        <w:ind w:left="2520" w:firstLine="0"/>
      </w:pPr>
      <w:rPr>
        <w:rFonts w:hint="default"/>
        <w:b/>
        <w:i w:val="0"/>
        <w:kern w:val="0"/>
        <w:position w:val="0"/>
        <w:sz w:val="28"/>
        <w:vertAlign w:val="baseline"/>
        <w14:numForm w14:val="default"/>
        <w14:numSpacing w14:val="default"/>
        <w14:stylisticSets/>
        <w14:cntxtAlts w14: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270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upperLetter"/>
      <w:pStyle w:val="Heading9"/>
      <w:suff w:val="space"/>
      <w:lvlText w:val="Appendix %9"/>
      <w:lvlJc w:val="left"/>
      <w:pPr>
        <w:ind w:left="0" w:firstLine="0"/>
      </w:pPr>
      <w:rPr>
        <w:rFonts w:hint="default"/>
      </w:rPr>
    </w:lvl>
  </w:abstractNum>
  <w:abstractNum w:abstractNumId="30" w15:restartNumberingAfterBreak="0">
    <w:nsid w:val="5C0A3CE7"/>
    <w:multiLevelType w:val="hybridMultilevel"/>
    <w:tmpl w:val="51CA3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63B36BC"/>
    <w:multiLevelType w:val="hybridMultilevel"/>
    <w:tmpl w:val="59125A1A"/>
    <w:lvl w:ilvl="0" w:tplc="296EA9DA">
      <w:start w:val="1"/>
      <w:numFmt w:val="bullet"/>
      <w:pStyle w:val="2BulletsLevel2"/>
      <w:lvlText w:val=""/>
      <w:lvlJc w:val="left"/>
      <w:pPr>
        <w:ind w:left="576" w:hanging="360"/>
      </w:pPr>
      <w:rPr>
        <w:rFonts w:ascii="Symbol" w:hAnsi="Symbol" w:hint="default"/>
        <w:sz w:val="1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32" w15:restartNumberingAfterBreak="0">
    <w:nsid w:val="66603EDE"/>
    <w:multiLevelType w:val="hybridMultilevel"/>
    <w:tmpl w:val="24B46272"/>
    <w:lvl w:ilvl="0" w:tplc="EA289F02">
      <w:start w:val="1"/>
      <w:numFmt w:val="lowerLetter"/>
      <w:pStyle w:val="2NumberedListLevel2"/>
      <w:lvlText w:val="%1."/>
      <w:lvlJc w:val="left"/>
      <w:pPr>
        <w:ind w:left="792" w:hanging="360"/>
      </w:pPr>
      <w:rPr>
        <w:rFonts w:ascii="Arial" w:hAnsi="Arial" w:hint="default"/>
        <w:spacing w:val="-4"/>
        <w:sz w:val="16"/>
      </w:rPr>
    </w:lvl>
    <w:lvl w:ilvl="1" w:tplc="04090011">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6B42059B"/>
    <w:multiLevelType w:val="hybridMultilevel"/>
    <w:tmpl w:val="3306E7BE"/>
    <w:lvl w:ilvl="0" w:tplc="8A72C312">
      <w:start w:val="1"/>
      <w:numFmt w:val="bullet"/>
      <w:pStyle w:val="2BulletsLevel4Key"/>
      <w:lvlText w:val=""/>
      <w:lvlJc w:val="left"/>
      <w:pPr>
        <w:ind w:left="360" w:hanging="360"/>
      </w:pPr>
      <w:rPr>
        <w:rFonts w:ascii="Wingdings" w:hAnsi="Wingdings" w:hint="default"/>
        <w:color w:val="3379BD" w:themeColor="accent3"/>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BAB4CD1"/>
    <w:multiLevelType w:val="hybridMultilevel"/>
    <w:tmpl w:val="7E8E6B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47323C4"/>
    <w:multiLevelType w:val="hybridMultilevel"/>
    <w:tmpl w:val="9342AD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4F4137D"/>
    <w:multiLevelType w:val="hybridMultilevel"/>
    <w:tmpl w:val="8D5A3E2C"/>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7" w15:restartNumberingAfterBreak="0">
    <w:nsid w:val="75336FB0"/>
    <w:multiLevelType w:val="hybridMultilevel"/>
    <w:tmpl w:val="1750E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707159B"/>
    <w:multiLevelType w:val="hybridMultilevel"/>
    <w:tmpl w:val="10828D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8FA526A"/>
    <w:multiLevelType w:val="hybridMultilevel"/>
    <w:tmpl w:val="A9F6AD76"/>
    <w:lvl w:ilvl="0" w:tplc="AADE72C4">
      <w:start w:val="1"/>
      <w:numFmt w:val="lowerRoman"/>
      <w:pStyle w:val="2NumberedListLevel3"/>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792D77ED"/>
    <w:multiLevelType w:val="hybridMultilevel"/>
    <w:tmpl w:val="3DDA242C"/>
    <w:lvl w:ilvl="0" w:tplc="DDB872F0">
      <w:start w:val="1"/>
      <w:numFmt w:val="bullet"/>
      <w:pStyle w:val="3Table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A834A1D"/>
    <w:multiLevelType w:val="hybridMultilevel"/>
    <w:tmpl w:val="0FF477EA"/>
    <w:lvl w:ilvl="0" w:tplc="313C555C">
      <w:start w:val="1"/>
      <w:numFmt w:val="decimal"/>
      <w:pStyle w:val="2NumberedListLevel1"/>
      <w:lvlText w:val="%1."/>
      <w:lvlJc w:val="left"/>
      <w:pPr>
        <w:ind w:left="360" w:hanging="360"/>
      </w:pPr>
      <w:rPr>
        <w:rFonts w:hint="default"/>
        <w:color w:val="auto"/>
        <w:sz w:val="22"/>
      </w:rPr>
    </w:lvl>
    <w:lvl w:ilvl="1" w:tplc="0409001B">
      <w:start w:val="1"/>
      <w:numFmt w:val="lowerRoman"/>
      <w:lvlText w:val="%2."/>
      <w:lvlJc w:val="righ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42" w15:restartNumberingAfterBreak="0">
    <w:nsid w:val="7E9E357E"/>
    <w:multiLevelType w:val="hybridMultilevel"/>
    <w:tmpl w:val="CED8E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31"/>
  </w:num>
  <w:num w:numId="3">
    <w:abstractNumId w:val="10"/>
  </w:num>
  <w:num w:numId="4">
    <w:abstractNumId w:val="33"/>
  </w:num>
  <w:num w:numId="5">
    <w:abstractNumId w:val="32"/>
  </w:num>
  <w:num w:numId="6">
    <w:abstractNumId w:val="41"/>
  </w:num>
  <w:num w:numId="7">
    <w:abstractNumId w:val="39"/>
  </w:num>
  <w:num w:numId="8">
    <w:abstractNumId w:val="11"/>
  </w:num>
  <w:num w:numId="9">
    <w:abstractNumId w:val="40"/>
  </w:num>
  <w:num w:numId="10">
    <w:abstractNumId w:val="29"/>
  </w:num>
  <w:num w:numId="11">
    <w:abstractNumId w:val="37"/>
  </w:num>
  <w:num w:numId="12">
    <w:abstractNumId w:val="38"/>
  </w:num>
  <w:num w:numId="13">
    <w:abstractNumId w:val="15"/>
  </w:num>
  <w:num w:numId="14">
    <w:abstractNumId w:val="18"/>
  </w:num>
  <w:num w:numId="15">
    <w:abstractNumId w:val="23"/>
  </w:num>
  <w:num w:numId="16">
    <w:abstractNumId w:val="13"/>
  </w:num>
  <w:num w:numId="17">
    <w:abstractNumId w:val="14"/>
  </w:num>
  <w:num w:numId="18">
    <w:abstractNumId w:val="25"/>
  </w:num>
  <w:num w:numId="19">
    <w:abstractNumId w:val="21"/>
  </w:num>
  <w:num w:numId="20">
    <w:abstractNumId w:val="34"/>
  </w:num>
  <w:num w:numId="21">
    <w:abstractNumId w:val="22"/>
  </w:num>
  <w:num w:numId="22">
    <w:abstractNumId w:val="24"/>
  </w:num>
  <w:num w:numId="23">
    <w:abstractNumId w:val="17"/>
  </w:num>
  <w:num w:numId="24">
    <w:abstractNumId w:val="28"/>
  </w:num>
  <w:num w:numId="25">
    <w:abstractNumId w:val="35"/>
  </w:num>
  <w:num w:numId="26">
    <w:abstractNumId w:val="19"/>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36"/>
  </w:num>
  <w:num w:numId="38">
    <w:abstractNumId w:val="26"/>
  </w:num>
  <w:num w:numId="39">
    <w:abstractNumId w:val="42"/>
  </w:num>
  <w:num w:numId="40">
    <w:abstractNumId w:val="30"/>
  </w:num>
  <w:num w:numId="41">
    <w:abstractNumId w:val="20"/>
  </w:num>
  <w:num w:numId="42">
    <w:abstractNumId w:val="12"/>
  </w:num>
  <w:num w:numId="43">
    <w:abstractNumId w:val="27"/>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stylePaneSortMethod w:val="0000"/>
  <w:styleLockTheme/>
  <w:styleLockQFSet/>
  <w:defaultTabStop w:val="720"/>
  <w:characterSpacingControl w:val="doNotCompress"/>
  <w:hdrShapeDefaults>
    <o:shapedefaults v:ext="edit" spidmax="931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603B"/>
    <w:rsid w:val="0000018F"/>
    <w:rsid w:val="00001E48"/>
    <w:rsid w:val="000047C2"/>
    <w:rsid w:val="00005790"/>
    <w:rsid w:val="00005E3B"/>
    <w:rsid w:val="00006D67"/>
    <w:rsid w:val="00011074"/>
    <w:rsid w:val="000147C0"/>
    <w:rsid w:val="00014D0D"/>
    <w:rsid w:val="000159D0"/>
    <w:rsid w:val="00016105"/>
    <w:rsid w:val="000214CE"/>
    <w:rsid w:val="0003306D"/>
    <w:rsid w:val="00036879"/>
    <w:rsid w:val="0004243B"/>
    <w:rsid w:val="00042D78"/>
    <w:rsid w:val="00043E6E"/>
    <w:rsid w:val="00044F4B"/>
    <w:rsid w:val="00046025"/>
    <w:rsid w:val="00053994"/>
    <w:rsid w:val="000544A2"/>
    <w:rsid w:val="00054FBD"/>
    <w:rsid w:val="0006170C"/>
    <w:rsid w:val="0006181D"/>
    <w:rsid w:val="0006212F"/>
    <w:rsid w:val="00067BED"/>
    <w:rsid w:val="00073287"/>
    <w:rsid w:val="00073318"/>
    <w:rsid w:val="0007453B"/>
    <w:rsid w:val="00077A71"/>
    <w:rsid w:val="00077F7F"/>
    <w:rsid w:val="00081A98"/>
    <w:rsid w:val="00083370"/>
    <w:rsid w:val="00084644"/>
    <w:rsid w:val="00086161"/>
    <w:rsid w:val="0008627C"/>
    <w:rsid w:val="00086417"/>
    <w:rsid w:val="000865D1"/>
    <w:rsid w:val="00086BC2"/>
    <w:rsid w:val="00087193"/>
    <w:rsid w:val="00087D46"/>
    <w:rsid w:val="00090DBB"/>
    <w:rsid w:val="00091482"/>
    <w:rsid w:val="00096293"/>
    <w:rsid w:val="000973D8"/>
    <w:rsid w:val="0009764C"/>
    <w:rsid w:val="00097DF9"/>
    <w:rsid w:val="000A0A27"/>
    <w:rsid w:val="000A10B1"/>
    <w:rsid w:val="000A2045"/>
    <w:rsid w:val="000A23E2"/>
    <w:rsid w:val="000A2AAA"/>
    <w:rsid w:val="000A34D5"/>
    <w:rsid w:val="000A48CD"/>
    <w:rsid w:val="000A4B5A"/>
    <w:rsid w:val="000A6A91"/>
    <w:rsid w:val="000B29EB"/>
    <w:rsid w:val="000B3607"/>
    <w:rsid w:val="000B6C6E"/>
    <w:rsid w:val="000B6E72"/>
    <w:rsid w:val="000C3A3D"/>
    <w:rsid w:val="000C5553"/>
    <w:rsid w:val="000D04FD"/>
    <w:rsid w:val="000D085B"/>
    <w:rsid w:val="000D0A1E"/>
    <w:rsid w:val="000D39A3"/>
    <w:rsid w:val="000D56C8"/>
    <w:rsid w:val="000E0486"/>
    <w:rsid w:val="000E0C1D"/>
    <w:rsid w:val="000E1CEE"/>
    <w:rsid w:val="000E2740"/>
    <w:rsid w:val="000E47E1"/>
    <w:rsid w:val="000F1309"/>
    <w:rsid w:val="000F1F19"/>
    <w:rsid w:val="000F2329"/>
    <w:rsid w:val="000F315D"/>
    <w:rsid w:val="000F53B4"/>
    <w:rsid w:val="00103782"/>
    <w:rsid w:val="00104739"/>
    <w:rsid w:val="00105DBF"/>
    <w:rsid w:val="001072E5"/>
    <w:rsid w:val="00110182"/>
    <w:rsid w:val="001104AE"/>
    <w:rsid w:val="0011162B"/>
    <w:rsid w:val="001153FD"/>
    <w:rsid w:val="00115FCA"/>
    <w:rsid w:val="00121462"/>
    <w:rsid w:val="0012156E"/>
    <w:rsid w:val="00122194"/>
    <w:rsid w:val="001227DB"/>
    <w:rsid w:val="00122A7F"/>
    <w:rsid w:val="00124ED4"/>
    <w:rsid w:val="0012711D"/>
    <w:rsid w:val="00127B33"/>
    <w:rsid w:val="00133FB7"/>
    <w:rsid w:val="00135746"/>
    <w:rsid w:val="00140846"/>
    <w:rsid w:val="001425AB"/>
    <w:rsid w:val="0014341D"/>
    <w:rsid w:val="00144DAE"/>
    <w:rsid w:val="0014597A"/>
    <w:rsid w:val="0014786F"/>
    <w:rsid w:val="0015285E"/>
    <w:rsid w:val="0015447F"/>
    <w:rsid w:val="001567BE"/>
    <w:rsid w:val="001600B1"/>
    <w:rsid w:val="00160791"/>
    <w:rsid w:val="00162BF4"/>
    <w:rsid w:val="00164C90"/>
    <w:rsid w:val="00167856"/>
    <w:rsid w:val="001705A7"/>
    <w:rsid w:val="001738F6"/>
    <w:rsid w:val="001760FF"/>
    <w:rsid w:val="00176625"/>
    <w:rsid w:val="00176EA1"/>
    <w:rsid w:val="00177426"/>
    <w:rsid w:val="00180259"/>
    <w:rsid w:val="001835FF"/>
    <w:rsid w:val="001837A9"/>
    <w:rsid w:val="00183C6B"/>
    <w:rsid w:val="00185AF5"/>
    <w:rsid w:val="001866FC"/>
    <w:rsid w:val="001867C7"/>
    <w:rsid w:val="00186BFF"/>
    <w:rsid w:val="00187577"/>
    <w:rsid w:val="001919D3"/>
    <w:rsid w:val="00193DAF"/>
    <w:rsid w:val="001941A0"/>
    <w:rsid w:val="00195F9E"/>
    <w:rsid w:val="001A00CA"/>
    <w:rsid w:val="001A077D"/>
    <w:rsid w:val="001A0D5C"/>
    <w:rsid w:val="001A0F92"/>
    <w:rsid w:val="001A3325"/>
    <w:rsid w:val="001A368C"/>
    <w:rsid w:val="001A3930"/>
    <w:rsid w:val="001A5F64"/>
    <w:rsid w:val="001B1B32"/>
    <w:rsid w:val="001B2087"/>
    <w:rsid w:val="001B2625"/>
    <w:rsid w:val="001B272B"/>
    <w:rsid w:val="001B2735"/>
    <w:rsid w:val="001B28B5"/>
    <w:rsid w:val="001B3392"/>
    <w:rsid w:val="001B3437"/>
    <w:rsid w:val="001B3924"/>
    <w:rsid w:val="001B4B29"/>
    <w:rsid w:val="001B4F01"/>
    <w:rsid w:val="001B704A"/>
    <w:rsid w:val="001C401B"/>
    <w:rsid w:val="001C6567"/>
    <w:rsid w:val="001C6853"/>
    <w:rsid w:val="001C7E88"/>
    <w:rsid w:val="001C7EEB"/>
    <w:rsid w:val="001D065D"/>
    <w:rsid w:val="001D2273"/>
    <w:rsid w:val="001D2A3B"/>
    <w:rsid w:val="001D3CB2"/>
    <w:rsid w:val="001D3E54"/>
    <w:rsid w:val="001D4EF3"/>
    <w:rsid w:val="001D5C3D"/>
    <w:rsid w:val="001D6623"/>
    <w:rsid w:val="001E1745"/>
    <w:rsid w:val="001E1B92"/>
    <w:rsid w:val="001E1CB6"/>
    <w:rsid w:val="001E20B4"/>
    <w:rsid w:val="001E2AF8"/>
    <w:rsid w:val="001E494F"/>
    <w:rsid w:val="001E66F0"/>
    <w:rsid w:val="001E7C87"/>
    <w:rsid w:val="001F0396"/>
    <w:rsid w:val="001F05AB"/>
    <w:rsid w:val="001F2B88"/>
    <w:rsid w:val="001F5E49"/>
    <w:rsid w:val="002006EB"/>
    <w:rsid w:val="002008C8"/>
    <w:rsid w:val="00200C59"/>
    <w:rsid w:val="00201686"/>
    <w:rsid w:val="002022E6"/>
    <w:rsid w:val="00203ADD"/>
    <w:rsid w:val="00204DB3"/>
    <w:rsid w:val="00207225"/>
    <w:rsid w:val="00212823"/>
    <w:rsid w:val="00213575"/>
    <w:rsid w:val="00214D8B"/>
    <w:rsid w:val="0021769E"/>
    <w:rsid w:val="00220CBF"/>
    <w:rsid w:val="00220EB2"/>
    <w:rsid w:val="0022236C"/>
    <w:rsid w:val="002225F2"/>
    <w:rsid w:val="00223584"/>
    <w:rsid w:val="00227091"/>
    <w:rsid w:val="00227548"/>
    <w:rsid w:val="002276DA"/>
    <w:rsid w:val="00227749"/>
    <w:rsid w:val="002339CE"/>
    <w:rsid w:val="002344E2"/>
    <w:rsid w:val="002349DC"/>
    <w:rsid w:val="00237D4F"/>
    <w:rsid w:val="00241950"/>
    <w:rsid w:val="00241E05"/>
    <w:rsid w:val="00242B79"/>
    <w:rsid w:val="00246717"/>
    <w:rsid w:val="00246DAC"/>
    <w:rsid w:val="00250E17"/>
    <w:rsid w:val="002515AF"/>
    <w:rsid w:val="0025303E"/>
    <w:rsid w:val="0025551A"/>
    <w:rsid w:val="0025620A"/>
    <w:rsid w:val="002564A6"/>
    <w:rsid w:val="002568D0"/>
    <w:rsid w:val="00256B40"/>
    <w:rsid w:val="00261157"/>
    <w:rsid w:val="00262085"/>
    <w:rsid w:val="002620B3"/>
    <w:rsid w:val="00264E25"/>
    <w:rsid w:val="002668E0"/>
    <w:rsid w:val="002674FC"/>
    <w:rsid w:val="002675CE"/>
    <w:rsid w:val="00267868"/>
    <w:rsid w:val="002706CF"/>
    <w:rsid w:val="0027388F"/>
    <w:rsid w:val="002739C6"/>
    <w:rsid w:val="00275132"/>
    <w:rsid w:val="002755B9"/>
    <w:rsid w:val="002758C7"/>
    <w:rsid w:val="00281B00"/>
    <w:rsid w:val="0028344F"/>
    <w:rsid w:val="002845D4"/>
    <w:rsid w:val="002859B9"/>
    <w:rsid w:val="002867FA"/>
    <w:rsid w:val="00287024"/>
    <w:rsid w:val="00287124"/>
    <w:rsid w:val="002901F7"/>
    <w:rsid w:val="00292008"/>
    <w:rsid w:val="00293BAB"/>
    <w:rsid w:val="00293C41"/>
    <w:rsid w:val="00296101"/>
    <w:rsid w:val="002A14D5"/>
    <w:rsid w:val="002A46AF"/>
    <w:rsid w:val="002A513C"/>
    <w:rsid w:val="002A6FDC"/>
    <w:rsid w:val="002A7617"/>
    <w:rsid w:val="002B090F"/>
    <w:rsid w:val="002B1A8A"/>
    <w:rsid w:val="002B40DC"/>
    <w:rsid w:val="002B4641"/>
    <w:rsid w:val="002B4E77"/>
    <w:rsid w:val="002B67E3"/>
    <w:rsid w:val="002B6DCD"/>
    <w:rsid w:val="002B737F"/>
    <w:rsid w:val="002C2AE8"/>
    <w:rsid w:val="002C4263"/>
    <w:rsid w:val="002D1453"/>
    <w:rsid w:val="002D2910"/>
    <w:rsid w:val="002D2E5A"/>
    <w:rsid w:val="002D36FF"/>
    <w:rsid w:val="002D54D6"/>
    <w:rsid w:val="002D5BF8"/>
    <w:rsid w:val="002E0997"/>
    <w:rsid w:val="002E128B"/>
    <w:rsid w:val="002E299F"/>
    <w:rsid w:val="002E3367"/>
    <w:rsid w:val="002E3DD5"/>
    <w:rsid w:val="002E4D34"/>
    <w:rsid w:val="002E6090"/>
    <w:rsid w:val="002F008E"/>
    <w:rsid w:val="002F17F7"/>
    <w:rsid w:val="002F21AD"/>
    <w:rsid w:val="002F2F11"/>
    <w:rsid w:val="002F3969"/>
    <w:rsid w:val="002F3A9D"/>
    <w:rsid w:val="002F70DA"/>
    <w:rsid w:val="003019FA"/>
    <w:rsid w:val="00301D60"/>
    <w:rsid w:val="00304D79"/>
    <w:rsid w:val="00305039"/>
    <w:rsid w:val="00305842"/>
    <w:rsid w:val="003078F4"/>
    <w:rsid w:val="003079FF"/>
    <w:rsid w:val="0031010B"/>
    <w:rsid w:val="00311074"/>
    <w:rsid w:val="003120CE"/>
    <w:rsid w:val="0032135B"/>
    <w:rsid w:val="0032229E"/>
    <w:rsid w:val="0032350E"/>
    <w:rsid w:val="003269DE"/>
    <w:rsid w:val="00331D82"/>
    <w:rsid w:val="003335F9"/>
    <w:rsid w:val="00334F6F"/>
    <w:rsid w:val="00335816"/>
    <w:rsid w:val="00335E27"/>
    <w:rsid w:val="00336195"/>
    <w:rsid w:val="0033748D"/>
    <w:rsid w:val="003430C2"/>
    <w:rsid w:val="003431F0"/>
    <w:rsid w:val="0034519E"/>
    <w:rsid w:val="00346F78"/>
    <w:rsid w:val="00346FCC"/>
    <w:rsid w:val="0034706B"/>
    <w:rsid w:val="0034719F"/>
    <w:rsid w:val="00347311"/>
    <w:rsid w:val="00353290"/>
    <w:rsid w:val="003532FD"/>
    <w:rsid w:val="00353349"/>
    <w:rsid w:val="00354038"/>
    <w:rsid w:val="003560E7"/>
    <w:rsid w:val="003569DA"/>
    <w:rsid w:val="0036001A"/>
    <w:rsid w:val="00360A75"/>
    <w:rsid w:val="00361EB3"/>
    <w:rsid w:val="00363632"/>
    <w:rsid w:val="0036657E"/>
    <w:rsid w:val="00367C30"/>
    <w:rsid w:val="003706CD"/>
    <w:rsid w:val="003717B3"/>
    <w:rsid w:val="00371C6B"/>
    <w:rsid w:val="00375FE8"/>
    <w:rsid w:val="003765A6"/>
    <w:rsid w:val="003777A8"/>
    <w:rsid w:val="00383CF5"/>
    <w:rsid w:val="00383ED6"/>
    <w:rsid w:val="00384CD7"/>
    <w:rsid w:val="003856C4"/>
    <w:rsid w:val="003863C0"/>
    <w:rsid w:val="00394C64"/>
    <w:rsid w:val="003951D5"/>
    <w:rsid w:val="00397341"/>
    <w:rsid w:val="003A13E3"/>
    <w:rsid w:val="003A1CBA"/>
    <w:rsid w:val="003A3893"/>
    <w:rsid w:val="003A38A6"/>
    <w:rsid w:val="003A4310"/>
    <w:rsid w:val="003A4E96"/>
    <w:rsid w:val="003A72B4"/>
    <w:rsid w:val="003B13DE"/>
    <w:rsid w:val="003B18A2"/>
    <w:rsid w:val="003B3534"/>
    <w:rsid w:val="003B69BF"/>
    <w:rsid w:val="003B7E92"/>
    <w:rsid w:val="003C1832"/>
    <w:rsid w:val="003C4D82"/>
    <w:rsid w:val="003C6574"/>
    <w:rsid w:val="003D055F"/>
    <w:rsid w:val="003D1E0E"/>
    <w:rsid w:val="003D2755"/>
    <w:rsid w:val="003D27DD"/>
    <w:rsid w:val="003D3C16"/>
    <w:rsid w:val="003D566E"/>
    <w:rsid w:val="003D61B5"/>
    <w:rsid w:val="003D7128"/>
    <w:rsid w:val="003D7CCF"/>
    <w:rsid w:val="003E02E6"/>
    <w:rsid w:val="003E2E1F"/>
    <w:rsid w:val="003E3415"/>
    <w:rsid w:val="003E3A08"/>
    <w:rsid w:val="003E42FC"/>
    <w:rsid w:val="003E5675"/>
    <w:rsid w:val="003E5AD3"/>
    <w:rsid w:val="003E5D91"/>
    <w:rsid w:val="003E6053"/>
    <w:rsid w:val="003E77D0"/>
    <w:rsid w:val="003F0E5B"/>
    <w:rsid w:val="003F105F"/>
    <w:rsid w:val="003F1704"/>
    <w:rsid w:val="003F7845"/>
    <w:rsid w:val="004015A1"/>
    <w:rsid w:val="004020B9"/>
    <w:rsid w:val="004045B0"/>
    <w:rsid w:val="00404E8B"/>
    <w:rsid w:val="0040506B"/>
    <w:rsid w:val="00405A5C"/>
    <w:rsid w:val="00407421"/>
    <w:rsid w:val="00410305"/>
    <w:rsid w:val="00411203"/>
    <w:rsid w:val="00411666"/>
    <w:rsid w:val="00411B4A"/>
    <w:rsid w:val="00412566"/>
    <w:rsid w:val="00412FC0"/>
    <w:rsid w:val="00413620"/>
    <w:rsid w:val="00415645"/>
    <w:rsid w:val="00421672"/>
    <w:rsid w:val="00421F51"/>
    <w:rsid w:val="0042333E"/>
    <w:rsid w:val="0042490C"/>
    <w:rsid w:val="00425C58"/>
    <w:rsid w:val="00427C70"/>
    <w:rsid w:val="00432250"/>
    <w:rsid w:val="00435B25"/>
    <w:rsid w:val="00436084"/>
    <w:rsid w:val="0043669C"/>
    <w:rsid w:val="00440252"/>
    <w:rsid w:val="00440846"/>
    <w:rsid w:val="00444C85"/>
    <w:rsid w:val="004467FD"/>
    <w:rsid w:val="00452536"/>
    <w:rsid w:val="004532F2"/>
    <w:rsid w:val="00456E7E"/>
    <w:rsid w:val="00461900"/>
    <w:rsid w:val="0046194D"/>
    <w:rsid w:val="00464709"/>
    <w:rsid w:val="004661B2"/>
    <w:rsid w:val="0046694D"/>
    <w:rsid w:val="00466B15"/>
    <w:rsid w:val="004676E9"/>
    <w:rsid w:val="0047252C"/>
    <w:rsid w:val="00473753"/>
    <w:rsid w:val="00474DDD"/>
    <w:rsid w:val="00477FD6"/>
    <w:rsid w:val="00481905"/>
    <w:rsid w:val="00482461"/>
    <w:rsid w:val="00482A49"/>
    <w:rsid w:val="0048309E"/>
    <w:rsid w:val="00484085"/>
    <w:rsid w:val="0048744D"/>
    <w:rsid w:val="00487561"/>
    <w:rsid w:val="00487580"/>
    <w:rsid w:val="0049240D"/>
    <w:rsid w:val="0049364C"/>
    <w:rsid w:val="0049516B"/>
    <w:rsid w:val="004959A6"/>
    <w:rsid w:val="004A0D82"/>
    <w:rsid w:val="004A12F4"/>
    <w:rsid w:val="004A1372"/>
    <w:rsid w:val="004A1D4D"/>
    <w:rsid w:val="004A2BCA"/>
    <w:rsid w:val="004A2FF2"/>
    <w:rsid w:val="004A4D8A"/>
    <w:rsid w:val="004A652A"/>
    <w:rsid w:val="004B37A0"/>
    <w:rsid w:val="004B37E7"/>
    <w:rsid w:val="004B51FF"/>
    <w:rsid w:val="004C0175"/>
    <w:rsid w:val="004C17DE"/>
    <w:rsid w:val="004C234A"/>
    <w:rsid w:val="004C5D33"/>
    <w:rsid w:val="004C61BD"/>
    <w:rsid w:val="004D0A69"/>
    <w:rsid w:val="004D403C"/>
    <w:rsid w:val="004D4BEC"/>
    <w:rsid w:val="004D4CC9"/>
    <w:rsid w:val="004E5732"/>
    <w:rsid w:val="004E6E22"/>
    <w:rsid w:val="004F0C41"/>
    <w:rsid w:val="004F298E"/>
    <w:rsid w:val="00500BE6"/>
    <w:rsid w:val="005044CE"/>
    <w:rsid w:val="00507334"/>
    <w:rsid w:val="005158C2"/>
    <w:rsid w:val="005178FD"/>
    <w:rsid w:val="0052205D"/>
    <w:rsid w:val="00523B66"/>
    <w:rsid w:val="00523EDA"/>
    <w:rsid w:val="0053291B"/>
    <w:rsid w:val="00533C28"/>
    <w:rsid w:val="00534512"/>
    <w:rsid w:val="00536F4A"/>
    <w:rsid w:val="00540E04"/>
    <w:rsid w:val="005422DB"/>
    <w:rsid w:val="0054408B"/>
    <w:rsid w:val="005448D3"/>
    <w:rsid w:val="00544A5F"/>
    <w:rsid w:val="00546D8B"/>
    <w:rsid w:val="00546FE7"/>
    <w:rsid w:val="00547CB7"/>
    <w:rsid w:val="005503FC"/>
    <w:rsid w:val="005513B8"/>
    <w:rsid w:val="005516EA"/>
    <w:rsid w:val="0055241B"/>
    <w:rsid w:val="00554028"/>
    <w:rsid w:val="0055643C"/>
    <w:rsid w:val="00557691"/>
    <w:rsid w:val="005607B5"/>
    <w:rsid w:val="00560FCB"/>
    <w:rsid w:val="00561EA0"/>
    <w:rsid w:val="00562022"/>
    <w:rsid w:val="0056221B"/>
    <w:rsid w:val="0056731C"/>
    <w:rsid w:val="0056792A"/>
    <w:rsid w:val="005725C2"/>
    <w:rsid w:val="00576756"/>
    <w:rsid w:val="00577F9D"/>
    <w:rsid w:val="00580473"/>
    <w:rsid w:val="0058210C"/>
    <w:rsid w:val="00582609"/>
    <w:rsid w:val="0058407B"/>
    <w:rsid w:val="0058430C"/>
    <w:rsid w:val="00585DC1"/>
    <w:rsid w:val="00586CB5"/>
    <w:rsid w:val="005909DF"/>
    <w:rsid w:val="00593153"/>
    <w:rsid w:val="005947F5"/>
    <w:rsid w:val="00594B1C"/>
    <w:rsid w:val="00595C51"/>
    <w:rsid w:val="00596DC3"/>
    <w:rsid w:val="00596EFD"/>
    <w:rsid w:val="00597181"/>
    <w:rsid w:val="00597BA9"/>
    <w:rsid w:val="005A08DF"/>
    <w:rsid w:val="005A279C"/>
    <w:rsid w:val="005A52F5"/>
    <w:rsid w:val="005B2A8E"/>
    <w:rsid w:val="005B5B8D"/>
    <w:rsid w:val="005B729B"/>
    <w:rsid w:val="005C0AE3"/>
    <w:rsid w:val="005C0DCB"/>
    <w:rsid w:val="005C14E2"/>
    <w:rsid w:val="005C253F"/>
    <w:rsid w:val="005C543C"/>
    <w:rsid w:val="005C6932"/>
    <w:rsid w:val="005C6D9D"/>
    <w:rsid w:val="005C7E44"/>
    <w:rsid w:val="005D0F06"/>
    <w:rsid w:val="005D26BD"/>
    <w:rsid w:val="005D2B55"/>
    <w:rsid w:val="005D3C18"/>
    <w:rsid w:val="005D44EE"/>
    <w:rsid w:val="005E16B9"/>
    <w:rsid w:val="005E75C0"/>
    <w:rsid w:val="005F1634"/>
    <w:rsid w:val="005F3259"/>
    <w:rsid w:val="005F3700"/>
    <w:rsid w:val="005F4416"/>
    <w:rsid w:val="005F603B"/>
    <w:rsid w:val="00603151"/>
    <w:rsid w:val="006031E3"/>
    <w:rsid w:val="00603234"/>
    <w:rsid w:val="00604289"/>
    <w:rsid w:val="0060609E"/>
    <w:rsid w:val="00607B62"/>
    <w:rsid w:val="006129A3"/>
    <w:rsid w:val="00612B4B"/>
    <w:rsid w:val="00613736"/>
    <w:rsid w:val="0061379E"/>
    <w:rsid w:val="00614249"/>
    <w:rsid w:val="006148B2"/>
    <w:rsid w:val="00616EC5"/>
    <w:rsid w:val="00617363"/>
    <w:rsid w:val="00617546"/>
    <w:rsid w:val="006217AE"/>
    <w:rsid w:val="00622009"/>
    <w:rsid w:val="0062591E"/>
    <w:rsid w:val="0063226A"/>
    <w:rsid w:val="00634122"/>
    <w:rsid w:val="00634306"/>
    <w:rsid w:val="00634907"/>
    <w:rsid w:val="00650FC7"/>
    <w:rsid w:val="006514C0"/>
    <w:rsid w:val="00651781"/>
    <w:rsid w:val="00653D88"/>
    <w:rsid w:val="006547BA"/>
    <w:rsid w:val="00654862"/>
    <w:rsid w:val="00657119"/>
    <w:rsid w:val="0066093E"/>
    <w:rsid w:val="0066322F"/>
    <w:rsid w:val="006707A0"/>
    <w:rsid w:val="00672405"/>
    <w:rsid w:val="00673298"/>
    <w:rsid w:val="006739F1"/>
    <w:rsid w:val="006749A3"/>
    <w:rsid w:val="00682215"/>
    <w:rsid w:val="00682D0E"/>
    <w:rsid w:val="006839AB"/>
    <w:rsid w:val="006855AC"/>
    <w:rsid w:val="006858D7"/>
    <w:rsid w:val="00687EFB"/>
    <w:rsid w:val="00693EA0"/>
    <w:rsid w:val="006940B0"/>
    <w:rsid w:val="00695E31"/>
    <w:rsid w:val="006A4015"/>
    <w:rsid w:val="006A4B31"/>
    <w:rsid w:val="006A58FC"/>
    <w:rsid w:val="006A6AE4"/>
    <w:rsid w:val="006B035B"/>
    <w:rsid w:val="006B0F6F"/>
    <w:rsid w:val="006B344A"/>
    <w:rsid w:val="006B446B"/>
    <w:rsid w:val="006B4591"/>
    <w:rsid w:val="006C113F"/>
    <w:rsid w:val="006C2E39"/>
    <w:rsid w:val="006C314A"/>
    <w:rsid w:val="006C5C8C"/>
    <w:rsid w:val="006C6477"/>
    <w:rsid w:val="006D162A"/>
    <w:rsid w:val="006D1CC4"/>
    <w:rsid w:val="006D1F3C"/>
    <w:rsid w:val="006D2029"/>
    <w:rsid w:val="006D3C76"/>
    <w:rsid w:val="006D495F"/>
    <w:rsid w:val="006E35DB"/>
    <w:rsid w:val="006E3E97"/>
    <w:rsid w:val="006E5E8A"/>
    <w:rsid w:val="006E7344"/>
    <w:rsid w:val="006E771D"/>
    <w:rsid w:val="006E7D9D"/>
    <w:rsid w:val="006F0948"/>
    <w:rsid w:val="006F31D2"/>
    <w:rsid w:val="006F600A"/>
    <w:rsid w:val="006F6680"/>
    <w:rsid w:val="00700309"/>
    <w:rsid w:val="00701913"/>
    <w:rsid w:val="00701ACB"/>
    <w:rsid w:val="007073F8"/>
    <w:rsid w:val="00707CB4"/>
    <w:rsid w:val="0071036F"/>
    <w:rsid w:val="00714C5F"/>
    <w:rsid w:val="007173E1"/>
    <w:rsid w:val="00720CAD"/>
    <w:rsid w:val="0072148C"/>
    <w:rsid w:val="00721516"/>
    <w:rsid w:val="00721E61"/>
    <w:rsid w:val="00721FE2"/>
    <w:rsid w:val="00724463"/>
    <w:rsid w:val="00724C1B"/>
    <w:rsid w:val="00725B69"/>
    <w:rsid w:val="007276AD"/>
    <w:rsid w:val="007331B0"/>
    <w:rsid w:val="00734CC8"/>
    <w:rsid w:val="0074030B"/>
    <w:rsid w:val="00740EB3"/>
    <w:rsid w:val="00745190"/>
    <w:rsid w:val="00750A52"/>
    <w:rsid w:val="0075179B"/>
    <w:rsid w:val="007523AC"/>
    <w:rsid w:val="00753A66"/>
    <w:rsid w:val="00757B70"/>
    <w:rsid w:val="00763B92"/>
    <w:rsid w:val="00764E81"/>
    <w:rsid w:val="00773466"/>
    <w:rsid w:val="00774452"/>
    <w:rsid w:val="00774C87"/>
    <w:rsid w:val="00774E0F"/>
    <w:rsid w:val="00775AB5"/>
    <w:rsid w:val="007768D2"/>
    <w:rsid w:val="0078247A"/>
    <w:rsid w:val="007825B2"/>
    <w:rsid w:val="00784B13"/>
    <w:rsid w:val="007863BB"/>
    <w:rsid w:val="00790C3C"/>
    <w:rsid w:val="00796641"/>
    <w:rsid w:val="007A0EAD"/>
    <w:rsid w:val="007A2197"/>
    <w:rsid w:val="007A41CF"/>
    <w:rsid w:val="007B7BF2"/>
    <w:rsid w:val="007B7C36"/>
    <w:rsid w:val="007C1B6E"/>
    <w:rsid w:val="007C44CE"/>
    <w:rsid w:val="007C5B25"/>
    <w:rsid w:val="007C6B77"/>
    <w:rsid w:val="007C783A"/>
    <w:rsid w:val="007D162E"/>
    <w:rsid w:val="007D20FB"/>
    <w:rsid w:val="007D5983"/>
    <w:rsid w:val="007D5EB5"/>
    <w:rsid w:val="007D63FC"/>
    <w:rsid w:val="007E0234"/>
    <w:rsid w:val="007E03D5"/>
    <w:rsid w:val="007E0E50"/>
    <w:rsid w:val="007E1890"/>
    <w:rsid w:val="007E53E7"/>
    <w:rsid w:val="007E69C6"/>
    <w:rsid w:val="007E7970"/>
    <w:rsid w:val="007F5108"/>
    <w:rsid w:val="007F5D6C"/>
    <w:rsid w:val="007F6F99"/>
    <w:rsid w:val="007F75A5"/>
    <w:rsid w:val="00800438"/>
    <w:rsid w:val="00800CCC"/>
    <w:rsid w:val="0080708D"/>
    <w:rsid w:val="00816B38"/>
    <w:rsid w:val="0082042C"/>
    <w:rsid w:val="00820C54"/>
    <w:rsid w:val="00822A78"/>
    <w:rsid w:val="008233AD"/>
    <w:rsid w:val="00825BA9"/>
    <w:rsid w:val="00826D00"/>
    <w:rsid w:val="00830BE8"/>
    <w:rsid w:val="00831BE8"/>
    <w:rsid w:val="00832E0B"/>
    <w:rsid w:val="00833FED"/>
    <w:rsid w:val="00836CFC"/>
    <w:rsid w:val="00840CE7"/>
    <w:rsid w:val="008443BC"/>
    <w:rsid w:val="008450A7"/>
    <w:rsid w:val="00846416"/>
    <w:rsid w:val="0084665D"/>
    <w:rsid w:val="0084780C"/>
    <w:rsid w:val="0084788B"/>
    <w:rsid w:val="00847BAC"/>
    <w:rsid w:val="00850E5F"/>
    <w:rsid w:val="00851214"/>
    <w:rsid w:val="00852D7F"/>
    <w:rsid w:val="008547FA"/>
    <w:rsid w:val="0085584A"/>
    <w:rsid w:val="008571C8"/>
    <w:rsid w:val="008572E6"/>
    <w:rsid w:val="0085785F"/>
    <w:rsid w:val="00862247"/>
    <w:rsid w:val="0086226A"/>
    <w:rsid w:val="00866EB8"/>
    <w:rsid w:val="00870E38"/>
    <w:rsid w:val="00870F14"/>
    <w:rsid w:val="00873F16"/>
    <w:rsid w:val="008743A4"/>
    <w:rsid w:val="00874B12"/>
    <w:rsid w:val="00874DEF"/>
    <w:rsid w:val="00874E52"/>
    <w:rsid w:val="00875D88"/>
    <w:rsid w:val="0087652B"/>
    <w:rsid w:val="00876E59"/>
    <w:rsid w:val="00883FFB"/>
    <w:rsid w:val="008869A9"/>
    <w:rsid w:val="00886C5F"/>
    <w:rsid w:val="00887E7C"/>
    <w:rsid w:val="00893601"/>
    <w:rsid w:val="00894D2D"/>
    <w:rsid w:val="00895807"/>
    <w:rsid w:val="00895C76"/>
    <w:rsid w:val="00897839"/>
    <w:rsid w:val="008A0E8D"/>
    <w:rsid w:val="008A3102"/>
    <w:rsid w:val="008A3C13"/>
    <w:rsid w:val="008B04F1"/>
    <w:rsid w:val="008B1E72"/>
    <w:rsid w:val="008B242E"/>
    <w:rsid w:val="008B3A8A"/>
    <w:rsid w:val="008B4874"/>
    <w:rsid w:val="008B53F1"/>
    <w:rsid w:val="008B585F"/>
    <w:rsid w:val="008B658A"/>
    <w:rsid w:val="008C0246"/>
    <w:rsid w:val="008C09ED"/>
    <w:rsid w:val="008C0A5F"/>
    <w:rsid w:val="008C2260"/>
    <w:rsid w:val="008C27E4"/>
    <w:rsid w:val="008C368D"/>
    <w:rsid w:val="008C38F5"/>
    <w:rsid w:val="008C68E3"/>
    <w:rsid w:val="008C6A46"/>
    <w:rsid w:val="008C7376"/>
    <w:rsid w:val="008C7B6C"/>
    <w:rsid w:val="008D0F45"/>
    <w:rsid w:val="008D12A1"/>
    <w:rsid w:val="008D3930"/>
    <w:rsid w:val="008D4685"/>
    <w:rsid w:val="008D590E"/>
    <w:rsid w:val="008E2B5B"/>
    <w:rsid w:val="008E2CF4"/>
    <w:rsid w:val="008E350A"/>
    <w:rsid w:val="008E3823"/>
    <w:rsid w:val="008E63D0"/>
    <w:rsid w:val="008E7987"/>
    <w:rsid w:val="008F0127"/>
    <w:rsid w:val="008F110E"/>
    <w:rsid w:val="008F2068"/>
    <w:rsid w:val="008F29A0"/>
    <w:rsid w:val="008F4DCD"/>
    <w:rsid w:val="008F72AF"/>
    <w:rsid w:val="008F77C0"/>
    <w:rsid w:val="00901D77"/>
    <w:rsid w:val="009034EF"/>
    <w:rsid w:val="00906B82"/>
    <w:rsid w:val="00907F7A"/>
    <w:rsid w:val="00910ADB"/>
    <w:rsid w:val="0091146C"/>
    <w:rsid w:val="00911E1D"/>
    <w:rsid w:val="00913199"/>
    <w:rsid w:val="00915EE1"/>
    <w:rsid w:val="00917EAD"/>
    <w:rsid w:val="009201F4"/>
    <w:rsid w:val="00920C9C"/>
    <w:rsid w:val="0092157F"/>
    <w:rsid w:val="00921A46"/>
    <w:rsid w:val="00922541"/>
    <w:rsid w:val="0092365E"/>
    <w:rsid w:val="009241CD"/>
    <w:rsid w:val="00926556"/>
    <w:rsid w:val="00926FF1"/>
    <w:rsid w:val="0093192C"/>
    <w:rsid w:val="00932ADB"/>
    <w:rsid w:val="00933295"/>
    <w:rsid w:val="0093404B"/>
    <w:rsid w:val="00941048"/>
    <w:rsid w:val="009424DA"/>
    <w:rsid w:val="009502E4"/>
    <w:rsid w:val="009508E5"/>
    <w:rsid w:val="0095571F"/>
    <w:rsid w:val="009608BF"/>
    <w:rsid w:val="00966AF6"/>
    <w:rsid w:val="00967E9F"/>
    <w:rsid w:val="009702AE"/>
    <w:rsid w:val="009719B1"/>
    <w:rsid w:val="00972789"/>
    <w:rsid w:val="00973F1E"/>
    <w:rsid w:val="00974C17"/>
    <w:rsid w:val="00977396"/>
    <w:rsid w:val="00980390"/>
    <w:rsid w:val="009804C4"/>
    <w:rsid w:val="009809DB"/>
    <w:rsid w:val="0098144C"/>
    <w:rsid w:val="00981C6C"/>
    <w:rsid w:val="00985829"/>
    <w:rsid w:val="009869D3"/>
    <w:rsid w:val="00990459"/>
    <w:rsid w:val="009907F8"/>
    <w:rsid w:val="0099273B"/>
    <w:rsid w:val="00993563"/>
    <w:rsid w:val="009938B7"/>
    <w:rsid w:val="00993CBD"/>
    <w:rsid w:val="0099657A"/>
    <w:rsid w:val="00997345"/>
    <w:rsid w:val="009A34F2"/>
    <w:rsid w:val="009A386D"/>
    <w:rsid w:val="009A61AC"/>
    <w:rsid w:val="009A791F"/>
    <w:rsid w:val="009B080F"/>
    <w:rsid w:val="009B140B"/>
    <w:rsid w:val="009B6145"/>
    <w:rsid w:val="009B7439"/>
    <w:rsid w:val="009C0A15"/>
    <w:rsid w:val="009C0FCD"/>
    <w:rsid w:val="009C52AE"/>
    <w:rsid w:val="009C6C3E"/>
    <w:rsid w:val="009C6CCA"/>
    <w:rsid w:val="009C6E95"/>
    <w:rsid w:val="009D06BE"/>
    <w:rsid w:val="009D1250"/>
    <w:rsid w:val="009D460F"/>
    <w:rsid w:val="009E1B57"/>
    <w:rsid w:val="009E36B2"/>
    <w:rsid w:val="009E695F"/>
    <w:rsid w:val="009E706D"/>
    <w:rsid w:val="009E710A"/>
    <w:rsid w:val="009F0017"/>
    <w:rsid w:val="009F0321"/>
    <w:rsid w:val="009F0847"/>
    <w:rsid w:val="009F2EBF"/>
    <w:rsid w:val="009F306E"/>
    <w:rsid w:val="009F3969"/>
    <w:rsid w:val="009F3F13"/>
    <w:rsid w:val="009F538C"/>
    <w:rsid w:val="009F5E3E"/>
    <w:rsid w:val="009F6E0A"/>
    <w:rsid w:val="009F7212"/>
    <w:rsid w:val="00A0112A"/>
    <w:rsid w:val="00A058AC"/>
    <w:rsid w:val="00A06C33"/>
    <w:rsid w:val="00A11454"/>
    <w:rsid w:val="00A11E4F"/>
    <w:rsid w:val="00A11EAC"/>
    <w:rsid w:val="00A12B4B"/>
    <w:rsid w:val="00A1306F"/>
    <w:rsid w:val="00A14C92"/>
    <w:rsid w:val="00A15C9A"/>
    <w:rsid w:val="00A15CFF"/>
    <w:rsid w:val="00A20CB3"/>
    <w:rsid w:val="00A23182"/>
    <w:rsid w:val="00A236EE"/>
    <w:rsid w:val="00A23FDD"/>
    <w:rsid w:val="00A30901"/>
    <w:rsid w:val="00A33200"/>
    <w:rsid w:val="00A34D04"/>
    <w:rsid w:val="00A428D1"/>
    <w:rsid w:val="00A429E5"/>
    <w:rsid w:val="00A45EC2"/>
    <w:rsid w:val="00A503C5"/>
    <w:rsid w:val="00A54025"/>
    <w:rsid w:val="00A54E68"/>
    <w:rsid w:val="00A568CB"/>
    <w:rsid w:val="00A57206"/>
    <w:rsid w:val="00A61D6A"/>
    <w:rsid w:val="00A620FB"/>
    <w:rsid w:val="00A6240C"/>
    <w:rsid w:val="00A62DE0"/>
    <w:rsid w:val="00A65289"/>
    <w:rsid w:val="00A67BCB"/>
    <w:rsid w:val="00A67D7D"/>
    <w:rsid w:val="00A731C7"/>
    <w:rsid w:val="00A7564D"/>
    <w:rsid w:val="00A81457"/>
    <w:rsid w:val="00A81C48"/>
    <w:rsid w:val="00A82AE7"/>
    <w:rsid w:val="00A84F73"/>
    <w:rsid w:val="00A85920"/>
    <w:rsid w:val="00A92318"/>
    <w:rsid w:val="00A92963"/>
    <w:rsid w:val="00A95638"/>
    <w:rsid w:val="00AA06F2"/>
    <w:rsid w:val="00AA2731"/>
    <w:rsid w:val="00AA4B0F"/>
    <w:rsid w:val="00AB021E"/>
    <w:rsid w:val="00AB0255"/>
    <w:rsid w:val="00AB130B"/>
    <w:rsid w:val="00AB164E"/>
    <w:rsid w:val="00AB18C7"/>
    <w:rsid w:val="00AB345D"/>
    <w:rsid w:val="00AB7A2B"/>
    <w:rsid w:val="00AC101E"/>
    <w:rsid w:val="00AC1CDA"/>
    <w:rsid w:val="00AC2F13"/>
    <w:rsid w:val="00AC5351"/>
    <w:rsid w:val="00AD19D7"/>
    <w:rsid w:val="00AD28CB"/>
    <w:rsid w:val="00AD51B3"/>
    <w:rsid w:val="00AD5326"/>
    <w:rsid w:val="00AD7186"/>
    <w:rsid w:val="00AE0239"/>
    <w:rsid w:val="00AE38D8"/>
    <w:rsid w:val="00AE3E56"/>
    <w:rsid w:val="00AE5D76"/>
    <w:rsid w:val="00AE7310"/>
    <w:rsid w:val="00AE7642"/>
    <w:rsid w:val="00AF292C"/>
    <w:rsid w:val="00AF48F8"/>
    <w:rsid w:val="00AF4F82"/>
    <w:rsid w:val="00AF5F61"/>
    <w:rsid w:val="00B012FF"/>
    <w:rsid w:val="00B01C0D"/>
    <w:rsid w:val="00B03610"/>
    <w:rsid w:val="00B052F6"/>
    <w:rsid w:val="00B1106A"/>
    <w:rsid w:val="00B12AFC"/>
    <w:rsid w:val="00B13FB9"/>
    <w:rsid w:val="00B16547"/>
    <w:rsid w:val="00B16CFC"/>
    <w:rsid w:val="00B17638"/>
    <w:rsid w:val="00B20016"/>
    <w:rsid w:val="00B21733"/>
    <w:rsid w:val="00B21C1B"/>
    <w:rsid w:val="00B220B6"/>
    <w:rsid w:val="00B235CF"/>
    <w:rsid w:val="00B25E50"/>
    <w:rsid w:val="00B27AB0"/>
    <w:rsid w:val="00B27B6D"/>
    <w:rsid w:val="00B30E7D"/>
    <w:rsid w:val="00B31ACB"/>
    <w:rsid w:val="00B32320"/>
    <w:rsid w:val="00B32F24"/>
    <w:rsid w:val="00B34E57"/>
    <w:rsid w:val="00B51499"/>
    <w:rsid w:val="00B60CD2"/>
    <w:rsid w:val="00B61D74"/>
    <w:rsid w:val="00B62DD7"/>
    <w:rsid w:val="00B63B27"/>
    <w:rsid w:val="00B65054"/>
    <w:rsid w:val="00B661A6"/>
    <w:rsid w:val="00B66B2F"/>
    <w:rsid w:val="00B70CD7"/>
    <w:rsid w:val="00B73A84"/>
    <w:rsid w:val="00B73D77"/>
    <w:rsid w:val="00B74E1E"/>
    <w:rsid w:val="00B75CAF"/>
    <w:rsid w:val="00B76807"/>
    <w:rsid w:val="00B771D9"/>
    <w:rsid w:val="00B77EF6"/>
    <w:rsid w:val="00B81C5B"/>
    <w:rsid w:val="00B823F2"/>
    <w:rsid w:val="00B835B7"/>
    <w:rsid w:val="00B8616D"/>
    <w:rsid w:val="00B94B96"/>
    <w:rsid w:val="00B95D27"/>
    <w:rsid w:val="00B96AFB"/>
    <w:rsid w:val="00B973F6"/>
    <w:rsid w:val="00B97E7C"/>
    <w:rsid w:val="00BA31DA"/>
    <w:rsid w:val="00BA3E07"/>
    <w:rsid w:val="00BA40EC"/>
    <w:rsid w:val="00BA6454"/>
    <w:rsid w:val="00BA6B85"/>
    <w:rsid w:val="00BA6ECE"/>
    <w:rsid w:val="00BB152B"/>
    <w:rsid w:val="00BB5BB9"/>
    <w:rsid w:val="00BB6709"/>
    <w:rsid w:val="00BB67C1"/>
    <w:rsid w:val="00BB74C1"/>
    <w:rsid w:val="00BB7A49"/>
    <w:rsid w:val="00BC144A"/>
    <w:rsid w:val="00BC23DD"/>
    <w:rsid w:val="00BC2B19"/>
    <w:rsid w:val="00BC31FE"/>
    <w:rsid w:val="00BC4851"/>
    <w:rsid w:val="00BC5287"/>
    <w:rsid w:val="00BC53EA"/>
    <w:rsid w:val="00BC5884"/>
    <w:rsid w:val="00BD07BF"/>
    <w:rsid w:val="00BD0A4A"/>
    <w:rsid w:val="00BD1031"/>
    <w:rsid w:val="00BD1EBD"/>
    <w:rsid w:val="00BD33B4"/>
    <w:rsid w:val="00BD3BEE"/>
    <w:rsid w:val="00BD4BCB"/>
    <w:rsid w:val="00BD6B1B"/>
    <w:rsid w:val="00BE1C57"/>
    <w:rsid w:val="00BE2AFA"/>
    <w:rsid w:val="00BE4476"/>
    <w:rsid w:val="00BE5AA4"/>
    <w:rsid w:val="00BE5AD9"/>
    <w:rsid w:val="00BE6AEF"/>
    <w:rsid w:val="00BF1A5F"/>
    <w:rsid w:val="00BF67C7"/>
    <w:rsid w:val="00BF6EEB"/>
    <w:rsid w:val="00C0170E"/>
    <w:rsid w:val="00C017D1"/>
    <w:rsid w:val="00C05AA7"/>
    <w:rsid w:val="00C05F37"/>
    <w:rsid w:val="00C07AE2"/>
    <w:rsid w:val="00C11808"/>
    <w:rsid w:val="00C11FE7"/>
    <w:rsid w:val="00C12838"/>
    <w:rsid w:val="00C138DD"/>
    <w:rsid w:val="00C16B75"/>
    <w:rsid w:val="00C2057E"/>
    <w:rsid w:val="00C20D39"/>
    <w:rsid w:val="00C21A45"/>
    <w:rsid w:val="00C305C7"/>
    <w:rsid w:val="00C305EC"/>
    <w:rsid w:val="00C31E6D"/>
    <w:rsid w:val="00C32344"/>
    <w:rsid w:val="00C331B1"/>
    <w:rsid w:val="00C3406A"/>
    <w:rsid w:val="00C402A3"/>
    <w:rsid w:val="00C406D9"/>
    <w:rsid w:val="00C4799F"/>
    <w:rsid w:val="00C5012B"/>
    <w:rsid w:val="00C5273F"/>
    <w:rsid w:val="00C56056"/>
    <w:rsid w:val="00C610CF"/>
    <w:rsid w:val="00C65F77"/>
    <w:rsid w:val="00C66D59"/>
    <w:rsid w:val="00C6747C"/>
    <w:rsid w:val="00C676DC"/>
    <w:rsid w:val="00C7112F"/>
    <w:rsid w:val="00C727C3"/>
    <w:rsid w:val="00C77EFA"/>
    <w:rsid w:val="00C77F37"/>
    <w:rsid w:val="00C80C5C"/>
    <w:rsid w:val="00C8111A"/>
    <w:rsid w:val="00C830EF"/>
    <w:rsid w:val="00C83845"/>
    <w:rsid w:val="00C84BD4"/>
    <w:rsid w:val="00C85D3C"/>
    <w:rsid w:val="00C87D25"/>
    <w:rsid w:val="00C87D49"/>
    <w:rsid w:val="00C94985"/>
    <w:rsid w:val="00C9572B"/>
    <w:rsid w:val="00C97492"/>
    <w:rsid w:val="00C97C6E"/>
    <w:rsid w:val="00CA009D"/>
    <w:rsid w:val="00CA07FC"/>
    <w:rsid w:val="00CA4237"/>
    <w:rsid w:val="00CA5F5C"/>
    <w:rsid w:val="00CA6F0F"/>
    <w:rsid w:val="00CB0237"/>
    <w:rsid w:val="00CB2562"/>
    <w:rsid w:val="00CB4C76"/>
    <w:rsid w:val="00CB51BB"/>
    <w:rsid w:val="00CB748B"/>
    <w:rsid w:val="00CB7E7A"/>
    <w:rsid w:val="00CC0202"/>
    <w:rsid w:val="00CC09D5"/>
    <w:rsid w:val="00CC0B38"/>
    <w:rsid w:val="00CC140F"/>
    <w:rsid w:val="00CC25E4"/>
    <w:rsid w:val="00CC4F7D"/>
    <w:rsid w:val="00CC5722"/>
    <w:rsid w:val="00CC63FA"/>
    <w:rsid w:val="00CC7891"/>
    <w:rsid w:val="00CC7953"/>
    <w:rsid w:val="00CC7EF2"/>
    <w:rsid w:val="00CD1F3D"/>
    <w:rsid w:val="00CD3EC5"/>
    <w:rsid w:val="00CD5086"/>
    <w:rsid w:val="00CD5C2A"/>
    <w:rsid w:val="00CD5CE3"/>
    <w:rsid w:val="00CD7939"/>
    <w:rsid w:val="00CE0F36"/>
    <w:rsid w:val="00CE23C2"/>
    <w:rsid w:val="00CE5265"/>
    <w:rsid w:val="00CE558E"/>
    <w:rsid w:val="00CE62B5"/>
    <w:rsid w:val="00CF1558"/>
    <w:rsid w:val="00CF3934"/>
    <w:rsid w:val="00CF3D02"/>
    <w:rsid w:val="00D00201"/>
    <w:rsid w:val="00D01DF8"/>
    <w:rsid w:val="00D02FE1"/>
    <w:rsid w:val="00D0539B"/>
    <w:rsid w:val="00D11F7D"/>
    <w:rsid w:val="00D14056"/>
    <w:rsid w:val="00D1419A"/>
    <w:rsid w:val="00D203B7"/>
    <w:rsid w:val="00D21013"/>
    <w:rsid w:val="00D2230A"/>
    <w:rsid w:val="00D22D74"/>
    <w:rsid w:val="00D27141"/>
    <w:rsid w:val="00D273EB"/>
    <w:rsid w:val="00D27F64"/>
    <w:rsid w:val="00D30032"/>
    <w:rsid w:val="00D31394"/>
    <w:rsid w:val="00D35768"/>
    <w:rsid w:val="00D35906"/>
    <w:rsid w:val="00D35B65"/>
    <w:rsid w:val="00D35E3A"/>
    <w:rsid w:val="00D3621E"/>
    <w:rsid w:val="00D40D1B"/>
    <w:rsid w:val="00D42AD7"/>
    <w:rsid w:val="00D47A2F"/>
    <w:rsid w:val="00D5119D"/>
    <w:rsid w:val="00D5215B"/>
    <w:rsid w:val="00D53BF5"/>
    <w:rsid w:val="00D544BA"/>
    <w:rsid w:val="00D55DDC"/>
    <w:rsid w:val="00D565A2"/>
    <w:rsid w:val="00D57B51"/>
    <w:rsid w:val="00D60613"/>
    <w:rsid w:val="00D6128E"/>
    <w:rsid w:val="00D6148E"/>
    <w:rsid w:val="00D628B7"/>
    <w:rsid w:val="00D62FF2"/>
    <w:rsid w:val="00D64423"/>
    <w:rsid w:val="00D64C46"/>
    <w:rsid w:val="00D67C1B"/>
    <w:rsid w:val="00D71070"/>
    <w:rsid w:val="00D71356"/>
    <w:rsid w:val="00D72457"/>
    <w:rsid w:val="00D7734C"/>
    <w:rsid w:val="00D77D56"/>
    <w:rsid w:val="00D81EE1"/>
    <w:rsid w:val="00D829A3"/>
    <w:rsid w:val="00D84E24"/>
    <w:rsid w:val="00D87013"/>
    <w:rsid w:val="00D909E6"/>
    <w:rsid w:val="00D96CC0"/>
    <w:rsid w:val="00DA1005"/>
    <w:rsid w:val="00DA13AB"/>
    <w:rsid w:val="00DA1F40"/>
    <w:rsid w:val="00DA3FAB"/>
    <w:rsid w:val="00DA6662"/>
    <w:rsid w:val="00DA711C"/>
    <w:rsid w:val="00DB091B"/>
    <w:rsid w:val="00DB1073"/>
    <w:rsid w:val="00DB31F8"/>
    <w:rsid w:val="00DB5318"/>
    <w:rsid w:val="00DB72CF"/>
    <w:rsid w:val="00DB7AFB"/>
    <w:rsid w:val="00DC2866"/>
    <w:rsid w:val="00DC732B"/>
    <w:rsid w:val="00DD0257"/>
    <w:rsid w:val="00DD0714"/>
    <w:rsid w:val="00DD106B"/>
    <w:rsid w:val="00DD219B"/>
    <w:rsid w:val="00DD21E0"/>
    <w:rsid w:val="00DD2D13"/>
    <w:rsid w:val="00DD3806"/>
    <w:rsid w:val="00DD4415"/>
    <w:rsid w:val="00DD44C1"/>
    <w:rsid w:val="00DD4F5B"/>
    <w:rsid w:val="00DD5A56"/>
    <w:rsid w:val="00DD7BB2"/>
    <w:rsid w:val="00DE0805"/>
    <w:rsid w:val="00DE0C61"/>
    <w:rsid w:val="00DE0CDE"/>
    <w:rsid w:val="00DE354C"/>
    <w:rsid w:val="00DE6330"/>
    <w:rsid w:val="00DE7C90"/>
    <w:rsid w:val="00DF1A4F"/>
    <w:rsid w:val="00DF232F"/>
    <w:rsid w:val="00DF52D0"/>
    <w:rsid w:val="00DF7701"/>
    <w:rsid w:val="00DF7C18"/>
    <w:rsid w:val="00E00DAE"/>
    <w:rsid w:val="00E0144C"/>
    <w:rsid w:val="00E02D48"/>
    <w:rsid w:val="00E032E9"/>
    <w:rsid w:val="00E03623"/>
    <w:rsid w:val="00E04F6C"/>
    <w:rsid w:val="00E05830"/>
    <w:rsid w:val="00E05ADE"/>
    <w:rsid w:val="00E05C8C"/>
    <w:rsid w:val="00E07B7B"/>
    <w:rsid w:val="00E14693"/>
    <w:rsid w:val="00E153CD"/>
    <w:rsid w:val="00E16E64"/>
    <w:rsid w:val="00E17EE8"/>
    <w:rsid w:val="00E22489"/>
    <w:rsid w:val="00E24331"/>
    <w:rsid w:val="00E25042"/>
    <w:rsid w:val="00E25574"/>
    <w:rsid w:val="00E25C52"/>
    <w:rsid w:val="00E26528"/>
    <w:rsid w:val="00E32B24"/>
    <w:rsid w:val="00E32C6C"/>
    <w:rsid w:val="00E33F98"/>
    <w:rsid w:val="00E35156"/>
    <w:rsid w:val="00E35A56"/>
    <w:rsid w:val="00E360AA"/>
    <w:rsid w:val="00E36914"/>
    <w:rsid w:val="00E42245"/>
    <w:rsid w:val="00E43251"/>
    <w:rsid w:val="00E43589"/>
    <w:rsid w:val="00E43FD0"/>
    <w:rsid w:val="00E44D18"/>
    <w:rsid w:val="00E452E8"/>
    <w:rsid w:val="00E46488"/>
    <w:rsid w:val="00E465D2"/>
    <w:rsid w:val="00E51B84"/>
    <w:rsid w:val="00E52DBF"/>
    <w:rsid w:val="00E534D8"/>
    <w:rsid w:val="00E5501C"/>
    <w:rsid w:val="00E55721"/>
    <w:rsid w:val="00E56729"/>
    <w:rsid w:val="00E57210"/>
    <w:rsid w:val="00E573DB"/>
    <w:rsid w:val="00E62EA1"/>
    <w:rsid w:val="00E635E5"/>
    <w:rsid w:val="00E63679"/>
    <w:rsid w:val="00E63F5C"/>
    <w:rsid w:val="00E66134"/>
    <w:rsid w:val="00E6663A"/>
    <w:rsid w:val="00E675B1"/>
    <w:rsid w:val="00E728E1"/>
    <w:rsid w:val="00E755D5"/>
    <w:rsid w:val="00E76197"/>
    <w:rsid w:val="00E766A2"/>
    <w:rsid w:val="00E8214E"/>
    <w:rsid w:val="00E82474"/>
    <w:rsid w:val="00E830DD"/>
    <w:rsid w:val="00E84B78"/>
    <w:rsid w:val="00E86EE2"/>
    <w:rsid w:val="00E92041"/>
    <w:rsid w:val="00E925D3"/>
    <w:rsid w:val="00E95212"/>
    <w:rsid w:val="00E957CF"/>
    <w:rsid w:val="00EA24A8"/>
    <w:rsid w:val="00EA29F2"/>
    <w:rsid w:val="00EA568F"/>
    <w:rsid w:val="00EA58DD"/>
    <w:rsid w:val="00EA663D"/>
    <w:rsid w:val="00EB0675"/>
    <w:rsid w:val="00EB0B47"/>
    <w:rsid w:val="00EB2C6C"/>
    <w:rsid w:val="00EB7949"/>
    <w:rsid w:val="00EC1BB0"/>
    <w:rsid w:val="00EC3622"/>
    <w:rsid w:val="00EC4470"/>
    <w:rsid w:val="00EC5DBB"/>
    <w:rsid w:val="00EC6F10"/>
    <w:rsid w:val="00ED0294"/>
    <w:rsid w:val="00ED08BE"/>
    <w:rsid w:val="00ED4A91"/>
    <w:rsid w:val="00ED4EDD"/>
    <w:rsid w:val="00ED75B7"/>
    <w:rsid w:val="00ED7C2C"/>
    <w:rsid w:val="00EE06A6"/>
    <w:rsid w:val="00EE2A56"/>
    <w:rsid w:val="00EE3219"/>
    <w:rsid w:val="00EE4010"/>
    <w:rsid w:val="00EE4E88"/>
    <w:rsid w:val="00EF031C"/>
    <w:rsid w:val="00EF1A71"/>
    <w:rsid w:val="00EF2A61"/>
    <w:rsid w:val="00EF2A90"/>
    <w:rsid w:val="00EF392D"/>
    <w:rsid w:val="00EF4CC7"/>
    <w:rsid w:val="00EF6251"/>
    <w:rsid w:val="00EF685C"/>
    <w:rsid w:val="00EF6AE3"/>
    <w:rsid w:val="00F00CA0"/>
    <w:rsid w:val="00F0159B"/>
    <w:rsid w:val="00F01974"/>
    <w:rsid w:val="00F03738"/>
    <w:rsid w:val="00F03867"/>
    <w:rsid w:val="00F053D1"/>
    <w:rsid w:val="00F062E2"/>
    <w:rsid w:val="00F06AF4"/>
    <w:rsid w:val="00F11FDA"/>
    <w:rsid w:val="00F12AC5"/>
    <w:rsid w:val="00F15128"/>
    <w:rsid w:val="00F1543A"/>
    <w:rsid w:val="00F16C04"/>
    <w:rsid w:val="00F16E97"/>
    <w:rsid w:val="00F21144"/>
    <w:rsid w:val="00F2379B"/>
    <w:rsid w:val="00F23AF0"/>
    <w:rsid w:val="00F2477F"/>
    <w:rsid w:val="00F31960"/>
    <w:rsid w:val="00F33B5F"/>
    <w:rsid w:val="00F3437F"/>
    <w:rsid w:val="00F3618B"/>
    <w:rsid w:val="00F37832"/>
    <w:rsid w:val="00F37EF6"/>
    <w:rsid w:val="00F40DE0"/>
    <w:rsid w:val="00F41948"/>
    <w:rsid w:val="00F42BDE"/>
    <w:rsid w:val="00F43A8B"/>
    <w:rsid w:val="00F43E11"/>
    <w:rsid w:val="00F44E9C"/>
    <w:rsid w:val="00F50AA1"/>
    <w:rsid w:val="00F50AF3"/>
    <w:rsid w:val="00F514C1"/>
    <w:rsid w:val="00F5321E"/>
    <w:rsid w:val="00F53D2A"/>
    <w:rsid w:val="00F54963"/>
    <w:rsid w:val="00F54AA6"/>
    <w:rsid w:val="00F61696"/>
    <w:rsid w:val="00F6227F"/>
    <w:rsid w:val="00F6390C"/>
    <w:rsid w:val="00F64236"/>
    <w:rsid w:val="00F64828"/>
    <w:rsid w:val="00F65894"/>
    <w:rsid w:val="00F66D12"/>
    <w:rsid w:val="00F6708A"/>
    <w:rsid w:val="00F710E7"/>
    <w:rsid w:val="00F7289B"/>
    <w:rsid w:val="00F73656"/>
    <w:rsid w:val="00F759DE"/>
    <w:rsid w:val="00F772AD"/>
    <w:rsid w:val="00F804BA"/>
    <w:rsid w:val="00F816B2"/>
    <w:rsid w:val="00F84481"/>
    <w:rsid w:val="00F87E22"/>
    <w:rsid w:val="00F919F7"/>
    <w:rsid w:val="00F91CCD"/>
    <w:rsid w:val="00F93DC8"/>
    <w:rsid w:val="00F943CA"/>
    <w:rsid w:val="00F95199"/>
    <w:rsid w:val="00F953E2"/>
    <w:rsid w:val="00F96BBA"/>
    <w:rsid w:val="00F96D1D"/>
    <w:rsid w:val="00FA10AA"/>
    <w:rsid w:val="00FA1733"/>
    <w:rsid w:val="00FA3ECE"/>
    <w:rsid w:val="00FA43D2"/>
    <w:rsid w:val="00FA61B1"/>
    <w:rsid w:val="00FA63DF"/>
    <w:rsid w:val="00FA6A7D"/>
    <w:rsid w:val="00FA7F28"/>
    <w:rsid w:val="00FB025D"/>
    <w:rsid w:val="00FB2780"/>
    <w:rsid w:val="00FB37D8"/>
    <w:rsid w:val="00FB3B14"/>
    <w:rsid w:val="00FB3DA6"/>
    <w:rsid w:val="00FB5B5E"/>
    <w:rsid w:val="00FB7289"/>
    <w:rsid w:val="00FC15D5"/>
    <w:rsid w:val="00FC7E01"/>
    <w:rsid w:val="00FD3E16"/>
    <w:rsid w:val="00FD76A4"/>
    <w:rsid w:val="00FD7B6B"/>
    <w:rsid w:val="00FE188B"/>
    <w:rsid w:val="00FE32F1"/>
    <w:rsid w:val="00FE4FEF"/>
    <w:rsid w:val="00FE7D97"/>
    <w:rsid w:val="00FF1D43"/>
    <w:rsid w:val="00FF2420"/>
    <w:rsid w:val="00FF471D"/>
    <w:rsid w:val="00FF5D96"/>
    <w:rsid w:val="00FF795F"/>
    <w:rsid w:val="00FF7E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93185"/>
    <o:shapelayout v:ext="edit">
      <o:idmap v:ext="edit" data="1"/>
    </o:shapelayout>
  </w:shapeDefaults>
  <w:decimalSymbol w:val="."/>
  <w:listSeparator w:val=","/>
  <w14:docId w14:val="0192EB01"/>
  <w15:docId w15:val="{8D17C025-A031-4E70-B833-499AAC11A0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53FD"/>
    <w:pPr>
      <w:spacing w:after="0" w:line="240" w:lineRule="auto"/>
    </w:pPr>
  </w:style>
  <w:style w:type="paragraph" w:styleId="Heading1">
    <w:name w:val="heading 1"/>
    <w:basedOn w:val="Normal"/>
    <w:next w:val="2Body-Text"/>
    <w:link w:val="Heading1Char"/>
    <w:qFormat/>
    <w:rsid w:val="009E695F"/>
    <w:pPr>
      <w:keepNext/>
      <w:pageBreakBefore/>
      <w:numPr>
        <w:numId w:val="10"/>
      </w:numPr>
      <w:spacing w:before="200" w:after="200"/>
      <w:ind w:left="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ind w:left="72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E695F"/>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A11454"/>
    <w:pPr>
      <w:spacing w:after="360"/>
    </w:pPr>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uiPriority w:val="9"/>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semiHidden/>
    <w:rsid w:val="00922541"/>
    <w:rPr>
      <w:rFonts w:asciiTheme="majorHAnsi" w:eastAsia="Times New Roman" w:hAnsiTheme="majorHAnsi"/>
      <w:b/>
      <w:bCs/>
      <w:i/>
      <w:sz w:val="18"/>
    </w:rPr>
  </w:style>
  <w:style w:type="character" w:customStyle="1" w:styleId="Heading7Char">
    <w:name w:val="Heading 7 Char"/>
    <w:basedOn w:val="DefaultParagraphFont"/>
    <w:link w:val="Heading7"/>
    <w:semiHidden/>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semiHidden/>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41E05"/>
    <w:pPr>
      <w:spacing w:after="60"/>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uiPriority w:val="99"/>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rsid w:val="00FA7F28"/>
    <w:pPr>
      <w:tabs>
        <w:tab w:val="left" w:pos="2160"/>
        <w:tab w:val="right" w:leader="dot" w:pos="9360"/>
      </w:tabs>
      <w:ind w:left="2160" w:hanging="720"/>
    </w:pPr>
    <w:rPr>
      <w:rFonts w:cstheme="minorHAnsi"/>
      <w:iCs/>
      <w:sz w:val="20"/>
      <w:szCs w:val="20"/>
    </w:rPr>
  </w:style>
  <w:style w:type="paragraph" w:styleId="TOC4">
    <w:name w:val="toc 4"/>
    <w:basedOn w:val="Normal"/>
    <w:uiPriority w:val="39"/>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uiPriority w:val="39"/>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uiPriority w:val="39"/>
    <w:semiHidden/>
    <w:rsid w:val="00B65054"/>
    <w:pPr>
      <w:ind w:left="1000"/>
    </w:pPr>
    <w:rPr>
      <w:rFonts w:cstheme="minorHAnsi"/>
      <w:sz w:val="18"/>
      <w:szCs w:val="18"/>
    </w:rPr>
  </w:style>
  <w:style w:type="paragraph" w:styleId="TOC7">
    <w:name w:val="toc 7"/>
    <w:basedOn w:val="Normal"/>
    <w:next w:val="Normal"/>
    <w:autoRedefine/>
    <w:uiPriority w:val="39"/>
    <w:semiHidden/>
    <w:rsid w:val="00B65054"/>
    <w:pPr>
      <w:ind w:left="1200"/>
    </w:pPr>
    <w:rPr>
      <w:rFonts w:cstheme="minorHAnsi"/>
      <w:sz w:val="18"/>
      <w:szCs w:val="18"/>
    </w:rPr>
  </w:style>
  <w:style w:type="paragraph" w:styleId="TOC8">
    <w:name w:val="toc 8"/>
    <w:basedOn w:val="Normal"/>
    <w:next w:val="Normal"/>
    <w:autoRedefine/>
    <w:uiPriority w:val="39"/>
    <w:semiHidden/>
    <w:rsid w:val="00B65054"/>
    <w:pPr>
      <w:ind w:left="1400"/>
    </w:pPr>
    <w:rPr>
      <w:rFonts w:cstheme="minorHAnsi"/>
      <w:sz w:val="18"/>
      <w:szCs w:val="18"/>
    </w:rPr>
  </w:style>
  <w:style w:type="paragraph" w:styleId="TOC9">
    <w:name w:val="toc 9"/>
    <w:basedOn w:val="Normal"/>
    <w:next w:val="Normal"/>
    <w:autoRedefine/>
    <w:uiPriority w:val="39"/>
    <w:semiHidden/>
    <w:rsid w:val="00B65054"/>
    <w:pPr>
      <w:ind w:left="1600"/>
    </w:pPr>
    <w:rPr>
      <w:rFonts w:cstheme="minorHAnsi"/>
      <w:sz w:val="18"/>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basedOn w:val="Normal"/>
    <w:link w:val="HeaderChar"/>
    <w:semiHidden/>
    <w:rsid w:val="007F75A5"/>
    <w:pPr>
      <w:tabs>
        <w:tab w:val="center" w:pos="4680"/>
        <w:tab w:val="right" w:pos="9360"/>
      </w:tabs>
    </w:pPr>
  </w:style>
  <w:style w:type="character" w:customStyle="1" w:styleId="HeaderChar">
    <w:name w:val="Header Char"/>
    <w:basedOn w:val="DefaultParagraphFont"/>
    <w:link w:val="Header"/>
    <w:semiHidden/>
    <w:rsid w:val="003A3893"/>
  </w:style>
  <w:style w:type="paragraph" w:styleId="Footer">
    <w:name w:val="footer"/>
    <w:basedOn w:val="Normal"/>
    <w:link w:val="FooterChar"/>
    <w:uiPriority w:val="99"/>
    <w:semiHidden/>
    <w:rsid w:val="007F75A5"/>
    <w:pPr>
      <w:tabs>
        <w:tab w:val="center" w:pos="4680"/>
        <w:tab w:val="right" w:pos="9360"/>
      </w:tabs>
    </w:pPr>
  </w:style>
  <w:style w:type="character" w:customStyle="1" w:styleId="FooterChar">
    <w:name w:val="Footer Char"/>
    <w:basedOn w:val="DefaultParagraphFont"/>
    <w:link w:val="Footer"/>
    <w:uiPriority w:val="99"/>
    <w:semiHidden/>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customStyle="1" w:styleId="FEMATable">
    <w:name w:val="FEMA Table"/>
    <w:basedOn w:val="TableNormal"/>
    <w:uiPriority w:val="99"/>
    <w:rsid w:val="009F6E0A"/>
    <w:pPr>
      <w:spacing w:after="0" w:line="240" w:lineRule="auto"/>
    </w:pPr>
    <w:rPr>
      <w:sz w:val="20"/>
    </w:rPr>
    <w:tblPr>
      <w:tblStyleRowBandSize w:val="1"/>
      <w:tbl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insideH w:val="single" w:sz="4" w:space="0" w:color="3381BD" w:themeColor="accent5" w:themeShade="80"/>
        <w:insideV w:val="single" w:sz="4" w:space="0" w:color="3381BD" w:themeColor="accent5" w:themeShade="80"/>
      </w:tblBorders>
    </w:tblPr>
    <w:tcPr>
      <w:shd w:val="clear" w:color="auto" w:fill="auto"/>
    </w:tcPr>
    <w:tblStylePr w:type="firstRow">
      <w:pPr>
        <w:jc w:val="center"/>
      </w:pPr>
      <w:rPr>
        <w:rFonts w:asciiTheme="minorHAnsi" w:hAnsiTheme="minorHAnsi"/>
        <w:b/>
        <w:sz w:val="20"/>
      </w:rPr>
      <w:tblPr/>
      <w:tcPr>
        <w:shd w:val="clear" w:color="auto" w:fill="233972" w:themeFill="accent1"/>
        <w:vAlign w:val="bottom"/>
      </w:tcPr>
    </w:tblStylePr>
    <w:tblStylePr w:type="band1Horz">
      <w:tblPr/>
      <w:tcPr>
        <w:shd w:val="clear" w:color="auto" w:fill="E9F2F9" w:themeFill="accent5"/>
      </w:tcPr>
    </w:tblStylePr>
  </w:style>
  <w:style w:type="table" w:styleId="TableGrid">
    <w:name w:val="Table Grid"/>
    <w:basedOn w:val="TableNormal"/>
    <w:uiPriority w:val="59"/>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311074"/>
    <w:pPr>
      <w:tabs>
        <w:tab w:val="right" w:leader="dot" w:pos="9350"/>
      </w:tabs>
    </w:pPr>
    <w:rPr>
      <w:noProof/>
    </w:rPr>
  </w:style>
  <w:style w:type="character" w:styleId="CommentReference">
    <w:name w:val="annotation reference"/>
    <w:basedOn w:val="DefaultParagraphFont"/>
    <w:uiPriority w:val="99"/>
    <w:semiHidden/>
    <w:unhideWhenUsed/>
    <w:rsid w:val="00CB4C76"/>
    <w:rPr>
      <w:sz w:val="16"/>
      <w:szCs w:val="16"/>
    </w:rPr>
  </w:style>
  <w:style w:type="paragraph" w:styleId="CommentText">
    <w:name w:val="annotation text"/>
    <w:basedOn w:val="Normal"/>
    <w:link w:val="CommentTextChar"/>
    <w:uiPriority w:val="99"/>
    <w:semiHidden/>
    <w:unhideWhenUsed/>
    <w:rsid w:val="00CB4C76"/>
    <w:rPr>
      <w:sz w:val="20"/>
      <w:szCs w:val="20"/>
    </w:rPr>
  </w:style>
  <w:style w:type="character" w:customStyle="1" w:styleId="CommentTextChar">
    <w:name w:val="Comment Text Char"/>
    <w:basedOn w:val="DefaultParagraphFont"/>
    <w:link w:val="CommentText"/>
    <w:uiPriority w:val="99"/>
    <w:semiHidden/>
    <w:rsid w:val="00CB4C76"/>
    <w:rPr>
      <w:sz w:val="20"/>
      <w:szCs w:val="20"/>
    </w:rPr>
  </w:style>
  <w:style w:type="paragraph" w:styleId="CommentSubject">
    <w:name w:val="annotation subject"/>
    <w:basedOn w:val="CommentText"/>
    <w:next w:val="CommentText"/>
    <w:link w:val="CommentSubjectChar"/>
    <w:uiPriority w:val="99"/>
    <w:semiHidden/>
    <w:unhideWhenUsed/>
    <w:rsid w:val="00CB4C76"/>
    <w:rPr>
      <w:b/>
      <w:bCs/>
    </w:rPr>
  </w:style>
  <w:style w:type="character" w:customStyle="1" w:styleId="CommentSubjectChar">
    <w:name w:val="Comment Subject Char"/>
    <w:basedOn w:val="CommentTextChar"/>
    <w:link w:val="CommentSubject"/>
    <w:uiPriority w:val="99"/>
    <w:semiHidden/>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table" w:styleId="MediumShading1">
    <w:name w:val="Medium Shading 1"/>
    <w:basedOn w:val="TableNormal"/>
    <w:uiPriority w:val="63"/>
    <w:rsid w:val="00C05AA7"/>
    <w:pPr>
      <w:spacing w:after="0" w:line="240" w:lineRule="auto"/>
    </w:pPr>
    <w:tblPr>
      <w:tblStyleRowBandSize w:val="1"/>
      <w:tblStyleColBandSize w:val="1"/>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2Vert">
      <w:tblPr/>
      <w:tcPr>
        <w:tcBorders>
          <w:top w:val="nil"/>
          <w:left w:val="nil"/>
          <w:bottom w:val="nil"/>
          <w:right w:val="nil"/>
          <w:insideH w:val="nil"/>
          <w:insideV w:val="nil"/>
        </w:tcBorders>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1CoverTitleL1">
    <w:name w:val="1 Cover Title L1"/>
    <w:basedOn w:val="Normal"/>
    <w:next w:val="1CoverTextL1"/>
    <w:qFormat/>
    <w:rsid w:val="00C05AA7"/>
    <w:pPr>
      <w:spacing w:before="2000"/>
    </w:pPr>
    <w:rPr>
      <w:color w:val="233972" w:themeColor="accent1"/>
      <w:sz w:val="56"/>
      <w:szCs w:val="52"/>
    </w:rPr>
  </w:style>
  <w:style w:type="paragraph" w:styleId="ListParagraph">
    <w:name w:val="List Paragraph"/>
    <w:basedOn w:val="Normal"/>
    <w:uiPriority w:val="34"/>
    <w:qFormat/>
    <w:rsid w:val="00C05AA7"/>
    <w:pPr>
      <w:ind w:left="720"/>
      <w:contextualSpacing/>
    </w:pPr>
  </w:style>
  <w:style w:type="paragraph" w:customStyle="1" w:styleId="Default">
    <w:name w:val="Default"/>
    <w:rsid w:val="00C05AA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HeaderNoLine">
    <w:name w:val="1 Header No Line"/>
    <w:basedOn w:val="1Footer8pt"/>
    <w:qFormat/>
    <w:rsid w:val="00187577"/>
    <w:pPr>
      <w:tabs>
        <w:tab w:val="right" w:pos="9000"/>
      </w:tabs>
    </w:pPr>
    <w:rPr>
      <w:color w:val="233972" w:themeColor="accent1"/>
    </w:rPr>
  </w:style>
  <w:style w:type="paragraph" w:customStyle="1" w:styleId="Normal2">
    <w:name w:val="Normal2"/>
    <w:basedOn w:val="Normal"/>
    <w:link w:val="Normal2Char"/>
    <w:qFormat/>
    <w:rsid w:val="00BC5287"/>
    <w:pPr>
      <w:spacing w:after="120" w:line="264" w:lineRule="auto"/>
      <w:ind w:left="900"/>
      <w:jc w:val="both"/>
    </w:pPr>
    <w:rPr>
      <w:rFonts w:ascii="Times" w:hAnsi="Times"/>
    </w:rPr>
  </w:style>
  <w:style w:type="character" w:customStyle="1" w:styleId="Normal2Char">
    <w:name w:val="Normal2 Char"/>
    <w:basedOn w:val="DefaultParagraphFont"/>
    <w:link w:val="Normal2"/>
    <w:rsid w:val="00BC5287"/>
    <w:rPr>
      <w:rFonts w:ascii="Times" w:hAnsi="Times"/>
    </w:rPr>
  </w:style>
  <w:style w:type="paragraph" w:styleId="Bibliography">
    <w:name w:val="Bibliography"/>
    <w:basedOn w:val="Normal"/>
    <w:next w:val="Normal"/>
    <w:uiPriority w:val="37"/>
    <w:semiHidden/>
    <w:unhideWhenUsed/>
    <w:rsid w:val="00825BA9"/>
  </w:style>
  <w:style w:type="paragraph" w:styleId="BlockText">
    <w:name w:val="Block Text"/>
    <w:basedOn w:val="Normal"/>
    <w:uiPriority w:val="99"/>
    <w:semiHidden/>
    <w:unhideWhenUsed/>
    <w:rsid w:val="00825BA9"/>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
    <w:name w:val="Body Text"/>
    <w:basedOn w:val="Normal"/>
    <w:link w:val="BodyTextChar"/>
    <w:unhideWhenUsed/>
    <w:rsid w:val="00825BA9"/>
    <w:pPr>
      <w:spacing w:after="120"/>
    </w:pPr>
  </w:style>
  <w:style w:type="character" w:customStyle="1" w:styleId="BodyTextChar">
    <w:name w:val="Body Text Char"/>
    <w:basedOn w:val="DefaultParagraphFont"/>
    <w:link w:val="BodyText"/>
    <w:uiPriority w:val="99"/>
    <w:rsid w:val="00825BA9"/>
  </w:style>
  <w:style w:type="paragraph" w:styleId="BodyText2">
    <w:name w:val="Body Text 2"/>
    <w:basedOn w:val="Normal"/>
    <w:link w:val="BodyText2Char"/>
    <w:uiPriority w:val="99"/>
    <w:semiHidden/>
    <w:unhideWhenUsed/>
    <w:rsid w:val="00825BA9"/>
    <w:pPr>
      <w:spacing w:after="120" w:line="480" w:lineRule="auto"/>
    </w:pPr>
  </w:style>
  <w:style w:type="character" w:customStyle="1" w:styleId="BodyText2Char">
    <w:name w:val="Body Text 2 Char"/>
    <w:basedOn w:val="DefaultParagraphFont"/>
    <w:link w:val="BodyText2"/>
    <w:uiPriority w:val="99"/>
    <w:semiHidden/>
    <w:rsid w:val="00825BA9"/>
  </w:style>
  <w:style w:type="paragraph" w:styleId="BodyText3">
    <w:name w:val="Body Text 3"/>
    <w:basedOn w:val="Normal"/>
    <w:link w:val="BodyText3Char"/>
    <w:uiPriority w:val="99"/>
    <w:semiHidden/>
    <w:unhideWhenUsed/>
    <w:rsid w:val="00825BA9"/>
    <w:pPr>
      <w:spacing w:after="120"/>
    </w:pPr>
    <w:rPr>
      <w:sz w:val="16"/>
      <w:szCs w:val="16"/>
    </w:rPr>
  </w:style>
  <w:style w:type="character" w:customStyle="1" w:styleId="BodyText3Char">
    <w:name w:val="Body Text 3 Char"/>
    <w:basedOn w:val="DefaultParagraphFont"/>
    <w:link w:val="BodyText3"/>
    <w:uiPriority w:val="99"/>
    <w:semiHidden/>
    <w:rsid w:val="00825BA9"/>
    <w:rPr>
      <w:sz w:val="16"/>
      <w:szCs w:val="16"/>
    </w:rPr>
  </w:style>
  <w:style w:type="paragraph" w:styleId="BodyTextFirstIndent">
    <w:name w:val="Body Text First Indent"/>
    <w:basedOn w:val="BodyText"/>
    <w:link w:val="BodyTextFirstIndentChar"/>
    <w:uiPriority w:val="99"/>
    <w:semiHidden/>
    <w:unhideWhenUsed/>
    <w:rsid w:val="00825BA9"/>
    <w:pPr>
      <w:spacing w:after="0"/>
      <w:ind w:firstLine="360"/>
    </w:pPr>
  </w:style>
  <w:style w:type="character" w:customStyle="1" w:styleId="BodyTextFirstIndentChar">
    <w:name w:val="Body Text First Indent Char"/>
    <w:basedOn w:val="BodyTextChar"/>
    <w:link w:val="BodyTextFirstIndent"/>
    <w:uiPriority w:val="99"/>
    <w:semiHidden/>
    <w:rsid w:val="00825BA9"/>
  </w:style>
  <w:style w:type="paragraph" w:styleId="BodyTextIndent">
    <w:name w:val="Body Text Indent"/>
    <w:basedOn w:val="Normal"/>
    <w:link w:val="BodyTextIndentChar"/>
    <w:uiPriority w:val="99"/>
    <w:semiHidden/>
    <w:unhideWhenUsed/>
    <w:rsid w:val="00825BA9"/>
    <w:pPr>
      <w:spacing w:after="120"/>
      <w:ind w:left="360"/>
    </w:pPr>
  </w:style>
  <w:style w:type="character" w:customStyle="1" w:styleId="BodyTextIndentChar">
    <w:name w:val="Body Text Indent Char"/>
    <w:basedOn w:val="DefaultParagraphFont"/>
    <w:link w:val="BodyTextIndent"/>
    <w:uiPriority w:val="99"/>
    <w:semiHidden/>
    <w:rsid w:val="00825BA9"/>
  </w:style>
  <w:style w:type="paragraph" w:styleId="BodyTextFirstIndent2">
    <w:name w:val="Body Text First Indent 2"/>
    <w:basedOn w:val="BodyTextIndent"/>
    <w:link w:val="BodyTextFirstIndent2Char"/>
    <w:uiPriority w:val="99"/>
    <w:semiHidden/>
    <w:unhideWhenUsed/>
    <w:rsid w:val="00825BA9"/>
    <w:pPr>
      <w:spacing w:after="0"/>
      <w:ind w:firstLine="360"/>
    </w:pPr>
  </w:style>
  <w:style w:type="character" w:customStyle="1" w:styleId="BodyTextFirstIndent2Char">
    <w:name w:val="Body Text First Indent 2 Char"/>
    <w:basedOn w:val="BodyTextIndentChar"/>
    <w:link w:val="BodyTextFirstIndent2"/>
    <w:uiPriority w:val="99"/>
    <w:semiHidden/>
    <w:rsid w:val="00825BA9"/>
  </w:style>
  <w:style w:type="paragraph" w:styleId="BodyTextIndent2">
    <w:name w:val="Body Text Indent 2"/>
    <w:basedOn w:val="Normal"/>
    <w:link w:val="BodyTextIndent2Char"/>
    <w:uiPriority w:val="99"/>
    <w:semiHidden/>
    <w:unhideWhenUsed/>
    <w:rsid w:val="00825BA9"/>
    <w:pPr>
      <w:spacing w:after="120" w:line="480" w:lineRule="auto"/>
      <w:ind w:left="360"/>
    </w:pPr>
  </w:style>
  <w:style w:type="character" w:customStyle="1" w:styleId="BodyTextIndent2Char">
    <w:name w:val="Body Text Indent 2 Char"/>
    <w:basedOn w:val="DefaultParagraphFont"/>
    <w:link w:val="BodyTextIndent2"/>
    <w:uiPriority w:val="99"/>
    <w:semiHidden/>
    <w:rsid w:val="00825BA9"/>
  </w:style>
  <w:style w:type="paragraph" w:styleId="BodyTextIndent3">
    <w:name w:val="Body Text Indent 3"/>
    <w:basedOn w:val="Normal"/>
    <w:link w:val="BodyTextIndent3Char"/>
    <w:uiPriority w:val="99"/>
    <w:semiHidden/>
    <w:unhideWhenUsed/>
    <w:rsid w:val="00825BA9"/>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825BA9"/>
    <w:rPr>
      <w:sz w:val="16"/>
      <w:szCs w:val="16"/>
    </w:rPr>
  </w:style>
  <w:style w:type="paragraph" w:styleId="Closing">
    <w:name w:val="Closing"/>
    <w:basedOn w:val="Normal"/>
    <w:link w:val="ClosingChar"/>
    <w:uiPriority w:val="99"/>
    <w:semiHidden/>
    <w:unhideWhenUsed/>
    <w:rsid w:val="00825BA9"/>
    <w:pPr>
      <w:ind w:left="4320"/>
    </w:pPr>
  </w:style>
  <w:style w:type="character" w:customStyle="1" w:styleId="ClosingChar">
    <w:name w:val="Closing Char"/>
    <w:basedOn w:val="DefaultParagraphFont"/>
    <w:link w:val="Closing"/>
    <w:uiPriority w:val="99"/>
    <w:semiHidden/>
    <w:rsid w:val="00825BA9"/>
  </w:style>
  <w:style w:type="paragraph" w:styleId="Date">
    <w:name w:val="Date"/>
    <w:basedOn w:val="Normal"/>
    <w:next w:val="Normal"/>
    <w:link w:val="DateChar"/>
    <w:uiPriority w:val="99"/>
    <w:semiHidden/>
    <w:unhideWhenUsed/>
    <w:rsid w:val="00825BA9"/>
  </w:style>
  <w:style w:type="character" w:customStyle="1" w:styleId="DateChar">
    <w:name w:val="Date Char"/>
    <w:basedOn w:val="DefaultParagraphFont"/>
    <w:link w:val="Date"/>
    <w:uiPriority w:val="99"/>
    <w:semiHidden/>
    <w:rsid w:val="00825BA9"/>
  </w:style>
  <w:style w:type="paragraph" w:styleId="DocumentMap">
    <w:name w:val="Document Map"/>
    <w:basedOn w:val="Normal"/>
    <w:link w:val="DocumentMapChar"/>
    <w:uiPriority w:val="99"/>
    <w:semiHidden/>
    <w:unhideWhenUsed/>
    <w:rsid w:val="00825BA9"/>
    <w:rPr>
      <w:rFonts w:ascii="Tahoma" w:hAnsi="Tahoma" w:cs="Tahoma"/>
      <w:sz w:val="16"/>
      <w:szCs w:val="16"/>
    </w:rPr>
  </w:style>
  <w:style w:type="character" w:customStyle="1" w:styleId="DocumentMapChar">
    <w:name w:val="Document Map Char"/>
    <w:basedOn w:val="DefaultParagraphFont"/>
    <w:link w:val="DocumentMap"/>
    <w:uiPriority w:val="99"/>
    <w:semiHidden/>
    <w:rsid w:val="00825BA9"/>
    <w:rPr>
      <w:rFonts w:ascii="Tahoma" w:hAnsi="Tahoma" w:cs="Tahoma"/>
      <w:sz w:val="16"/>
      <w:szCs w:val="16"/>
    </w:rPr>
  </w:style>
  <w:style w:type="paragraph" w:styleId="E-mailSignature">
    <w:name w:val="E-mail Signature"/>
    <w:basedOn w:val="Normal"/>
    <w:link w:val="E-mailSignatureChar"/>
    <w:uiPriority w:val="99"/>
    <w:semiHidden/>
    <w:unhideWhenUsed/>
    <w:rsid w:val="00825BA9"/>
  </w:style>
  <w:style w:type="character" w:customStyle="1" w:styleId="E-mailSignatureChar">
    <w:name w:val="E-mail Signature Char"/>
    <w:basedOn w:val="DefaultParagraphFont"/>
    <w:link w:val="E-mailSignature"/>
    <w:uiPriority w:val="99"/>
    <w:semiHidden/>
    <w:rsid w:val="00825BA9"/>
  </w:style>
  <w:style w:type="paragraph" w:styleId="EndnoteText">
    <w:name w:val="endnote text"/>
    <w:basedOn w:val="Normal"/>
    <w:link w:val="EndnoteTextChar"/>
    <w:uiPriority w:val="99"/>
    <w:semiHidden/>
    <w:unhideWhenUsed/>
    <w:rsid w:val="00825BA9"/>
    <w:rPr>
      <w:sz w:val="20"/>
      <w:szCs w:val="20"/>
    </w:rPr>
  </w:style>
  <w:style w:type="character" w:customStyle="1" w:styleId="EndnoteTextChar">
    <w:name w:val="Endnote Text Char"/>
    <w:basedOn w:val="DefaultParagraphFont"/>
    <w:link w:val="EndnoteText"/>
    <w:uiPriority w:val="99"/>
    <w:semiHidden/>
    <w:rsid w:val="00825BA9"/>
    <w:rPr>
      <w:sz w:val="20"/>
      <w:szCs w:val="20"/>
    </w:rPr>
  </w:style>
  <w:style w:type="paragraph" w:styleId="EnvelopeAddress">
    <w:name w:val="envelope address"/>
    <w:basedOn w:val="Normal"/>
    <w:uiPriority w:val="99"/>
    <w:semiHidden/>
    <w:unhideWhenUsed/>
    <w:rsid w:val="00825BA9"/>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25BA9"/>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825BA9"/>
    <w:rPr>
      <w:sz w:val="20"/>
      <w:szCs w:val="20"/>
    </w:rPr>
  </w:style>
  <w:style w:type="character" w:customStyle="1" w:styleId="FootnoteTextChar">
    <w:name w:val="Footnote Text Char"/>
    <w:basedOn w:val="DefaultParagraphFont"/>
    <w:link w:val="FootnoteText"/>
    <w:uiPriority w:val="99"/>
    <w:semiHidden/>
    <w:rsid w:val="00825BA9"/>
    <w:rPr>
      <w:sz w:val="20"/>
      <w:szCs w:val="20"/>
    </w:rPr>
  </w:style>
  <w:style w:type="paragraph" w:styleId="HTMLAddress">
    <w:name w:val="HTML Address"/>
    <w:basedOn w:val="Normal"/>
    <w:link w:val="HTMLAddressChar"/>
    <w:uiPriority w:val="99"/>
    <w:semiHidden/>
    <w:unhideWhenUsed/>
    <w:rsid w:val="00825BA9"/>
    <w:rPr>
      <w:i/>
      <w:iCs/>
    </w:rPr>
  </w:style>
  <w:style w:type="character" w:customStyle="1" w:styleId="HTMLAddressChar">
    <w:name w:val="HTML Address Char"/>
    <w:basedOn w:val="DefaultParagraphFont"/>
    <w:link w:val="HTMLAddress"/>
    <w:uiPriority w:val="99"/>
    <w:semiHidden/>
    <w:rsid w:val="00825BA9"/>
    <w:rPr>
      <w:i/>
      <w:iCs/>
    </w:rPr>
  </w:style>
  <w:style w:type="paragraph" w:styleId="HTMLPreformatted">
    <w:name w:val="HTML Preformatted"/>
    <w:basedOn w:val="Normal"/>
    <w:link w:val="HTMLPreformattedChar"/>
    <w:uiPriority w:val="99"/>
    <w:semiHidden/>
    <w:unhideWhenUsed/>
    <w:rsid w:val="00825BA9"/>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25BA9"/>
    <w:rPr>
      <w:rFonts w:ascii="Consolas" w:hAnsi="Consolas"/>
      <w:sz w:val="20"/>
      <w:szCs w:val="20"/>
    </w:rPr>
  </w:style>
  <w:style w:type="paragraph" w:styleId="Index1">
    <w:name w:val="index 1"/>
    <w:basedOn w:val="Normal"/>
    <w:next w:val="Normal"/>
    <w:autoRedefine/>
    <w:uiPriority w:val="99"/>
    <w:semiHidden/>
    <w:unhideWhenUsed/>
    <w:rsid w:val="00825BA9"/>
    <w:pPr>
      <w:ind w:left="220" w:hanging="220"/>
    </w:pPr>
  </w:style>
  <w:style w:type="paragraph" w:styleId="Index2">
    <w:name w:val="index 2"/>
    <w:basedOn w:val="Normal"/>
    <w:next w:val="Normal"/>
    <w:autoRedefine/>
    <w:uiPriority w:val="99"/>
    <w:semiHidden/>
    <w:unhideWhenUsed/>
    <w:rsid w:val="00825BA9"/>
    <w:pPr>
      <w:ind w:left="440" w:hanging="220"/>
    </w:pPr>
  </w:style>
  <w:style w:type="paragraph" w:styleId="Index3">
    <w:name w:val="index 3"/>
    <w:basedOn w:val="Normal"/>
    <w:next w:val="Normal"/>
    <w:autoRedefine/>
    <w:uiPriority w:val="99"/>
    <w:semiHidden/>
    <w:unhideWhenUsed/>
    <w:rsid w:val="00825BA9"/>
    <w:pPr>
      <w:ind w:left="660" w:hanging="220"/>
    </w:pPr>
  </w:style>
  <w:style w:type="paragraph" w:styleId="Index4">
    <w:name w:val="index 4"/>
    <w:basedOn w:val="Normal"/>
    <w:next w:val="Normal"/>
    <w:autoRedefine/>
    <w:uiPriority w:val="99"/>
    <w:semiHidden/>
    <w:unhideWhenUsed/>
    <w:rsid w:val="00825BA9"/>
    <w:pPr>
      <w:ind w:left="880" w:hanging="220"/>
    </w:pPr>
  </w:style>
  <w:style w:type="paragraph" w:styleId="Index5">
    <w:name w:val="index 5"/>
    <w:basedOn w:val="Normal"/>
    <w:next w:val="Normal"/>
    <w:autoRedefine/>
    <w:uiPriority w:val="99"/>
    <w:semiHidden/>
    <w:unhideWhenUsed/>
    <w:rsid w:val="00825BA9"/>
    <w:pPr>
      <w:ind w:left="1100" w:hanging="220"/>
    </w:pPr>
  </w:style>
  <w:style w:type="paragraph" w:styleId="Index6">
    <w:name w:val="index 6"/>
    <w:basedOn w:val="Normal"/>
    <w:next w:val="Normal"/>
    <w:autoRedefine/>
    <w:uiPriority w:val="99"/>
    <w:semiHidden/>
    <w:unhideWhenUsed/>
    <w:rsid w:val="00825BA9"/>
    <w:pPr>
      <w:ind w:left="1320" w:hanging="220"/>
    </w:pPr>
  </w:style>
  <w:style w:type="paragraph" w:styleId="Index7">
    <w:name w:val="index 7"/>
    <w:basedOn w:val="Normal"/>
    <w:next w:val="Normal"/>
    <w:autoRedefine/>
    <w:uiPriority w:val="99"/>
    <w:semiHidden/>
    <w:unhideWhenUsed/>
    <w:rsid w:val="00825BA9"/>
    <w:pPr>
      <w:ind w:left="1540" w:hanging="220"/>
    </w:pPr>
  </w:style>
  <w:style w:type="paragraph" w:styleId="Index8">
    <w:name w:val="index 8"/>
    <w:basedOn w:val="Normal"/>
    <w:next w:val="Normal"/>
    <w:autoRedefine/>
    <w:uiPriority w:val="99"/>
    <w:semiHidden/>
    <w:unhideWhenUsed/>
    <w:rsid w:val="00825BA9"/>
    <w:pPr>
      <w:ind w:left="1760" w:hanging="220"/>
    </w:pPr>
  </w:style>
  <w:style w:type="paragraph" w:styleId="Index9">
    <w:name w:val="index 9"/>
    <w:basedOn w:val="Normal"/>
    <w:next w:val="Normal"/>
    <w:autoRedefine/>
    <w:uiPriority w:val="99"/>
    <w:semiHidden/>
    <w:unhideWhenUsed/>
    <w:rsid w:val="00825BA9"/>
    <w:pPr>
      <w:ind w:left="1980" w:hanging="220"/>
    </w:pPr>
  </w:style>
  <w:style w:type="paragraph" w:styleId="IndexHeading">
    <w:name w:val="index heading"/>
    <w:basedOn w:val="Normal"/>
    <w:next w:val="Index1"/>
    <w:uiPriority w:val="99"/>
    <w:semiHidden/>
    <w:unhideWhenUsed/>
    <w:rsid w:val="00825BA9"/>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825BA9"/>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825BA9"/>
    <w:rPr>
      <w:b/>
      <w:bCs/>
      <w:i/>
      <w:iCs/>
      <w:color w:val="233972" w:themeColor="accent1"/>
    </w:rPr>
  </w:style>
  <w:style w:type="paragraph" w:styleId="List">
    <w:name w:val="List"/>
    <w:basedOn w:val="Normal"/>
    <w:uiPriority w:val="99"/>
    <w:semiHidden/>
    <w:unhideWhenUsed/>
    <w:rsid w:val="00825BA9"/>
    <w:pPr>
      <w:ind w:left="360" w:hanging="360"/>
      <w:contextualSpacing/>
    </w:pPr>
  </w:style>
  <w:style w:type="paragraph" w:styleId="List2">
    <w:name w:val="List 2"/>
    <w:basedOn w:val="Normal"/>
    <w:uiPriority w:val="99"/>
    <w:semiHidden/>
    <w:unhideWhenUsed/>
    <w:rsid w:val="00825BA9"/>
    <w:pPr>
      <w:ind w:left="720" w:hanging="360"/>
      <w:contextualSpacing/>
    </w:pPr>
  </w:style>
  <w:style w:type="paragraph" w:styleId="List3">
    <w:name w:val="List 3"/>
    <w:basedOn w:val="Normal"/>
    <w:uiPriority w:val="99"/>
    <w:semiHidden/>
    <w:unhideWhenUsed/>
    <w:rsid w:val="00825BA9"/>
    <w:pPr>
      <w:ind w:left="1080" w:hanging="360"/>
      <w:contextualSpacing/>
    </w:pPr>
  </w:style>
  <w:style w:type="paragraph" w:styleId="List4">
    <w:name w:val="List 4"/>
    <w:basedOn w:val="Normal"/>
    <w:uiPriority w:val="99"/>
    <w:semiHidden/>
    <w:unhideWhenUsed/>
    <w:rsid w:val="00825BA9"/>
    <w:pPr>
      <w:ind w:left="1440" w:hanging="360"/>
      <w:contextualSpacing/>
    </w:pPr>
  </w:style>
  <w:style w:type="paragraph" w:styleId="List5">
    <w:name w:val="List 5"/>
    <w:basedOn w:val="Normal"/>
    <w:uiPriority w:val="99"/>
    <w:semiHidden/>
    <w:unhideWhenUsed/>
    <w:rsid w:val="00825BA9"/>
    <w:pPr>
      <w:ind w:left="1800" w:hanging="360"/>
      <w:contextualSpacing/>
    </w:pPr>
  </w:style>
  <w:style w:type="paragraph" w:styleId="ListBullet">
    <w:name w:val="List Bullet"/>
    <w:basedOn w:val="Normal"/>
    <w:unhideWhenUsed/>
    <w:rsid w:val="00825BA9"/>
    <w:pPr>
      <w:numPr>
        <w:numId w:val="27"/>
      </w:numPr>
      <w:contextualSpacing/>
    </w:pPr>
  </w:style>
  <w:style w:type="paragraph" w:styleId="ListBullet2">
    <w:name w:val="List Bullet 2"/>
    <w:basedOn w:val="Normal"/>
    <w:uiPriority w:val="99"/>
    <w:semiHidden/>
    <w:unhideWhenUsed/>
    <w:rsid w:val="00825BA9"/>
    <w:pPr>
      <w:numPr>
        <w:numId w:val="28"/>
      </w:numPr>
      <w:contextualSpacing/>
    </w:pPr>
  </w:style>
  <w:style w:type="paragraph" w:styleId="ListBullet3">
    <w:name w:val="List Bullet 3"/>
    <w:basedOn w:val="Normal"/>
    <w:uiPriority w:val="99"/>
    <w:semiHidden/>
    <w:unhideWhenUsed/>
    <w:rsid w:val="00825BA9"/>
    <w:pPr>
      <w:numPr>
        <w:numId w:val="29"/>
      </w:numPr>
      <w:contextualSpacing/>
    </w:pPr>
  </w:style>
  <w:style w:type="paragraph" w:styleId="ListBullet4">
    <w:name w:val="List Bullet 4"/>
    <w:basedOn w:val="Normal"/>
    <w:uiPriority w:val="99"/>
    <w:semiHidden/>
    <w:unhideWhenUsed/>
    <w:rsid w:val="00825BA9"/>
    <w:pPr>
      <w:numPr>
        <w:numId w:val="30"/>
      </w:numPr>
      <w:contextualSpacing/>
    </w:pPr>
  </w:style>
  <w:style w:type="paragraph" w:styleId="ListBullet5">
    <w:name w:val="List Bullet 5"/>
    <w:basedOn w:val="Normal"/>
    <w:uiPriority w:val="99"/>
    <w:semiHidden/>
    <w:unhideWhenUsed/>
    <w:rsid w:val="00825BA9"/>
    <w:pPr>
      <w:numPr>
        <w:numId w:val="31"/>
      </w:numPr>
      <w:contextualSpacing/>
    </w:pPr>
  </w:style>
  <w:style w:type="paragraph" w:styleId="ListContinue">
    <w:name w:val="List Continue"/>
    <w:basedOn w:val="Normal"/>
    <w:uiPriority w:val="99"/>
    <w:semiHidden/>
    <w:unhideWhenUsed/>
    <w:rsid w:val="00825BA9"/>
    <w:pPr>
      <w:spacing w:after="120"/>
      <w:ind w:left="360"/>
      <w:contextualSpacing/>
    </w:pPr>
  </w:style>
  <w:style w:type="paragraph" w:styleId="ListContinue2">
    <w:name w:val="List Continue 2"/>
    <w:basedOn w:val="Normal"/>
    <w:uiPriority w:val="99"/>
    <w:semiHidden/>
    <w:unhideWhenUsed/>
    <w:rsid w:val="00825BA9"/>
    <w:pPr>
      <w:spacing w:after="120"/>
      <w:ind w:left="720"/>
      <w:contextualSpacing/>
    </w:pPr>
  </w:style>
  <w:style w:type="paragraph" w:styleId="ListContinue3">
    <w:name w:val="List Continue 3"/>
    <w:basedOn w:val="Normal"/>
    <w:uiPriority w:val="99"/>
    <w:semiHidden/>
    <w:unhideWhenUsed/>
    <w:rsid w:val="00825BA9"/>
    <w:pPr>
      <w:spacing w:after="120"/>
      <w:ind w:left="1080"/>
      <w:contextualSpacing/>
    </w:pPr>
  </w:style>
  <w:style w:type="paragraph" w:styleId="ListContinue4">
    <w:name w:val="List Continue 4"/>
    <w:basedOn w:val="Normal"/>
    <w:uiPriority w:val="99"/>
    <w:semiHidden/>
    <w:unhideWhenUsed/>
    <w:rsid w:val="00825BA9"/>
    <w:pPr>
      <w:spacing w:after="120"/>
      <w:ind w:left="1440"/>
      <w:contextualSpacing/>
    </w:pPr>
  </w:style>
  <w:style w:type="paragraph" w:styleId="ListContinue5">
    <w:name w:val="List Continue 5"/>
    <w:basedOn w:val="Normal"/>
    <w:uiPriority w:val="99"/>
    <w:semiHidden/>
    <w:unhideWhenUsed/>
    <w:rsid w:val="00825BA9"/>
    <w:pPr>
      <w:spacing w:after="120"/>
      <w:ind w:left="1800"/>
      <w:contextualSpacing/>
    </w:pPr>
  </w:style>
  <w:style w:type="paragraph" w:styleId="ListNumber">
    <w:name w:val="List Number"/>
    <w:basedOn w:val="Normal"/>
    <w:unhideWhenUsed/>
    <w:rsid w:val="00825BA9"/>
    <w:pPr>
      <w:numPr>
        <w:numId w:val="32"/>
      </w:numPr>
      <w:contextualSpacing/>
    </w:pPr>
  </w:style>
  <w:style w:type="paragraph" w:styleId="ListNumber2">
    <w:name w:val="List Number 2"/>
    <w:basedOn w:val="Normal"/>
    <w:uiPriority w:val="99"/>
    <w:semiHidden/>
    <w:unhideWhenUsed/>
    <w:rsid w:val="00825BA9"/>
    <w:pPr>
      <w:numPr>
        <w:numId w:val="33"/>
      </w:numPr>
      <w:contextualSpacing/>
    </w:pPr>
  </w:style>
  <w:style w:type="paragraph" w:styleId="ListNumber3">
    <w:name w:val="List Number 3"/>
    <w:basedOn w:val="Normal"/>
    <w:uiPriority w:val="99"/>
    <w:semiHidden/>
    <w:unhideWhenUsed/>
    <w:rsid w:val="00825BA9"/>
    <w:pPr>
      <w:numPr>
        <w:numId w:val="34"/>
      </w:numPr>
      <w:contextualSpacing/>
    </w:pPr>
  </w:style>
  <w:style w:type="paragraph" w:styleId="ListNumber4">
    <w:name w:val="List Number 4"/>
    <w:basedOn w:val="Normal"/>
    <w:uiPriority w:val="99"/>
    <w:semiHidden/>
    <w:unhideWhenUsed/>
    <w:rsid w:val="00825BA9"/>
    <w:pPr>
      <w:numPr>
        <w:numId w:val="35"/>
      </w:numPr>
      <w:contextualSpacing/>
    </w:pPr>
  </w:style>
  <w:style w:type="paragraph" w:styleId="ListNumber5">
    <w:name w:val="List Number 5"/>
    <w:basedOn w:val="Normal"/>
    <w:uiPriority w:val="99"/>
    <w:semiHidden/>
    <w:unhideWhenUsed/>
    <w:rsid w:val="00825BA9"/>
    <w:pPr>
      <w:numPr>
        <w:numId w:val="36"/>
      </w:numPr>
      <w:contextualSpacing/>
    </w:pPr>
  </w:style>
  <w:style w:type="paragraph" w:styleId="MacroText">
    <w:name w:val="macro"/>
    <w:link w:val="MacroTextChar"/>
    <w:uiPriority w:val="99"/>
    <w:semiHidden/>
    <w:unhideWhenUsed/>
    <w:rsid w:val="00825BA9"/>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25BA9"/>
    <w:rPr>
      <w:rFonts w:ascii="Consolas" w:hAnsi="Consolas"/>
      <w:sz w:val="20"/>
      <w:szCs w:val="20"/>
    </w:rPr>
  </w:style>
  <w:style w:type="paragraph" w:styleId="MessageHeader">
    <w:name w:val="Message Header"/>
    <w:basedOn w:val="Normal"/>
    <w:link w:val="MessageHeaderChar"/>
    <w:uiPriority w:val="99"/>
    <w:semiHidden/>
    <w:unhideWhenUsed/>
    <w:rsid w:val="00825BA9"/>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25BA9"/>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825BA9"/>
    <w:pPr>
      <w:spacing w:after="0" w:line="240" w:lineRule="auto"/>
    </w:pPr>
  </w:style>
  <w:style w:type="paragraph" w:styleId="NormalWeb">
    <w:name w:val="Normal (Web)"/>
    <w:basedOn w:val="Normal"/>
    <w:uiPriority w:val="99"/>
    <w:semiHidden/>
    <w:unhideWhenUsed/>
    <w:rsid w:val="00825BA9"/>
    <w:rPr>
      <w:rFonts w:ascii="Times New Roman" w:hAnsi="Times New Roman" w:cs="Times New Roman"/>
      <w:sz w:val="24"/>
      <w:szCs w:val="24"/>
    </w:rPr>
  </w:style>
  <w:style w:type="paragraph" w:styleId="NormalIndent">
    <w:name w:val="Normal Indent"/>
    <w:basedOn w:val="Normal"/>
    <w:uiPriority w:val="99"/>
    <w:semiHidden/>
    <w:unhideWhenUsed/>
    <w:rsid w:val="00825BA9"/>
    <w:pPr>
      <w:ind w:left="720"/>
    </w:pPr>
  </w:style>
  <w:style w:type="paragraph" w:styleId="NoteHeading">
    <w:name w:val="Note Heading"/>
    <w:basedOn w:val="Normal"/>
    <w:next w:val="Normal"/>
    <w:link w:val="NoteHeadingChar"/>
    <w:uiPriority w:val="99"/>
    <w:semiHidden/>
    <w:unhideWhenUsed/>
    <w:rsid w:val="00825BA9"/>
  </w:style>
  <w:style w:type="character" w:customStyle="1" w:styleId="NoteHeadingChar">
    <w:name w:val="Note Heading Char"/>
    <w:basedOn w:val="DefaultParagraphFont"/>
    <w:link w:val="NoteHeading"/>
    <w:uiPriority w:val="99"/>
    <w:semiHidden/>
    <w:rsid w:val="00825BA9"/>
  </w:style>
  <w:style w:type="paragraph" w:styleId="PlainText">
    <w:name w:val="Plain Text"/>
    <w:basedOn w:val="Normal"/>
    <w:link w:val="PlainTextChar"/>
    <w:uiPriority w:val="99"/>
    <w:semiHidden/>
    <w:unhideWhenUsed/>
    <w:rsid w:val="00825BA9"/>
    <w:rPr>
      <w:rFonts w:ascii="Consolas" w:hAnsi="Consolas"/>
      <w:sz w:val="21"/>
      <w:szCs w:val="21"/>
    </w:rPr>
  </w:style>
  <w:style w:type="character" w:customStyle="1" w:styleId="PlainTextChar">
    <w:name w:val="Plain Text Char"/>
    <w:basedOn w:val="DefaultParagraphFont"/>
    <w:link w:val="PlainText"/>
    <w:uiPriority w:val="99"/>
    <w:semiHidden/>
    <w:rsid w:val="00825BA9"/>
    <w:rPr>
      <w:rFonts w:ascii="Consolas" w:hAnsi="Consolas"/>
      <w:sz w:val="21"/>
      <w:szCs w:val="21"/>
    </w:rPr>
  </w:style>
  <w:style w:type="paragraph" w:styleId="Quote">
    <w:name w:val="Quote"/>
    <w:basedOn w:val="Normal"/>
    <w:next w:val="Normal"/>
    <w:link w:val="QuoteChar"/>
    <w:uiPriority w:val="29"/>
    <w:semiHidden/>
    <w:qFormat/>
    <w:rsid w:val="00825BA9"/>
    <w:rPr>
      <w:i/>
      <w:iCs/>
      <w:color w:val="000000" w:themeColor="text1"/>
    </w:rPr>
  </w:style>
  <w:style w:type="character" w:customStyle="1" w:styleId="QuoteChar">
    <w:name w:val="Quote Char"/>
    <w:basedOn w:val="DefaultParagraphFont"/>
    <w:link w:val="Quote"/>
    <w:uiPriority w:val="29"/>
    <w:semiHidden/>
    <w:rsid w:val="00825BA9"/>
    <w:rPr>
      <w:i/>
      <w:iCs/>
      <w:color w:val="000000" w:themeColor="text1"/>
    </w:rPr>
  </w:style>
  <w:style w:type="paragraph" w:styleId="Salutation">
    <w:name w:val="Salutation"/>
    <w:basedOn w:val="Normal"/>
    <w:next w:val="Normal"/>
    <w:link w:val="SalutationChar"/>
    <w:uiPriority w:val="99"/>
    <w:semiHidden/>
    <w:unhideWhenUsed/>
    <w:rsid w:val="00825BA9"/>
  </w:style>
  <w:style w:type="character" w:customStyle="1" w:styleId="SalutationChar">
    <w:name w:val="Salutation Char"/>
    <w:basedOn w:val="DefaultParagraphFont"/>
    <w:link w:val="Salutation"/>
    <w:uiPriority w:val="99"/>
    <w:semiHidden/>
    <w:rsid w:val="00825BA9"/>
  </w:style>
  <w:style w:type="paragraph" w:styleId="Signature">
    <w:name w:val="Signature"/>
    <w:basedOn w:val="Normal"/>
    <w:link w:val="SignatureChar"/>
    <w:uiPriority w:val="99"/>
    <w:semiHidden/>
    <w:unhideWhenUsed/>
    <w:rsid w:val="00825BA9"/>
    <w:pPr>
      <w:ind w:left="4320"/>
    </w:pPr>
  </w:style>
  <w:style w:type="character" w:customStyle="1" w:styleId="SignatureChar">
    <w:name w:val="Signature Char"/>
    <w:basedOn w:val="DefaultParagraphFont"/>
    <w:link w:val="Signature"/>
    <w:uiPriority w:val="99"/>
    <w:semiHidden/>
    <w:rsid w:val="00825BA9"/>
  </w:style>
  <w:style w:type="paragraph" w:styleId="Subtitle">
    <w:name w:val="Subtitle"/>
    <w:basedOn w:val="Normal"/>
    <w:next w:val="Normal"/>
    <w:link w:val="SubtitleChar"/>
    <w:uiPriority w:val="11"/>
    <w:semiHidden/>
    <w:qFormat/>
    <w:rsid w:val="00825BA9"/>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825BA9"/>
    <w:rPr>
      <w:rFonts w:asciiTheme="majorHAnsi" w:eastAsiaTheme="majorEastAsia" w:hAnsiTheme="majorHAnsi" w:cstheme="majorBidi"/>
      <w:i/>
      <w:iCs/>
      <w:color w:val="233972" w:themeColor="accent1"/>
      <w:spacing w:val="15"/>
      <w:sz w:val="24"/>
      <w:szCs w:val="24"/>
    </w:rPr>
  </w:style>
  <w:style w:type="paragraph" w:styleId="Title">
    <w:name w:val="Title"/>
    <w:basedOn w:val="Normal"/>
    <w:next w:val="Normal"/>
    <w:link w:val="TitleChar"/>
    <w:uiPriority w:val="10"/>
    <w:semiHidden/>
    <w:qFormat/>
    <w:rsid w:val="00825BA9"/>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825BA9"/>
    <w:rPr>
      <w:rFonts w:asciiTheme="majorHAnsi" w:eastAsiaTheme="majorEastAsia" w:hAnsiTheme="majorHAnsi" w:cstheme="majorBidi"/>
      <w:color w:val="A0ACB2" w:themeColor="text2" w:themeShade="BF"/>
      <w:spacing w:val="5"/>
      <w:kern w:val="28"/>
      <w:sz w:val="52"/>
      <w:szCs w:val="52"/>
    </w:rPr>
  </w:style>
  <w:style w:type="paragraph" w:customStyle="1" w:styleId="TableText">
    <w:name w:val="Table Text"/>
    <w:basedOn w:val="BodyText"/>
    <w:locked/>
    <w:rsid w:val="00E32B24"/>
    <w:pPr>
      <w:spacing w:before="40" w:after="20"/>
      <w:ind w:left="29" w:right="-43"/>
    </w:pPr>
    <w:rPr>
      <w:rFonts w:ascii="Arial" w:hAnsi="Arial"/>
      <w:color w:val="003366"/>
      <w:sz w:val="18"/>
      <w:szCs w:val="18"/>
    </w:rPr>
  </w:style>
  <w:style w:type="table" w:customStyle="1" w:styleId="CompassTable">
    <w:name w:val="Compass Table"/>
    <w:basedOn w:val="TableGrid"/>
    <w:uiPriority w:val="99"/>
    <w:rsid w:val="00E32B24"/>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table" w:customStyle="1" w:styleId="CompassTable1">
    <w:name w:val="Compass Table1"/>
    <w:basedOn w:val="TableGrid"/>
    <w:uiPriority w:val="99"/>
    <w:rsid w:val="006F668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llowedHyperlink">
    <w:name w:val="FollowedHyperlink"/>
    <w:basedOn w:val="DefaultParagraphFont"/>
    <w:uiPriority w:val="99"/>
    <w:semiHidden/>
    <w:unhideWhenUsed/>
    <w:rsid w:val="00910ADB"/>
    <w:rPr>
      <w:color w:val="800080"/>
      <w:u w:val="single"/>
    </w:rPr>
  </w:style>
  <w:style w:type="paragraph" w:customStyle="1" w:styleId="xl60">
    <w:name w:val="xl60"/>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1">
    <w:name w:val="xl61"/>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2">
    <w:name w:val="xl62"/>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3">
    <w:name w:val="xl63"/>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4">
    <w:name w:val="xl64"/>
    <w:basedOn w:val="Normal"/>
    <w:rsid w:val="00910ADB"/>
    <w:pPr>
      <w:spacing w:before="100" w:beforeAutospacing="1" w:after="100" w:afterAutospacing="1"/>
      <w:jc w:val="center"/>
      <w:textAlignment w:val="center"/>
    </w:pPr>
    <w:rPr>
      <w:rFonts w:ascii="Arial" w:eastAsia="Times New Roman" w:hAnsi="Arial" w:cs="Arial"/>
      <w:sz w:val="24"/>
      <w:szCs w:val="24"/>
    </w:rPr>
  </w:style>
  <w:style w:type="character" w:styleId="UnresolvedMention">
    <w:name w:val="Unresolved Mention"/>
    <w:basedOn w:val="DefaultParagraphFont"/>
    <w:uiPriority w:val="99"/>
    <w:semiHidden/>
    <w:unhideWhenUsed/>
    <w:rsid w:val="00D544BA"/>
    <w:rPr>
      <w:color w:val="605E5C"/>
      <w:shd w:val="clear" w:color="auto" w:fill="E1DFDD"/>
    </w:rPr>
  </w:style>
  <w:style w:type="paragraph" w:customStyle="1" w:styleId="3TableTextCentered">
    <w:name w:val="3 Table Text Centered"/>
    <w:basedOn w:val="3TableText"/>
    <w:qFormat/>
    <w:rsid w:val="00D27F64"/>
    <w:pPr>
      <w:jc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3090533">
      <w:bodyDiv w:val="1"/>
      <w:marLeft w:val="0"/>
      <w:marRight w:val="0"/>
      <w:marTop w:val="0"/>
      <w:marBottom w:val="0"/>
      <w:divBdr>
        <w:top w:val="none" w:sz="0" w:space="0" w:color="auto"/>
        <w:left w:val="none" w:sz="0" w:space="0" w:color="auto"/>
        <w:bottom w:val="none" w:sz="0" w:space="0" w:color="auto"/>
        <w:right w:val="none" w:sz="0" w:space="0" w:color="auto"/>
      </w:divBdr>
    </w:div>
    <w:div w:id="74934785">
      <w:bodyDiv w:val="1"/>
      <w:marLeft w:val="0"/>
      <w:marRight w:val="0"/>
      <w:marTop w:val="0"/>
      <w:marBottom w:val="0"/>
      <w:divBdr>
        <w:top w:val="none" w:sz="0" w:space="0" w:color="auto"/>
        <w:left w:val="none" w:sz="0" w:space="0" w:color="auto"/>
        <w:bottom w:val="none" w:sz="0" w:space="0" w:color="auto"/>
        <w:right w:val="none" w:sz="0" w:space="0" w:color="auto"/>
      </w:divBdr>
    </w:div>
    <w:div w:id="96754724">
      <w:bodyDiv w:val="1"/>
      <w:marLeft w:val="0"/>
      <w:marRight w:val="0"/>
      <w:marTop w:val="0"/>
      <w:marBottom w:val="0"/>
      <w:divBdr>
        <w:top w:val="none" w:sz="0" w:space="0" w:color="auto"/>
        <w:left w:val="none" w:sz="0" w:space="0" w:color="auto"/>
        <w:bottom w:val="none" w:sz="0" w:space="0" w:color="auto"/>
        <w:right w:val="none" w:sz="0" w:space="0" w:color="auto"/>
      </w:divBdr>
    </w:div>
    <w:div w:id="151410642">
      <w:bodyDiv w:val="1"/>
      <w:marLeft w:val="0"/>
      <w:marRight w:val="0"/>
      <w:marTop w:val="0"/>
      <w:marBottom w:val="0"/>
      <w:divBdr>
        <w:top w:val="none" w:sz="0" w:space="0" w:color="auto"/>
        <w:left w:val="none" w:sz="0" w:space="0" w:color="auto"/>
        <w:bottom w:val="none" w:sz="0" w:space="0" w:color="auto"/>
        <w:right w:val="none" w:sz="0" w:space="0" w:color="auto"/>
      </w:divBdr>
    </w:div>
    <w:div w:id="180052246">
      <w:bodyDiv w:val="1"/>
      <w:marLeft w:val="0"/>
      <w:marRight w:val="0"/>
      <w:marTop w:val="0"/>
      <w:marBottom w:val="0"/>
      <w:divBdr>
        <w:top w:val="none" w:sz="0" w:space="0" w:color="auto"/>
        <w:left w:val="none" w:sz="0" w:space="0" w:color="auto"/>
        <w:bottom w:val="none" w:sz="0" w:space="0" w:color="auto"/>
        <w:right w:val="none" w:sz="0" w:space="0" w:color="auto"/>
      </w:divBdr>
    </w:div>
    <w:div w:id="245262606">
      <w:bodyDiv w:val="1"/>
      <w:marLeft w:val="0"/>
      <w:marRight w:val="0"/>
      <w:marTop w:val="0"/>
      <w:marBottom w:val="0"/>
      <w:divBdr>
        <w:top w:val="none" w:sz="0" w:space="0" w:color="auto"/>
        <w:left w:val="none" w:sz="0" w:space="0" w:color="auto"/>
        <w:bottom w:val="none" w:sz="0" w:space="0" w:color="auto"/>
        <w:right w:val="none" w:sz="0" w:space="0" w:color="auto"/>
      </w:divBdr>
    </w:div>
    <w:div w:id="294871443">
      <w:bodyDiv w:val="1"/>
      <w:marLeft w:val="0"/>
      <w:marRight w:val="0"/>
      <w:marTop w:val="0"/>
      <w:marBottom w:val="0"/>
      <w:divBdr>
        <w:top w:val="none" w:sz="0" w:space="0" w:color="auto"/>
        <w:left w:val="none" w:sz="0" w:space="0" w:color="auto"/>
        <w:bottom w:val="none" w:sz="0" w:space="0" w:color="auto"/>
        <w:right w:val="none" w:sz="0" w:space="0" w:color="auto"/>
      </w:divBdr>
    </w:div>
    <w:div w:id="321936264">
      <w:bodyDiv w:val="1"/>
      <w:marLeft w:val="0"/>
      <w:marRight w:val="0"/>
      <w:marTop w:val="0"/>
      <w:marBottom w:val="0"/>
      <w:divBdr>
        <w:top w:val="none" w:sz="0" w:space="0" w:color="auto"/>
        <w:left w:val="none" w:sz="0" w:space="0" w:color="auto"/>
        <w:bottom w:val="none" w:sz="0" w:space="0" w:color="auto"/>
        <w:right w:val="none" w:sz="0" w:space="0" w:color="auto"/>
      </w:divBdr>
    </w:div>
    <w:div w:id="331227623">
      <w:bodyDiv w:val="1"/>
      <w:marLeft w:val="0"/>
      <w:marRight w:val="0"/>
      <w:marTop w:val="0"/>
      <w:marBottom w:val="0"/>
      <w:divBdr>
        <w:top w:val="none" w:sz="0" w:space="0" w:color="auto"/>
        <w:left w:val="none" w:sz="0" w:space="0" w:color="auto"/>
        <w:bottom w:val="none" w:sz="0" w:space="0" w:color="auto"/>
        <w:right w:val="none" w:sz="0" w:space="0" w:color="auto"/>
      </w:divBdr>
    </w:div>
    <w:div w:id="332606233">
      <w:bodyDiv w:val="1"/>
      <w:marLeft w:val="0"/>
      <w:marRight w:val="0"/>
      <w:marTop w:val="0"/>
      <w:marBottom w:val="0"/>
      <w:divBdr>
        <w:top w:val="none" w:sz="0" w:space="0" w:color="auto"/>
        <w:left w:val="none" w:sz="0" w:space="0" w:color="auto"/>
        <w:bottom w:val="none" w:sz="0" w:space="0" w:color="auto"/>
        <w:right w:val="none" w:sz="0" w:space="0" w:color="auto"/>
      </w:divBdr>
    </w:div>
    <w:div w:id="418060567">
      <w:bodyDiv w:val="1"/>
      <w:marLeft w:val="0"/>
      <w:marRight w:val="0"/>
      <w:marTop w:val="0"/>
      <w:marBottom w:val="0"/>
      <w:divBdr>
        <w:top w:val="none" w:sz="0" w:space="0" w:color="auto"/>
        <w:left w:val="none" w:sz="0" w:space="0" w:color="auto"/>
        <w:bottom w:val="none" w:sz="0" w:space="0" w:color="auto"/>
        <w:right w:val="none" w:sz="0" w:space="0" w:color="auto"/>
      </w:divBdr>
    </w:div>
    <w:div w:id="566307908">
      <w:bodyDiv w:val="1"/>
      <w:marLeft w:val="0"/>
      <w:marRight w:val="0"/>
      <w:marTop w:val="0"/>
      <w:marBottom w:val="0"/>
      <w:divBdr>
        <w:top w:val="none" w:sz="0" w:space="0" w:color="auto"/>
        <w:left w:val="none" w:sz="0" w:space="0" w:color="auto"/>
        <w:bottom w:val="none" w:sz="0" w:space="0" w:color="auto"/>
        <w:right w:val="none" w:sz="0" w:space="0" w:color="auto"/>
      </w:divBdr>
    </w:div>
    <w:div w:id="750155739">
      <w:bodyDiv w:val="1"/>
      <w:marLeft w:val="0"/>
      <w:marRight w:val="0"/>
      <w:marTop w:val="0"/>
      <w:marBottom w:val="0"/>
      <w:divBdr>
        <w:top w:val="none" w:sz="0" w:space="0" w:color="auto"/>
        <w:left w:val="none" w:sz="0" w:space="0" w:color="auto"/>
        <w:bottom w:val="none" w:sz="0" w:space="0" w:color="auto"/>
        <w:right w:val="none" w:sz="0" w:space="0" w:color="auto"/>
      </w:divBdr>
    </w:div>
    <w:div w:id="750389934">
      <w:bodyDiv w:val="1"/>
      <w:marLeft w:val="0"/>
      <w:marRight w:val="0"/>
      <w:marTop w:val="0"/>
      <w:marBottom w:val="0"/>
      <w:divBdr>
        <w:top w:val="none" w:sz="0" w:space="0" w:color="auto"/>
        <w:left w:val="none" w:sz="0" w:space="0" w:color="auto"/>
        <w:bottom w:val="none" w:sz="0" w:space="0" w:color="auto"/>
        <w:right w:val="none" w:sz="0" w:space="0" w:color="auto"/>
      </w:divBdr>
    </w:div>
    <w:div w:id="806046439">
      <w:bodyDiv w:val="1"/>
      <w:marLeft w:val="0"/>
      <w:marRight w:val="0"/>
      <w:marTop w:val="0"/>
      <w:marBottom w:val="0"/>
      <w:divBdr>
        <w:top w:val="none" w:sz="0" w:space="0" w:color="auto"/>
        <w:left w:val="none" w:sz="0" w:space="0" w:color="auto"/>
        <w:bottom w:val="none" w:sz="0" w:space="0" w:color="auto"/>
        <w:right w:val="none" w:sz="0" w:space="0" w:color="auto"/>
      </w:divBdr>
      <w:divsChild>
        <w:div w:id="734478075">
          <w:marLeft w:val="0"/>
          <w:marRight w:val="0"/>
          <w:marTop w:val="0"/>
          <w:marBottom w:val="0"/>
          <w:divBdr>
            <w:top w:val="none" w:sz="0" w:space="0" w:color="auto"/>
            <w:left w:val="none" w:sz="0" w:space="0" w:color="auto"/>
            <w:bottom w:val="none" w:sz="0" w:space="0" w:color="auto"/>
            <w:right w:val="none" w:sz="0" w:space="0" w:color="auto"/>
          </w:divBdr>
        </w:div>
      </w:divsChild>
    </w:div>
    <w:div w:id="812017625">
      <w:bodyDiv w:val="1"/>
      <w:marLeft w:val="0"/>
      <w:marRight w:val="0"/>
      <w:marTop w:val="0"/>
      <w:marBottom w:val="0"/>
      <w:divBdr>
        <w:top w:val="none" w:sz="0" w:space="0" w:color="auto"/>
        <w:left w:val="none" w:sz="0" w:space="0" w:color="auto"/>
        <w:bottom w:val="none" w:sz="0" w:space="0" w:color="auto"/>
        <w:right w:val="none" w:sz="0" w:space="0" w:color="auto"/>
      </w:divBdr>
    </w:div>
    <w:div w:id="827669743">
      <w:bodyDiv w:val="1"/>
      <w:marLeft w:val="0"/>
      <w:marRight w:val="0"/>
      <w:marTop w:val="0"/>
      <w:marBottom w:val="0"/>
      <w:divBdr>
        <w:top w:val="none" w:sz="0" w:space="0" w:color="auto"/>
        <w:left w:val="none" w:sz="0" w:space="0" w:color="auto"/>
        <w:bottom w:val="none" w:sz="0" w:space="0" w:color="auto"/>
        <w:right w:val="none" w:sz="0" w:space="0" w:color="auto"/>
      </w:divBdr>
    </w:div>
    <w:div w:id="861020455">
      <w:bodyDiv w:val="1"/>
      <w:marLeft w:val="0"/>
      <w:marRight w:val="0"/>
      <w:marTop w:val="0"/>
      <w:marBottom w:val="0"/>
      <w:divBdr>
        <w:top w:val="none" w:sz="0" w:space="0" w:color="auto"/>
        <w:left w:val="none" w:sz="0" w:space="0" w:color="auto"/>
        <w:bottom w:val="none" w:sz="0" w:space="0" w:color="auto"/>
        <w:right w:val="none" w:sz="0" w:space="0" w:color="auto"/>
      </w:divBdr>
    </w:div>
    <w:div w:id="876430683">
      <w:bodyDiv w:val="1"/>
      <w:marLeft w:val="0"/>
      <w:marRight w:val="0"/>
      <w:marTop w:val="0"/>
      <w:marBottom w:val="0"/>
      <w:divBdr>
        <w:top w:val="none" w:sz="0" w:space="0" w:color="auto"/>
        <w:left w:val="none" w:sz="0" w:space="0" w:color="auto"/>
        <w:bottom w:val="none" w:sz="0" w:space="0" w:color="auto"/>
        <w:right w:val="none" w:sz="0" w:space="0" w:color="auto"/>
      </w:divBdr>
    </w:div>
    <w:div w:id="887913631">
      <w:bodyDiv w:val="1"/>
      <w:marLeft w:val="0"/>
      <w:marRight w:val="0"/>
      <w:marTop w:val="0"/>
      <w:marBottom w:val="0"/>
      <w:divBdr>
        <w:top w:val="none" w:sz="0" w:space="0" w:color="auto"/>
        <w:left w:val="none" w:sz="0" w:space="0" w:color="auto"/>
        <w:bottom w:val="none" w:sz="0" w:space="0" w:color="auto"/>
        <w:right w:val="none" w:sz="0" w:space="0" w:color="auto"/>
      </w:divBdr>
    </w:div>
    <w:div w:id="898639030">
      <w:bodyDiv w:val="1"/>
      <w:marLeft w:val="0"/>
      <w:marRight w:val="0"/>
      <w:marTop w:val="0"/>
      <w:marBottom w:val="0"/>
      <w:divBdr>
        <w:top w:val="none" w:sz="0" w:space="0" w:color="auto"/>
        <w:left w:val="none" w:sz="0" w:space="0" w:color="auto"/>
        <w:bottom w:val="none" w:sz="0" w:space="0" w:color="auto"/>
        <w:right w:val="none" w:sz="0" w:space="0" w:color="auto"/>
      </w:divBdr>
    </w:div>
    <w:div w:id="918177719">
      <w:bodyDiv w:val="1"/>
      <w:marLeft w:val="0"/>
      <w:marRight w:val="0"/>
      <w:marTop w:val="0"/>
      <w:marBottom w:val="0"/>
      <w:divBdr>
        <w:top w:val="none" w:sz="0" w:space="0" w:color="auto"/>
        <w:left w:val="none" w:sz="0" w:space="0" w:color="auto"/>
        <w:bottom w:val="none" w:sz="0" w:space="0" w:color="auto"/>
        <w:right w:val="none" w:sz="0" w:space="0" w:color="auto"/>
      </w:divBdr>
    </w:div>
    <w:div w:id="963577054">
      <w:bodyDiv w:val="1"/>
      <w:marLeft w:val="0"/>
      <w:marRight w:val="0"/>
      <w:marTop w:val="0"/>
      <w:marBottom w:val="0"/>
      <w:divBdr>
        <w:top w:val="none" w:sz="0" w:space="0" w:color="auto"/>
        <w:left w:val="none" w:sz="0" w:space="0" w:color="auto"/>
        <w:bottom w:val="none" w:sz="0" w:space="0" w:color="auto"/>
        <w:right w:val="none" w:sz="0" w:space="0" w:color="auto"/>
      </w:divBdr>
    </w:div>
    <w:div w:id="1034618563">
      <w:bodyDiv w:val="1"/>
      <w:marLeft w:val="0"/>
      <w:marRight w:val="0"/>
      <w:marTop w:val="0"/>
      <w:marBottom w:val="0"/>
      <w:divBdr>
        <w:top w:val="none" w:sz="0" w:space="0" w:color="auto"/>
        <w:left w:val="none" w:sz="0" w:space="0" w:color="auto"/>
        <w:bottom w:val="none" w:sz="0" w:space="0" w:color="auto"/>
        <w:right w:val="none" w:sz="0" w:space="0" w:color="auto"/>
      </w:divBdr>
    </w:div>
    <w:div w:id="1119571444">
      <w:bodyDiv w:val="1"/>
      <w:marLeft w:val="0"/>
      <w:marRight w:val="0"/>
      <w:marTop w:val="0"/>
      <w:marBottom w:val="0"/>
      <w:divBdr>
        <w:top w:val="none" w:sz="0" w:space="0" w:color="auto"/>
        <w:left w:val="none" w:sz="0" w:space="0" w:color="auto"/>
        <w:bottom w:val="none" w:sz="0" w:space="0" w:color="auto"/>
        <w:right w:val="none" w:sz="0" w:space="0" w:color="auto"/>
      </w:divBdr>
    </w:div>
    <w:div w:id="1134449578">
      <w:bodyDiv w:val="1"/>
      <w:marLeft w:val="0"/>
      <w:marRight w:val="0"/>
      <w:marTop w:val="0"/>
      <w:marBottom w:val="0"/>
      <w:divBdr>
        <w:top w:val="none" w:sz="0" w:space="0" w:color="auto"/>
        <w:left w:val="none" w:sz="0" w:space="0" w:color="auto"/>
        <w:bottom w:val="none" w:sz="0" w:space="0" w:color="auto"/>
        <w:right w:val="none" w:sz="0" w:space="0" w:color="auto"/>
      </w:divBdr>
    </w:div>
    <w:div w:id="1160266550">
      <w:bodyDiv w:val="1"/>
      <w:marLeft w:val="0"/>
      <w:marRight w:val="0"/>
      <w:marTop w:val="0"/>
      <w:marBottom w:val="0"/>
      <w:divBdr>
        <w:top w:val="none" w:sz="0" w:space="0" w:color="auto"/>
        <w:left w:val="none" w:sz="0" w:space="0" w:color="auto"/>
        <w:bottom w:val="none" w:sz="0" w:space="0" w:color="auto"/>
        <w:right w:val="none" w:sz="0" w:space="0" w:color="auto"/>
      </w:divBdr>
    </w:div>
    <w:div w:id="1177227858">
      <w:bodyDiv w:val="1"/>
      <w:marLeft w:val="0"/>
      <w:marRight w:val="0"/>
      <w:marTop w:val="0"/>
      <w:marBottom w:val="0"/>
      <w:divBdr>
        <w:top w:val="none" w:sz="0" w:space="0" w:color="auto"/>
        <w:left w:val="none" w:sz="0" w:space="0" w:color="auto"/>
        <w:bottom w:val="none" w:sz="0" w:space="0" w:color="auto"/>
        <w:right w:val="none" w:sz="0" w:space="0" w:color="auto"/>
      </w:divBdr>
    </w:div>
    <w:div w:id="1228154313">
      <w:bodyDiv w:val="1"/>
      <w:marLeft w:val="0"/>
      <w:marRight w:val="0"/>
      <w:marTop w:val="0"/>
      <w:marBottom w:val="0"/>
      <w:divBdr>
        <w:top w:val="none" w:sz="0" w:space="0" w:color="auto"/>
        <w:left w:val="none" w:sz="0" w:space="0" w:color="auto"/>
        <w:bottom w:val="none" w:sz="0" w:space="0" w:color="auto"/>
        <w:right w:val="none" w:sz="0" w:space="0" w:color="auto"/>
      </w:divBdr>
    </w:div>
    <w:div w:id="1247422321">
      <w:bodyDiv w:val="1"/>
      <w:marLeft w:val="0"/>
      <w:marRight w:val="0"/>
      <w:marTop w:val="0"/>
      <w:marBottom w:val="0"/>
      <w:divBdr>
        <w:top w:val="none" w:sz="0" w:space="0" w:color="auto"/>
        <w:left w:val="none" w:sz="0" w:space="0" w:color="auto"/>
        <w:bottom w:val="none" w:sz="0" w:space="0" w:color="auto"/>
        <w:right w:val="none" w:sz="0" w:space="0" w:color="auto"/>
      </w:divBdr>
    </w:div>
    <w:div w:id="1255362502">
      <w:bodyDiv w:val="1"/>
      <w:marLeft w:val="0"/>
      <w:marRight w:val="0"/>
      <w:marTop w:val="0"/>
      <w:marBottom w:val="0"/>
      <w:divBdr>
        <w:top w:val="none" w:sz="0" w:space="0" w:color="auto"/>
        <w:left w:val="none" w:sz="0" w:space="0" w:color="auto"/>
        <w:bottom w:val="none" w:sz="0" w:space="0" w:color="auto"/>
        <w:right w:val="none" w:sz="0" w:space="0" w:color="auto"/>
      </w:divBdr>
    </w:div>
    <w:div w:id="1295257052">
      <w:bodyDiv w:val="1"/>
      <w:marLeft w:val="0"/>
      <w:marRight w:val="0"/>
      <w:marTop w:val="0"/>
      <w:marBottom w:val="0"/>
      <w:divBdr>
        <w:top w:val="none" w:sz="0" w:space="0" w:color="auto"/>
        <w:left w:val="none" w:sz="0" w:space="0" w:color="auto"/>
        <w:bottom w:val="none" w:sz="0" w:space="0" w:color="auto"/>
        <w:right w:val="none" w:sz="0" w:space="0" w:color="auto"/>
      </w:divBdr>
    </w:div>
    <w:div w:id="1321422185">
      <w:bodyDiv w:val="1"/>
      <w:marLeft w:val="0"/>
      <w:marRight w:val="0"/>
      <w:marTop w:val="0"/>
      <w:marBottom w:val="0"/>
      <w:divBdr>
        <w:top w:val="none" w:sz="0" w:space="0" w:color="auto"/>
        <w:left w:val="none" w:sz="0" w:space="0" w:color="auto"/>
        <w:bottom w:val="none" w:sz="0" w:space="0" w:color="auto"/>
        <w:right w:val="none" w:sz="0" w:space="0" w:color="auto"/>
      </w:divBdr>
    </w:div>
    <w:div w:id="1323435695">
      <w:bodyDiv w:val="1"/>
      <w:marLeft w:val="0"/>
      <w:marRight w:val="0"/>
      <w:marTop w:val="0"/>
      <w:marBottom w:val="0"/>
      <w:divBdr>
        <w:top w:val="none" w:sz="0" w:space="0" w:color="auto"/>
        <w:left w:val="none" w:sz="0" w:space="0" w:color="auto"/>
        <w:bottom w:val="none" w:sz="0" w:space="0" w:color="auto"/>
        <w:right w:val="none" w:sz="0" w:space="0" w:color="auto"/>
      </w:divBdr>
    </w:div>
    <w:div w:id="1329553371">
      <w:bodyDiv w:val="1"/>
      <w:marLeft w:val="0"/>
      <w:marRight w:val="0"/>
      <w:marTop w:val="0"/>
      <w:marBottom w:val="0"/>
      <w:divBdr>
        <w:top w:val="none" w:sz="0" w:space="0" w:color="auto"/>
        <w:left w:val="none" w:sz="0" w:space="0" w:color="auto"/>
        <w:bottom w:val="none" w:sz="0" w:space="0" w:color="auto"/>
        <w:right w:val="none" w:sz="0" w:space="0" w:color="auto"/>
      </w:divBdr>
    </w:div>
    <w:div w:id="1378627430">
      <w:bodyDiv w:val="1"/>
      <w:marLeft w:val="0"/>
      <w:marRight w:val="0"/>
      <w:marTop w:val="0"/>
      <w:marBottom w:val="0"/>
      <w:divBdr>
        <w:top w:val="none" w:sz="0" w:space="0" w:color="auto"/>
        <w:left w:val="none" w:sz="0" w:space="0" w:color="auto"/>
        <w:bottom w:val="none" w:sz="0" w:space="0" w:color="auto"/>
        <w:right w:val="none" w:sz="0" w:space="0" w:color="auto"/>
      </w:divBdr>
    </w:div>
    <w:div w:id="1416973345">
      <w:bodyDiv w:val="1"/>
      <w:marLeft w:val="0"/>
      <w:marRight w:val="0"/>
      <w:marTop w:val="0"/>
      <w:marBottom w:val="0"/>
      <w:divBdr>
        <w:top w:val="none" w:sz="0" w:space="0" w:color="auto"/>
        <w:left w:val="none" w:sz="0" w:space="0" w:color="auto"/>
        <w:bottom w:val="none" w:sz="0" w:space="0" w:color="auto"/>
        <w:right w:val="none" w:sz="0" w:space="0" w:color="auto"/>
      </w:divBdr>
    </w:div>
    <w:div w:id="1424305623">
      <w:bodyDiv w:val="1"/>
      <w:marLeft w:val="0"/>
      <w:marRight w:val="0"/>
      <w:marTop w:val="0"/>
      <w:marBottom w:val="0"/>
      <w:divBdr>
        <w:top w:val="none" w:sz="0" w:space="0" w:color="auto"/>
        <w:left w:val="none" w:sz="0" w:space="0" w:color="auto"/>
        <w:bottom w:val="none" w:sz="0" w:space="0" w:color="auto"/>
        <w:right w:val="none" w:sz="0" w:space="0" w:color="auto"/>
      </w:divBdr>
    </w:div>
    <w:div w:id="1426413279">
      <w:bodyDiv w:val="1"/>
      <w:marLeft w:val="0"/>
      <w:marRight w:val="0"/>
      <w:marTop w:val="0"/>
      <w:marBottom w:val="0"/>
      <w:divBdr>
        <w:top w:val="none" w:sz="0" w:space="0" w:color="auto"/>
        <w:left w:val="none" w:sz="0" w:space="0" w:color="auto"/>
        <w:bottom w:val="none" w:sz="0" w:space="0" w:color="auto"/>
        <w:right w:val="none" w:sz="0" w:space="0" w:color="auto"/>
      </w:divBdr>
    </w:div>
    <w:div w:id="1438334988">
      <w:bodyDiv w:val="1"/>
      <w:marLeft w:val="0"/>
      <w:marRight w:val="0"/>
      <w:marTop w:val="0"/>
      <w:marBottom w:val="0"/>
      <w:divBdr>
        <w:top w:val="none" w:sz="0" w:space="0" w:color="auto"/>
        <w:left w:val="none" w:sz="0" w:space="0" w:color="auto"/>
        <w:bottom w:val="none" w:sz="0" w:space="0" w:color="auto"/>
        <w:right w:val="none" w:sz="0" w:space="0" w:color="auto"/>
      </w:divBdr>
    </w:div>
    <w:div w:id="1505440805">
      <w:bodyDiv w:val="1"/>
      <w:marLeft w:val="0"/>
      <w:marRight w:val="0"/>
      <w:marTop w:val="0"/>
      <w:marBottom w:val="0"/>
      <w:divBdr>
        <w:top w:val="none" w:sz="0" w:space="0" w:color="auto"/>
        <w:left w:val="none" w:sz="0" w:space="0" w:color="auto"/>
        <w:bottom w:val="none" w:sz="0" w:space="0" w:color="auto"/>
        <w:right w:val="none" w:sz="0" w:space="0" w:color="auto"/>
      </w:divBdr>
    </w:div>
    <w:div w:id="1516768572">
      <w:bodyDiv w:val="1"/>
      <w:marLeft w:val="0"/>
      <w:marRight w:val="0"/>
      <w:marTop w:val="0"/>
      <w:marBottom w:val="0"/>
      <w:divBdr>
        <w:top w:val="none" w:sz="0" w:space="0" w:color="auto"/>
        <w:left w:val="none" w:sz="0" w:space="0" w:color="auto"/>
        <w:bottom w:val="none" w:sz="0" w:space="0" w:color="auto"/>
        <w:right w:val="none" w:sz="0" w:space="0" w:color="auto"/>
      </w:divBdr>
    </w:div>
    <w:div w:id="1548835129">
      <w:bodyDiv w:val="1"/>
      <w:marLeft w:val="0"/>
      <w:marRight w:val="0"/>
      <w:marTop w:val="0"/>
      <w:marBottom w:val="0"/>
      <w:divBdr>
        <w:top w:val="none" w:sz="0" w:space="0" w:color="auto"/>
        <w:left w:val="none" w:sz="0" w:space="0" w:color="auto"/>
        <w:bottom w:val="none" w:sz="0" w:space="0" w:color="auto"/>
        <w:right w:val="none" w:sz="0" w:space="0" w:color="auto"/>
      </w:divBdr>
    </w:div>
    <w:div w:id="1615482925">
      <w:bodyDiv w:val="1"/>
      <w:marLeft w:val="0"/>
      <w:marRight w:val="0"/>
      <w:marTop w:val="0"/>
      <w:marBottom w:val="0"/>
      <w:divBdr>
        <w:top w:val="none" w:sz="0" w:space="0" w:color="auto"/>
        <w:left w:val="none" w:sz="0" w:space="0" w:color="auto"/>
        <w:bottom w:val="none" w:sz="0" w:space="0" w:color="auto"/>
        <w:right w:val="none" w:sz="0" w:space="0" w:color="auto"/>
      </w:divBdr>
    </w:div>
    <w:div w:id="1670910667">
      <w:bodyDiv w:val="1"/>
      <w:marLeft w:val="0"/>
      <w:marRight w:val="0"/>
      <w:marTop w:val="0"/>
      <w:marBottom w:val="0"/>
      <w:divBdr>
        <w:top w:val="none" w:sz="0" w:space="0" w:color="auto"/>
        <w:left w:val="none" w:sz="0" w:space="0" w:color="auto"/>
        <w:bottom w:val="none" w:sz="0" w:space="0" w:color="auto"/>
        <w:right w:val="none" w:sz="0" w:space="0" w:color="auto"/>
      </w:divBdr>
    </w:div>
    <w:div w:id="1693385361">
      <w:bodyDiv w:val="1"/>
      <w:marLeft w:val="0"/>
      <w:marRight w:val="0"/>
      <w:marTop w:val="0"/>
      <w:marBottom w:val="0"/>
      <w:divBdr>
        <w:top w:val="none" w:sz="0" w:space="0" w:color="auto"/>
        <w:left w:val="none" w:sz="0" w:space="0" w:color="auto"/>
        <w:bottom w:val="none" w:sz="0" w:space="0" w:color="auto"/>
        <w:right w:val="none" w:sz="0" w:space="0" w:color="auto"/>
      </w:divBdr>
    </w:div>
    <w:div w:id="1746485727">
      <w:bodyDiv w:val="1"/>
      <w:marLeft w:val="0"/>
      <w:marRight w:val="0"/>
      <w:marTop w:val="0"/>
      <w:marBottom w:val="0"/>
      <w:divBdr>
        <w:top w:val="none" w:sz="0" w:space="0" w:color="auto"/>
        <w:left w:val="none" w:sz="0" w:space="0" w:color="auto"/>
        <w:bottom w:val="none" w:sz="0" w:space="0" w:color="auto"/>
        <w:right w:val="none" w:sz="0" w:space="0" w:color="auto"/>
      </w:divBdr>
    </w:div>
    <w:div w:id="1767647930">
      <w:bodyDiv w:val="1"/>
      <w:marLeft w:val="0"/>
      <w:marRight w:val="0"/>
      <w:marTop w:val="0"/>
      <w:marBottom w:val="0"/>
      <w:divBdr>
        <w:top w:val="none" w:sz="0" w:space="0" w:color="auto"/>
        <w:left w:val="none" w:sz="0" w:space="0" w:color="auto"/>
        <w:bottom w:val="none" w:sz="0" w:space="0" w:color="auto"/>
        <w:right w:val="none" w:sz="0" w:space="0" w:color="auto"/>
      </w:divBdr>
    </w:div>
    <w:div w:id="1834954392">
      <w:bodyDiv w:val="1"/>
      <w:marLeft w:val="0"/>
      <w:marRight w:val="0"/>
      <w:marTop w:val="0"/>
      <w:marBottom w:val="0"/>
      <w:divBdr>
        <w:top w:val="none" w:sz="0" w:space="0" w:color="auto"/>
        <w:left w:val="none" w:sz="0" w:space="0" w:color="auto"/>
        <w:bottom w:val="none" w:sz="0" w:space="0" w:color="auto"/>
        <w:right w:val="none" w:sz="0" w:space="0" w:color="auto"/>
      </w:divBdr>
    </w:div>
    <w:div w:id="1853300496">
      <w:bodyDiv w:val="1"/>
      <w:marLeft w:val="0"/>
      <w:marRight w:val="0"/>
      <w:marTop w:val="0"/>
      <w:marBottom w:val="0"/>
      <w:divBdr>
        <w:top w:val="none" w:sz="0" w:space="0" w:color="auto"/>
        <w:left w:val="none" w:sz="0" w:space="0" w:color="auto"/>
        <w:bottom w:val="none" w:sz="0" w:space="0" w:color="auto"/>
        <w:right w:val="none" w:sz="0" w:space="0" w:color="auto"/>
      </w:divBdr>
    </w:div>
    <w:div w:id="1897474698">
      <w:bodyDiv w:val="1"/>
      <w:marLeft w:val="0"/>
      <w:marRight w:val="0"/>
      <w:marTop w:val="0"/>
      <w:marBottom w:val="0"/>
      <w:divBdr>
        <w:top w:val="none" w:sz="0" w:space="0" w:color="auto"/>
        <w:left w:val="none" w:sz="0" w:space="0" w:color="auto"/>
        <w:bottom w:val="none" w:sz="0" w:space="0" w:color="auto"/>
        <w:right w:val="none" w:sz="0" w:space="0" w:color="auto"/>
      </w:divBdr>
    </w:div>
    <w:div w:id="1937708469">
      <w:bodyDiv w:val="1"/>
      <w:marLeft w:val="0"/>
      <w:marRight w:val="0"/>
      <w:marTop w:val="0"/>
      <w:marBottom w:val="0"/>
      <w:divBdr>
        <w:top w:val="none" w:sz="0" w:space="0" w:color="auto"/>
        <w:left w:val="none" w:sz="0" w:space="0" w:color="auto"/>
        <w:bottom w:val="none" w:sz="0" w:space="0" w:color="auto"/>
        <w:right w:val="none" w:sz="0" w:space="0" w:color="auto"/>
      </w:divBdr>
    </w:div>
    <w:div w:id="1979409681">
      <w:bodyDiv w:val="1"/>
      <w:marLeft w:val="0"/>
      <w:marRight w:val="0"/>
      <w:marTop w:val="0"/>
      <w:marBottom w:val="0"/>
      <w:divBdr>
        <w:top w:val="none" w:sz="0" w:space="0" w:color="auto"/>
        <w:left w:val="none" w:sz="0" w:space="0" w:color="auto"/>
        <w:bottom w:val="none" w:sz="0" w:space="0" w:color="auto"/>
        <w:right w:val="none" w:sz="0" w:space="0" w:color="auto"/>
      </w:divBdr>
    </w:div>
    <w:div w:id="2038117744">
      <w:bodyDiv w:val="1"/>
      <w:marLeft w:val="0"/>
      <w:marRight w:val="0"/>
      <w:marTop w:val="0"/>
      <w:marBottom w:val="0"/>
      <w:divBdr>
        <w:top w:val="none" w:sz="0" w:space="0" w:color="auto"/>
        <w:left w:val="none" w:sz="0" w:space="0" w:color="auto"/>
        <w:bottom w:val="none" w:sz="0" w:space="0" w:color="auto"/>
        <w:right w:val="none" w:sz="0" w:space="0" w:color="auto"/>
      </w:divBdr>
    </w:div>
    <w:div w:id="2049603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3.xml"/><Relationship Id="rId18" Type="http://schemas.openxmlformats.org/officeDocument/2006/relationships/footer" Target="footer3.xml"/><Relationship Id="rId26" Type="http://schemas.openxmlformats.org/officeDocument/2006/relationships/image" Target="media/image10.png"/><Relationship Id="rId39" Type="http://schemas.openxmlformats.org/officeDocument/2006/relationships/hyperlink" Target="https://www.fema.gov/media-library-data/1450219382984-bcf364478896e3db06a9f9998cc5d1b1/Hazus_3.0_Dasymetric_Data_Overview_Complete.pdf" TargetMode="External"/><Relationship Id="rId3" Type="http://schemas.openxmlformats.org/officeDocument/2006/relationships/customXml" Target="../customXml/item3.xml"/><Relationship Id="rId21" Type="http://schemas.openxmlformats.org/officeDocument/2006/relationships/image" Target="media/image7.jpg"/><Relationship Id="rId34" Type="http://schemas.openxmlformats.org/officeDocument/2006/relationships/image" Target="media/image17.jpg"/><Relationship Id="rId42" Type="http://schemas.openxmlformats.org/officeDocument/2006/relationships/hyperlink" Target="https://www.mrlc.gov/national-land-cover-database-nlcd-2016" TargetMode="Externa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5.xml"/><Relationship Id="rId25" Type="http://schemas.openxmlformats.org/officeDocument/2006/relationships/chart" Target="charts/chart1.xml"/><Relationship Id="rId33" Type="http://schemas.openxmlformats.org/officeDocument/2006/relationships/image" Target="media/image16.png"/><Relationship Id="rId38" Type="http://schemas.openxmlformats.org/officeDocument/2006/relationships/hyperlink" Target="https://www.fema.gov/media-library-data/1450220012223-ebdf6f4752bbbb4411f69d0ee8b39bc4/Hazus_Dasymetric_Vs_Homogenous_Flyer_2.0.pdf" TargetMode="External"/><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6.jpeg"/><Relationship Id="rId29" Type="http://schemas.openxmlformats.org/officeDocument/2006/relationships/image" Target="media/image13.png"/><Relationship Id="rId41" Type="http://schemas.openxmlformats.org/officeDocument/2006/relationships/hyperlink" Target="https://www.weather.gov/media/owp/hdsc_documents/Atlas14_Volume11.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hdsc.nws.noaa.gov/hdsc/pfds/index.html" TargetMode="External"/><Relationship Id="rId32" Type="http://schemas.openxmlformats.org/officeDocument/2006/relationships/image" Target="media/image16.jpeg"/><Relationship Id="rId37" Type="http://schemas.openxmlformats.org/officeDocument/2006/relationships/hyperlink" Target="https://www.fema.gov/media-library" TargetMode="External"/><Relationship Id="rId40" Type="http://schemas.openxmlformats.org/officeDocument/2006/relationships/hyperlink" Target="https://www.fema.gov/media-library-data/1526489690918-2862bece100f28564c4167aaf4b2378b/Base_Level_Engineering_Guidance_Feb_2018.pdf" TargetMode="Externa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4.xml"/><Relationship Id="rId23" Type="http://schemas.openxmlformats.org/officeDocument/2006/relationships/image" Target="media/image9.jpeg"/><Relationship Id="rId28" Type="http://schemas.openxmlformats.org/officeDocument/2006/relationships/image" Target="media/image12.png"/><Relationship Id="rId36" Type="http://schemas.openxmlformats.org/officeDocument/2006/relationships/image" Target="media/image19.jpeg"/><Relationship Id="rId10" Type="http://schemas.openxmlformats.org/officeDocument/2006/relationships/endnotes" Target="endnotes.xml"/><Relationship Id="rId19" Type="http://schemas.openxmlformats.org/officeDocument/2006/relationships/image" Target="media/image5.jpeg"/><Relationship Id="rId31" Type="http://schemas.openxmlformats.org/officeDocument/2006/relationships/image" Target="media/image15.jpeg"/><Relationship Id="rId44"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8.jpe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8.jpeg"/><Relationship Id="rId43" Type="http://schemas.openxmlformats.org/officeDocument/2006/relationships/header" Target="header6.xml"/></Relationships>
</file>

<file path=word/_rels/header1.xml.rels><?xml version="1.0" encoding="UTF-8" standalone="yes"?>
<Relationships xmlns="http://schemas.openxmlformats.org/package/2006/relationships"><Relationship Id="rId3" Type="http://schemas.openxmlformats.org/officeDocument/2006/relationships/image" Target="media/image2.jpg"/><Relationship Id="rId2" Type="http://schemas.openxmlformats.org/officeDocument/2006/relationships/image" Target="media/image2.jpe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20.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jl\AppData\Roaming\Microsoft\Templates\Compass_ReportTemplate.dotx"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halff.ad\Offices\Citrix\38000s\38636\BLE_SanFernando\HH\Excel\Hydrology\HydrologicParameters_SanFernando_Updated.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Excess Precipitation Hyetographs Applied to 2D Mesh</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'Excess Precip'!$E$1</c:f>
              <c:strCache>
                <c:ptCount val="1"/>
                <c:pt idx="0">
                  <c:v>10YR</c:v>
                </c:pt>
              </c:strCache>
            </c:strRef>
          </c:tx>
          <c:spPr>
            <a:ln w="25400" cap="rnd">
              <a:solidFill>
                <a:schemeClr val="accent5"/>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Precip'!$E$2:$E$481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3.0000000000000001E-5</c:v>
                </c:pt>
                <c:pt idx="118">
                  <c:v>2.2000000000000001E-4</c:v>
                </c:pt>
                <c:pt idx="119">
                  <c:v>4.2999999999999999E-4</c:v>
                </c:pt>
                <c:pt idx="120">
                  <c:v>6.6E-4</c:v>
                </c:pt>
                <c:pt idx="121">
                  <c:v>9.5E-4</c:v>
                </c:pt>
                <c:pt idx="122">
                  <c:v>1.2199999999999999E-3</c:v>
                </c:pt>
                <c:pt idx="123">
                  <c:v>1.5399999999999999E-3</c:v>
                </c:pt>
                <c:pt idx="124">
                  <c:v>1.8600000000000001E-3</c:v>
                </c:pt>
                <c:pt idx="125">
                  <c:v>2.2300000000000002E-3</c:v>
                </c:pt>
                <c:pt idx="126">
                  <c:v>2.5799999999999998E-3</c:v>
                </c:pt>
                <c:pt idx="127">
                  <c:v>3.0699999999999998E-3</c:v>
                </c:pt>
                <c:pt idx="128">
                  <c:v>3.47E-3</c:v>
                </c:pt>
                <c:pt idx="129">
                  <c:v>3.9500000000000004E-3</c:v>
                </c:pt>
                <c:pt idx="130">
                  <c:v>4.3899999999999998E-3</c:v>
                </c:pt>
                <c:pt idx="131">
                  <c:v>4.9300000000000004E-3</c:v>
                </c:pt>
                <c:pt idx="132">
                  <c:v>5.6800000000000002E-3</c:v>
                </c:pt>
                <c:pt idx="133">
                  <c:v>6.7099999999999998E-3</c:v>
                </c:pt>
                <c:pt idx="134">
                  <c:v>7.9600000000000001E-3</c:v>
                </c:pt>
                <c:pt idx="135">
                  <c:v>9.3600000000000003E-3</c:v>
                </c:pt>
                <c:pt idx="136">
                  <c:v>1.0670000000000001E-2</c:v>
                </c:pt>
                <c:pt idx="137">
                  <c:v>1.235E-2</c:v>
                </c:pt>
                <c:pt idx="138">
                  <c:v>1.823E-2</c:v>
                </c:pt>
                <c:pt idx="139">
                  <c:v>2.8660000000000001E-2</c:v>
                </c:pt>
                <c:pt idx="140">
                  <c:v>4.4889999999999999E-2</c:v>
                </c:pt>
                <c:pt idx="141">
                  <c:v>5.5919999999999997E-2</c:v>
                </c:pt>
                <c:pt idx="142">
                  <c:v>9.3079999999999996E-2</c:v>
                </c:pt>
                <c:pt idx="143">
                  <c:v>0.18561</c:v>
                </c:pt>
                <c:pt idx="144">
                  <c:v>0.21406</c:v>
                </c:pt>
                <c:pt idx="145">
                  <c:v>0.13644999999999999</c:v>
                </c:pt>
                <c:pt idx="146">
                  <c:v>9.7049999999999997E-2</c:v>
                </c:pt>
                <c:pt idx="147">
                  <c:v>9.0410000000000004E-2</c:v>
                </c:pt>
                <c:pt idx="148">
                  <c:v>6.6299999999999998E-2</c:v>
                </c:pt>
                <c:pt idx="149">
                  <c:v>4.7169999999999997E-2</c:v>
                </c:pt>
                <c:pt idx="150">
                  <c:v>3.4939999999999999E-2</c:v>
                </c:pt>
                <c:pt idx="151">
                  <c:v>3.2660000000000002E-2</c:v>
                </c:pt>
                <c:pt idx="152">
                  <c:v>3.1060000000000001E-2</c:v>
                </c:pt>
                <c:pt idx="153">
                  <c:v>2.8670000000000001E-2</c:v>
                </c:pt>
                <c:pt idx="154">
                  <c:v>2.623E-2</c:v>
                </c:pt>
                <c:pt idx="155">
                  <c:v>2.4109999999999999E-2</c:v>
                </c:pt>
                <c:pt idx="156">
                  <c:v>2.2720000000000001E-2</c:v>
                </c:pt>
                <c:pt idx="157">
                  <c:v>2.2069999999999999E-2</c:v>
                </c:pt>
                <c:pt idx="158">
                  <c:v>2.1780000000000001E-2</c:v>
                </c:pt>
                <c:pt idx="159">
                  <c:v>2.111E-2</c:v>
                </c:pt>
                <c:pt idx="160">
                  <c:v>2.0809999999999999E-2</c:v>
                </c:pt>
                <c:pt idx="161">
                  <c:v>1.9730000000000001E-2</c:v>
                </c:pt>
                <c:pt idx="162">
                  <c:v>1.942E-2</c:v>
                </c:pt>
                <c:pt idx="163">
                  <c:v>1.8710000000000001E-2</c:v>
                </c:pt>
                <c:pt idx="164">
                  <c:v>1.8380000000000001E-2</c:v>
                </c:pt>
                <c:pt idx="165">
                  <c:v>1.7659999999999999E-2</c:v>
                </c:pt>
                <c:pt idx="166">
                  <c:v>1.7319999999999999E-2</c:v>
                </c:pt>
                <c:pt idx="167">
                  <c:v>1.619E-2</c:v>
                </c:pt>
                <c:pt idx="168">
                  <c:v>1.583E-2</c:v>
                </c:pt>
                <c:pt idx="169">
                  <c:v>1.5879999999999998E-2</c:v>
                </c:pt>
                <c:pt idx="170">
                  <c:v>1.5520000000000001E-2</c:v>
                </c:pt>
                <c:pt idx="171">
                  <c:v>1.516E-2</c:v>
                </c:pt>
                <c:pt idx="172">
                  <c:v>1.4800000000000001E-2</c:v>
                </c:pt>
                <c:pt idx="173">
                  <c:v>1.4840000000000001E-2</c:v>
                </c:pt>
                <c:pt idx="174">
                  <c:v>1.4069999999999999E-2</c:v>
                </c:pt>
                <c:pt idx="175">
                  <c:v>1.41E-2</c:v>
                </c:pt>
                <c:pt idx="176">
                  <c:v>1.372E-2</c:v>
                </c:pt>
                <c:pt idx="177">
                  <c:v>1.3350000000000001E-2</c:v>
                </c:pt>
                <c:pt idx="178">
                  <c:v>1.338E-2</c:v>
                </c:pt>
                <c:pt idx="179">
                  <c:v>1.2999999999999999E-2</c:v>
                </c:pt>
                <c:pt idx="180">
                  <c:v>1.221E-2</c:v>
                </c:pt>
                <c:pt idx="181">
                  <c:v>1.223E-2</c:v>
                </c:pt>
                <c:pt idx="182">
                  <c:v>1.225E-2</c:v>
                </c:pt>
                <c:pt idx="183">
                  <c:v>1.146E-2</c:v>
                </c:pt>
                <c:pt idx="184">
                  <c:v>1.1469999999999999E-2</c:v>
                </c:pt>
                <c:pt idx="185">
                  <c:v>1.108E-2</c:v>
                </c:pt>
                <c:pt idx="186">
                  <c:v>1.069E-2</c:v>
                </c:pt>
                <c:pt idx="187">
                  <c:v>1.0290000000000001E-2</c:v>
                </c:pt>
                <c:pt idx="188">
                  <c:v>1.031E-2</c:v>
                </c:pt>
                <c:pt idx="189">
                  <c:v>9.4999999999999998E-3</c:v>
                </c:pt>
                <c:pt idx="190">
                  <c:v>9.1000000000000004E-3</c:v>
                </c:pt>
                <c:pt idx="191">
                  <c:v>9.5200000000000007E-3</c:v>
                </c:pt>
                <c:pt idx="192">
                  <c:v>9.1199999999999996E-3</c:v>
                </c:pt>
                <c:pt idx="193">
                  <c:v>8.7100000000000007E-3</c:v>
                </c:pt>
                <c:pt idx="194">
                  <c:v>8.7299999999999999E-3</c:v>
                </c:pt>
                <c:pt idx="195">
                  <c:v>8.3199999999999993E-3</c:v>
                </c:pt>
                <c:pt idx="196">
                  <c:v>8.3300000000000006E-3</c:v>
                </c:pt>
                <c:pt idx="197">
                  <c:v>8.3400000000000002E-3</c:v>
                </c:pt>
                <c:pt idx="198">
                  <c:v>7.9299999999999995E-3</c:v>
                </c:pt>
                <c:pt idx="199">
                  <c:v>7.9399999999999991E-3</c:v>
                </c:pt>
                <c:pt idx="200">
                  <c:v>7.9500000000000005E-3</c:v>
                </c:pt>
                <c:pt idx="201">
                  <c:v>7.5300000000000002E-3</c:v>
                </c:pt>
                <c:pt idx="202">
                  <c:v>7.9600000000000001E-3</c:v>
                </c:pt>
                <c:pt idx="203">
                  <c:v>7.1300000000000001E-3</c:v>
                </c:pt>
                <c:pt idx="204">
                  <c:v>7.5599999999999999E-3</c:v>
                </c:pt>
                <c:pt idx="205">
                  <c:v>6.7200000000000003E-3</c:v>
                </c:pt>
                <c:pt idx="206">
                  <c:v>7.1500000000000001E-3</c:v>
                </c:pt>
                <c:pt idx="207">
                  <c:v>6.7400000000000003E-3</c:v>
                </c:pt>
                <c:pt idx="208">
                  <c:v>6.7400000000000003E-3</c:v>
                </c:pt>
                <c:pt idx="209">
                  <c:v>6.7499999999999999E-3</c:v>
                </c:pt>
                <c:pt idx="210">
                  <c:v>6.3299999999999997E-3</c:v>
                </c:pt>
                <c:pt idx="211">
                  <c:v>6.3299999999999997E-3</c:v>
                </c:pt>
                <c:pt idx="212">
                  <c:v>6.3400000000000001E-3</c:v>
                </c:pt>
                <c:pt idx="213">
                  <c:v>5.9199999999999999E-3</c:v>
                </c:pt>
                <c:pt idx="214">
                  <c:v>5.9300000000000004E-3</c:v>
                </c:pt>
                <c:pt idx="215">
                  <c:v>5.5100000000000001E-3</c:v>
                </c:pt>
                <c:pt idx="216">
                  <c:v>5.5100000000000001E-3</c:v>
                </c:pt>
                <c:pt idx="217">
                  <c:v>5.94E-3</c:v>
                </c:pt>
                <c:pt idx="218">
                  <c:v>5.0899999999999999E-3</c:v>
                </c:pt>
                <c:pt idx="219">
                  <c:v>5.5199999999999997E-3</c:v>
                </c:pt>
                <c:pt idx="220">
                  <c:v>5.9500000000000004E-3</c:v>
                </c:pt>
                <c:pt idx="221">
                  <c:v>5.1000000000000004E-3</c:v>
                </c:pt>
                <c:pt idx="222">
                  <c:v>5.11E-3</c:v>
                </c:pt>
                <c:pt idx="223">
                  <c:v>5.5399999999999998E-3</c:v>
                </c:pt>
                <c:pt idx="224">
                  <c:v>5.5399999999999998E-3</c:v>
                </c:pt>
                <c:pt idx="225">
                  <c:v>5.1200000000000004E-3</c:v>
                </c:pt>
                <c:pt idx="226">
                  <c:v>5.5500000000000002E-3</c:v>
                </c:pt>
                <c:pt idx="227">
                  <c:v>5.1200000000000004E-3</c:v>
                </c:pt>
                <c:pt idx="228">
                  <c:v>5.13E-3</c:v>
                </c:pt>
                <c:pt idx="229">
                  <c:v>4.7000000000000002E-3</c:v>
                </c:pt>
                <c:pt idx="230">
                  <c:v>5.13E-3</c:v>
                </c:pt>
                <c:pt idx="231">
                  <c:v>5.13E-3</c:v>
                </c:pt>
                <c:pt idx="232">
                  <c:v>4.7099999999999998E-3</c:v>
                </c:pt>
                <c:pt idx="233">
                  <c:v>5.1399999999999996E-3</c:v>
                </c:pt>
                <c:pt idx="234">
                  <c:v>5.1399999999999996E-3</c:v>
                </c:pt>
                <c:pt idx="235">
                  <c:v>4.7200000000000002E-3</c:v>
                </c:pt>
                <c:pt idx="236">
                  <c:v>4.7200000000000002E-3</c:v>
                </c:pt>
                <c:pt idx="237">
                  <c:v>4.7200000000000002E-3</c:v>
                </c:pt>
                <c:pt idx="238">
                  <c:v>4.7200000000000002E-3</c:v>
                </c:pt>
                <c:pt idx="239">
                  <c:v>4.7299999999999998E-3</c:v>
                </c:pt>
                <c:pt idx="240">
                  <c:v>4.7299999999999998E-3</c:v>
                </c:pt>
                <c:pt idx="241">
                  <c:v>4.7299999999999998E-3</c:v>
                </c:pt>
                <c:pt idx="242">
                  <c:v>4.7299999999999998E-3</c:v>
                </c:pt>
                <c:pt idx="243">
                  <c:v>4.3099999999999996E-3</c:v>
                </c:pt>
                <c:pt idx="244">
                  <c:v>4.3099999999999996E-3</c:v>
                </c:pt>
                <c:pt idx="245">
                  <c:v>4.7400000000000003E-3</c:v>
                </c:pt>
                <c:pt idx="246">
                  <c:v>4.3099999999999996E-3</c:v>
                </c:pt>
                <c:pt idx="247">
                  <c:v>4.3099999999999996E-3</c:v>
                </c:pt>
                <c:pt idx="248">
                  <c:v>4.3200000000000001E-3</c:v>
                </c:pt>
                <c:pt idx="249">
                  <c:v>4.3200000000000001E-3</c:v>
                </c:pt>
                <c:pt idx="250">
                  <c:v>4.3200000000000001E-3</c:v>
                </c:pt>
                <c:pt idx="251">
                  <c:v>4.3200000000000001E-3</c:v>
                </c:pt>
                <c:pt idx="252">
                  <c:v>4.3200000000000001E-3</c:v>
                </c:pt>
                <c:pt idx="253">
                  <c:v>4.3299999999999996E-3</c:v>
                </c:pt>
                <c:pt idx="254">
                  <c:v>3.8999999999999998E-3</c:v>
                </c:pt>
                <c:pt idx="255">
                  <c:v>4.3299999999999996E-3</c:v>
                </c:pt>
                <c:pt idx="256">
                  <c:v>4.3299999999999996E-3</c:v>
                </c:pt>
                <c:pt idx="257">
                  <c:v>3.8999999999999998E-3</c:v>
                </c:pt>
                <c:pt idx="258">
                  <c:v>4.3400000000000001E-3</c:v>
                </c:pt>
                <c:pt idx="259">
                  <c:v>3.8999999999999998E-3</c:v>
                </c:pt>
                <c:pt idx="260">
                  <c:v>3.9100000000000003E-3</c:v>
                </c:pt>
                <c:pt idx="261">
                  <c:v>4.3400000000000001E-3</c:v>
                </c:pt>
                <c:pt idx="262">
                  <c:v>3.9100000000000003E-3</c:v>
                </c:pt>
                <c:pt idx="263">
                  <c:v>3.9100000000000003E-3</c:v>
                </c:pt>
                <c:pt idx="264">
                  <c:v>3.48E-3</c:v>
                </c:pt>
                <c:pt idx="265">
                  <c:v>3.9100000000000003E-3</c:v>
                </c:pt>
                <c:pt idx="266">
                  <c:v>3.9199999999999999E-3</c:v>
                </c:pt>
                <c:pt idx="267">
                  <c:v>3.9199999999999999E-3</c:v>
                </c:pt>
                <c:pt idx="268">
                  <c:v>3.9199999999999999E-3</c:v>
                </c:pt>
                <c:pt idx="269">
                  <c:v>3.48E-3</c:v>
                </c:pt>
                <c:pt idx="270">
                  <c:v>3.49E-3</c:v>
                </c:pt>
                <c:pt idx="271">
                  <c:v>3.9199999999999999E-3</c:v>
                </c:pt>
                <c:pt idx="272">
                  <c:v>3.49E-3</c:v>
                </c:pt>
                <c:pt idx="273">
                  <c:v>3.49E-3</c:v>
                </c:pt>
                <c:pt idx="274">
                  <c:v>3.9300000000000003E-3</c:v>
                </c:pt>
                <c:pt idx="275">
                  <c:v>3.0599999999999998E-3</c:v>
                </c:pt>
                <c:pt idx="276">
                  <c:v>3.49E-3</c:v>
                </c:pt>
                <c:pt idx="277">
                  <c:v>3.49E-3</c:v>
                </c:pt>
                <c:pt idx="278">
                  <c:v>3.5000000000000001E-3</c:v>
                </c:pt>
                <c:pt idx="279">
                  <c:v>3.5000000000000001E-3</c:v>
                </c:pt>
                <c:pt idx="280">
                  <c:v>3.0599999999999998E-3</c:v>
                </c:pt>
                <c:pt idx="281">
                  <c:v>3.5000000000000001E-3</c:v>
                </c:pt>
                <c:pt idx="282">
                  <c:v>3.5000000000000001E-3</c:v>
                </c:pt>
                <c:pt idx="283">
                  <c:v>3.0599999999999998E-3</c:v>
                </c:pt>
                <c:pt idx="284">
                  <c:v>3.5000000000000001E-3</c:v>
                </c:pt>
                <c:pt idx="285">
                  <c:v>3.0699999999999998E-3</c:v>
                </c:pt>
                <c:pt idx="286">
                  <c:v>2.63E-3</c:v>
                </c:pt>
                <c:pt idx="287">
                  <c:v>3.5100000000000001E-3</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0-5DAA-4EB9-BC5E-3A0425A4160E}"/>
            </c:ext>
          </c:extLst>
        </c:ser>
        <c:ser>
          <c:idx val="1"/>
          <c:order val="1"/>
          <c:tx>
            <c:strRef>
              <c:f>'Excess Precip'!$F$1</c:f>
              <c:strCache>
                <c:ptCount val="1"/>
                <c:pt idx="0">
                  <c:v>25YR</c:v>
                </c:pt>
              </c:strCache>
            </c:strRef>
          </c:tx>
          <c:spPr>
            <a:ln w="25400" cap="rnd">
              <a:solidFill>
                <a:schemeClr val="accent2"/>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Precip'!$F$2:$F$481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1.3999999999999999E-4</c:v>
                </c:pt>
                <c:pt idx="107">
                  <c:v>3.5E-4</c:v>
                </c:pt>
                <c:pt idx="108">
                  <c:v>5.8E-4</c:v>
                </c:pt>
                <c:pt idx="109">
                  <c:v>8.0000000000000004E-4</c:v>
                </c:pt>
                <c:pt idx="110">
                  <c:v>1.0499999999999999E-3</c:v>
                </c:pt>
                <c:pt idx="111">
                  <c:v>1.31E-3</c:v>
                </c:pt>
                <c:pt idx="112">
                  <c:v>1.6000000000000001E-3</c:v>
                </c:pt>
                <c:pt idx="113">
                  <c:v>1.8500000000000001E-3</c:v>
                </c:pt>
                <c:pt idx="114">
                  <c:v>2.2200000000000002E-3</c:v>
                </c:pt>
                <c:pt idx="115">
                  <c:v>2.49E-3</c:v>
                </c:pt>
                <c:pt idx="116">
                  <c:v>2.8300000000000001E-3</c:v>
                </c:pt>
                <c:pt idx="117">
                  <c:v>3.1900000000000001E-3</c:v>
                </c:pt>
                <c:pt idx="118">
                  <c:v>3.5599999999999998E-3</c:v>
                </c:pt>
                <c:pt idx="119">
                  <c:v>3.8600000000000001E-3</c:v>
                </c:pt>
                <c:pt idx="120">
                  <c:v>4.2500000000000003E-3</c:v>
                </c:pt>
                <c:pt idx="121">
                  <c:v>4.8999999999999998E-3</c:v>
                </c:pt>
                <c:pt idx="122">
                  <c:v>5.3600000000000002E-3</c:v>
                </c:pt>
                <c:pt idx="123">
                  <c:v>5.9699999999999996E-3</c:v>
                </c:pt>
                <c:pt idx="124">
                  <c:v>6.4799999999999996E-3</c:v>
                </c:pt>
                <c:pt idx="125">
                  <c:v>7.1500000000000001E-3</c:v>
                </c:pt>
                <c:pt idx="126">
                  <c:v>7.7099999999999998E-3</c:v>
                </c:pt>
                <c:pt idx="127">
                  <c:v>8.6199999999999992E-3</c:v>
                </c:pt>
                <c:pt idx="128">
                  <c:v>9.2499999999999995E-3</c:v>
                </c:pt>
                <c:pt idx="129">
                  <c:v>1.0070000000000001E-2</c:v>
                </c:pt>
                <c:pt idx="130">
                  <c:v>1.074E-2</c:v>
                </c:pt>
                <c:pt idx="131">
                  <c:v>1.163E-2</c:v>
                </c:pt>
                <c:pt idx="132">
                  <c:v>1.2970000000000001E-2</c:v>
                </c:pt>
                <c:pt idx="133">
                  <c:v>1.4840000000000001E-2</c:v>
                </c:pt>
                <c:pt idx="134">
                  <c:v>1.7090000000000001E-2</c:v>
                </c:pt>
                <c:pt idx="135">
                  <c:v>1.9539999999999998E-2</c:v>
                </c:pt>
                <c:pt idx="136">
                  <c:v>2.1690000000000001E-2</c:v>
                </c:pt>
                <c:pt idx="137">
                  <c:v>2.4500000000000001E-2</c:v>
                </c:pt>
                <c:pt idx="138">
                  <c:v>3.5209999999999998E-2</c:v>
                </c:pt>
                <c:pt idx="139">
                  <c:v>5.3650000000000003E-2</c:v>
                </c:pt>
                <c:pt idx="140">
                  <c:v>8.1119999999999998E-2</c:v>
                </c:pt>
                <c:pt idx="141">
                  <c:v>9.7650000000000001E-2</c:v>
                </c:pt>
                <c:pt idx="142">
                  <c:v>0.15705</c:v>
                </c:pt>
                <c:pt idx="143">
                  <c:v>0.30070999999999998</c:v>
                </c:pt>
                <c:pt idx="144">
                  <c:v>0.33444000000000002</c:v>
                </c:pt>
                <c:pt idx="145">
                  <c:v>0.20863000000000001</c:v>
                </c:pt>
                <c:pt idx="146">
                  <c:v>0.14673</c:v>
                </c:pt>
                <c:pt idx="147">
                  <c:v>0.13563</c:v>
                </c:pt>
                <c:pt idx="148">
                  <c:v>9.8890000000000006E-2</c:v>
                </c:pt>
                <c:pt idx="149">
                  <c:v>7.009E-2</c:v>
                </c:pt>
                <c:pt idx="150">
                  <c:v>5.1769999999999997E-2</c:v>
                </c:pt>
                <c:pt idx="151">
                  <c:v>4.8300000000000003E-2</c:v>
                </c:pt>
                <c:pt idx="152">
                  <c:v>4.5850000000000002E-2</c:v>
                </c:pt>
                <c:pt idx="153">
                  <c:v>4.2250000000000003E-2</c:v>
                </c:pt>
                <c:pt idx="154">
                  <c:v>3.8580000000000003E-2</c:v>
                </c:pt>
                <c:pt idx="155">
                  <c:v>3.542E-2</c:v>
                </c:pt>
                <c:pt idx="156">
                  <c:v>3.3329999999999999E-2</c:v>
                </c:pt>
                <c:pt idx="157">
                  <c:v>3.2340000000000001E-2</c:v>
                </c:pt>
                <c:pt idx="158">
                  <c:v>3.1890000000000002E-2</c:v>
                </c:pt>
                <c:pt idx="159">
                  <c:v>3.0870000000000002E-2</c:v>
                </c:pt>
                <c:pt idx="160">
                  <c:v>3.04E-2</c:v>
                </c:pt>
                <c:pt idx="161">
                  <c:v>2.879E-2</c:v>
                </c:pt>
                <c:pt idx="162">
                  <c:v>2.8309999999999998E-2</c:v>
                </c:pt>
                <c:pt idx="163">
                  <c:v>2.725E-2</c:v>
                </c:pt>
                <c:pt idx="164">
                  <c:v>2.6749999999999999E-2</c:v>
                </c:pt>
                <c:pt idx="165">
                  <c:v>2.5669999999999998E-2</c:v>
                </c:pt>
                <c:pt idx="166">
                  <c:v>2.5159999999999998E-2</c:v>
                </c:pt>
                <c:pt idx="167">
                  <c:v>2.35E-2</c:v>
                </c:pt>
                <c:pt idx="168">
                  <c:v>2.2970000000000001E-2</c:v>
                </c:pt>
                <c:pt idx="169">
                  <c:v>2.3019999999999999E-2</c:v>
                </c:pt>
                <c:pt idx="170">
                  <c:v>2.249E-2</c:v>
                </c:pt>
                <c:pt idx="171">
                  <c:v>2.1950000000000001E-2</c:v>
                </c:pt>
                <c:pt idx="172">
                  <c:v>2.1409999999999998E-2</c:v>
                </c:pt>
                <c:pt idx="173">
                  <c:v>2.145E-2</c:v>
                </c:pt>
                <c:pt idx="174">
                  <c:v>2.0330000000000001E-2</c:v>
                </c:pt>
                <c:pt idx="175">
                  <c:v>2.036E-2</c:v>
                </c:pt>
                <c:pt idx="176">
                  <c:v>1.9810000000000001E-2</c:v>
                </c:pt>
                <c:pt idx="177">
                  <c:v>1.9259999999999999E-2</c:v>
                </c:pt>
                <c:pt idx="178">
                  <c:v>1.9290000000000002E-2</c:v>
                </c:pt>
                <c:pt idx="179">
                  <c:v>1.873E-2</c:v>
                </c:pt>
                <c:pt idx="180">
                  <c:v>1.7590000000000001E-2</c:v>
                </c:pt>
                <c:pt idx="181">
                  <c:v>1.7610000000000001E-2</c:v>
                </c:pt>
                <c:pt idx="182">
                  <c:v>1.763E-2</c:v>
                </c:pt>
                <c:pt idx="183">
                  <c:v>1.6480000000000002E-2</c:v>
                </c:pt>
                <c:pt idx="184">
                  <c:v>1.6500000000000001E-2</c:v>
                </c:pt>
                <c:pt idx="185">
                  <c:v>1.593E-2</c:v>
                </c:pt>
                <c:pt idx="186">
                  <c:v>1.536E-2</c:v>
                </c:pt>
                <c:pt idx="187">
                  <c:v>1.478E-2</c:v>
                </c:pt>
                <c:pt idx="188">
                  <c:v>1.4800000000000001E-2</c:v>
                </c:pt>
                <c:pt idx="189">
                  <c:v>1.363E-2</c:v>
                </c:pt>
                <c:pt idx="190">
                  <c:v>1.3050000000000001E-2</c:v>
                </c:pt>
                <c:pt idx="191">
                  <c:v>1.366E-2</c:v>
                </c:pt>
                <c:pt idx="192">
                  <c:v>1.307E-2</c:v>
                </c:pt>
                <c:pt idx="193">
                  <c:v>1.2489999999999999E-2</c:v>
                </c:pt>
                <c:pt idx="194">
                  <c:v>1.2500000000000001E-2</c:v>
                </c:pt>
                <c:pt idx="195">
                  <c:v>1.192E-2</c:v>
                </c:pt>
                <c:pt idx="196">
                  <c:v>1.193E-2</c:v>
                </c:pt>
                <c:pt idx="197">
                  <c:v>1.1939999999999999E-2</c:v>
                </c:pt>
                <c:pt idx="198">
                  <c:v>1.1350000000000001E-2</c:v>
                </c:pt>
                <c:pt idx="199">
                  <c:v>1.136E-2</c:v>
                </c:pt>
                <c:pt idx="200">
                  <c:v>1.137E-2</c:v>
                </c:pt>
                <c:pt idx="201">
                  <c:v>1.078E-2</c:v>
                </c:pt>
                <c:pt idx="202">
                  <c:v>1.1379999999999999E-2</c:v>
                </c:pt>
                <c:pt idx="203">
                  <c:v>1.0189999999999999E-2</c:v>
                </c:pt>
                <c:pt idx="204">
                  <c:v>1.0800000000000001E-2</c:v>
                </c:pt>
                <c:pt idx="205">
                  <c:v>9.6100000000000005E-3</c:v>
                </c:pt>
                <c:pt idx="206">
                  <c:v>1.021E-2</c:v>
                </c:pt>
                <c:pt idx="207">
                  <c:v>9.6200000000000001E-3</c:v>
                </c:pt>
                <c:pt idx="208">
                  <c:v>9.6200000000000001E-3</c:v>
                </c:pt>
                <c:pt idx="209">
                  <c:v>9.6299999999999997E-3</c:v>
                </c:pt>
                <c:pt idx="210">
                  <c:v>9.0299999999999998E-3</c:v>
                </c:pt>
                <c:pt idx="211">
                  <c:v>9.0399999999999994E-3</c:v>
                </c:pt>
                <c:pt idx="212">
                  <c:v>9.0399999999999994E-3</c:v>
                </c:pt>
                <c:pt idx="213">
                  <c:v>8.4499999999999992E-3</c:v>
                </c:pt>
                <c:pt idx="214">
                  <c:v>8.4499999999999992E-3</c:v>
                </c:pt>
                <c:pt idx="215">
                  <c:v>7.8499999999999993E-3</c:v>
                </c:pt>
                <c:pt idx="216">
                  <c:v>7.8499999999999993E-3</c:v>
                </c:pt>
                <c:pt idx="217">
                  <c:v>8.4600000000000005E-3</c:v>
                </c:pt>
                <c:pt idx="218">
                  <c:v>7.26E-3</c:v>
                </c:pt>
                <c:pt idx="219">
                  <c:v>7.8700000000000003E-3</c:v>
                </c:pt>
                <c:pt idx="220">
                  <c:v>8.4799999999999997E-3</c:v>
                </c:pt>
                <c:pt idx="221">
                  <c:v>7.2700000000000004E-3</c:v>
                </c:pt>
                <c:pt idx="222">
                  <c:v>7.2700000000000004E-3</c:v>
                </c:pt>
                <c:pt idx="223">
                  <c:v>7.8799999999999999E-3</c:v>
                </c:pt>
                <c:pt idx="224">
                  <c:v>7.8799999999999999E-3</c:v>
                </c:pt>
                <c:pt idx="225">
                  <c:v>7.28E-3</c:v>
                </c:pt>
                <c:pt idx="226">
                  <c:v>7.8899999999999994E-3</c:v>
                </c:pt>
                <c:pt idx="227">
                  <c:v>7.2899999999999996E-3</c:v>
                </c:pt>
                <c:pt idx="228">
                  <c:v>7.2899999999999996E-3</c:v>
                </c:pt>
                <c:pt idx="229">
                  <c:v>6.6899999999999998E-3</c:v>
                </c:pt>
                <c:pt idx="230">
                  <c:v>7.3000000000000001E-3</c:v>
                </c:pt>
                <c:pt idx="231">
                  <c:v>7.3000000000000001E-3</c:v>
                </c:pt>
                <c:pt idx="232">
                  <c:v>6.7000000000000002E-3</c:v>
                </c:pt>
                <c:pt idx="233">
                  <c:v>7.3099999999999997E-3</c:v>
                </c:pt>
                <c:pt idx="234">
                  <c:v>7.3099999999999997E-3</c:v>
                </c:pt>
                <c:pt idx="235">
                  <c:v>6.7000000000000002E-3</c:v>
                </c:pt>
                <c:pt idx="236">
                  <c:v>6.7099999999999998E-3</c:v>
                </c:pt>
                <c:pt idx="237">
                  <c:v>6.7099999999999998E-3</c:v>
                </c:pt>
                <c:pt idx="238">
                  <c:v>6.7099999999999998E-3</c:v>
                </c:pt>
                <c:pt idx="239">
                  <c:v>6.7099999999999998E-3</c:v>
                </c:pt>
                <c:pt idx="240">
                  <c:v>6.7200000000000003E-3</c:v>
                </c:pt>
                <c:pt idx="241">
                  <c:v>6.7200000000000003E-3</c:v>
                </c:pt>
                <c:pt idx="242">
                  <c:v>6.7200000000000003E-3</c:v>
                </c:pt>
                <c:pt idx="243">
                  <c:v>6.11E-3</c:v>
                </c:pt>
                <c:pt idx="244">
                  <c:v>6.1199999999999996E-3</c:v>
                </c:pt>
                <c:pt idx="245">
                  <c:v>6.7299999999999999E-3</c:v>
                </c:pt>
                <c:pt idx="246">
                  <c:v>6.1199999999999996E-3</c:v>
                </c:pt>
                <c:pt idx="247">
                  <c:v>6.1199999999999996E-3</c:v>
                </c:pt>
                <c:pt idx="248">
                  <c:v>6.1199999999999996E-3</c:v>
                </c:pt>
                <c:pt idx="249">
                  <c:v>6.13E-3</c:v>
                </c:pt>
                <c:pt idx="250">
                  <c:v>6.13E-3</c:v>
                </c:pt>
                <c:pt idx="251">
                  <c:v>6.13E-3</c:v>
                </c:pt>
                <c:pt idx="252">
                  <c:v>6.13E-3</c:v>
                </c:pt>
                <c:pt idx="253">
                  <c:v>6.13E-3</c:v>
                </c:pt>
                <c:pt idx="254">
                  <c:v>5.5199999999999997E-3</c:v>
                </c:pt>
                <c:pt idx="255">
                  <c:v>6.1399999999999996E-3</c:v>
                </c:pt>
                <c:pt idx="256">
                  <c:v>6.1399999999999996E-3</c:v>
                </c:pt>
                <c:pt idx="257">
                  <c:v>5.5300000000000002E-3</c:v>
                </c:pt>
                <c:pt idx="258">
                  <c:v>6.1399999999999996E-3</c:v>
                </c:pt>
                <c:pt idx="259">
                  <c:v>5.5300000000000002E-3</c:v>
                </c:pt>
                <c:pt idx="260">
                  <c:v>5.5300000000000002E-3</c:v>
                </c:pt>
                <c:pt idx="261">
                  <c:v>6.1500000000000001E-3</c:v>
                </c:pt>
                <c:pt idx="262">
                  <c:v>5.5399999999999998E-3</c:v>
                </c:pt>
                <c:pt idx="263">
                  <c:v>5.5399999999999998E-3</c:v>
                </c:pt>
                <c:pt idx="264">
                  <c:v>4.9199999999999999E-3</c:v>
                </c:pt>
                <c:pt idx="265">
                  <c:v>5.5399999999999998E-3</c:v>
                </c:pt>
                <c:pt idx="266">
                  <c:v>5.5399999999999998E-3</c:v>
                </c:pt>
                <c:pt idx="267">
                  <c:v>5.5500000000000002E-3</c:v>
                </c:pt>
                <c:pt idx="268">
                  <c:v>5.5500000000000002E-3</c:v>
                </c:pt>
                <c:pt idx="269">
                  <c:v>4.9300000000000004E-3</c:v>
                </c:pt>
                <c:pt idx="270">
                  <c:v>4.9300000000000004E-3</c:v>
                </c:pt>
                <c:pt idx="271">
                  <c:v>5.5500000000000002E-3</c:v>
                </c:pt>
                <c:pt idx="272">
                  <c:v>4.9399999999999999E-3</c:v>
                </c:pt>
                <c:pt idx="273">
                  <c:v>4.9399999999999999E-3</c:v>
                </c:pt>
                <c:pt idx="274">
                  <c:v>5.5599999999999998E-3</c:v>
                </c:pt>
                <c:pt idx="275">
                  <c:v>4.3200000000000001E-3</c:v>
                </c:pt>
                <c:pt idx="276">
                  <c:v>4.9399999999999999E-3</c:v>
                </c:pt>
                <c:pt idx="277">
                  <c:v>4.9399999999999999E-3</c:v>
                </c:pt>
                <c:pt idx="278">
                  <c:v>4.9399999999999999E-3</c:v>
                </c:pt>
                <c:pt idx="279">
                  <c:v>4.9500000000000004E-3</c:v>
                </c:pt>
                <c:pt idx="280">
                  <c:v>4.3299999999999996E-3</c:v>
                </c:pt>
                <c:pt idx="281">
                  <c:v>4.9500000000000004E-3</c:v>
                </c:pt>
                <c:pt idx="282">
                  <c:v>4.9500000000000004E-3</c:v>
                </c:pt>
                <c:pt idx="283">
                  <c:v>4.3299999999999996E-3</c:v>
                </c:pt>
                <c:pt idx="284">
                  <c:v>4.9500000000000004E-3</c:v>
                </c:pt>
                <c:pt idx="285">
                  <c:v>4.3299999999999996E-3</c:v>
                </c:pt>
                <c:pt idx="286">
                  <c:v>3.7200000000000002E-3</c:v>
                </c:pt>
                <c:pt idx="287">
                  <c:v>4.9500000000000004E-3</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1-5DAA-4EB9-BC5E-3A0425A4160E}"/>
            </c:ext>
          </c:extLst>
        </c:ser>
        <c:ser>
          <c:idx val="2"/>
          <c:order val="2"/>
          <c:tx>
            <c:strRef>
              <c:f>'Excess Precip'!$G$1</c:f>
              <c:strCache>
                <c:ptCount val="1"/>
                <c:pt idx="0">
                  <c:v>50YR</c:v>
                </c:pt>
              </c:strCache>
            </c:strRef>
          </c:tx>
          <c:spPr>
            <a:ln w="25400" cap="rnd">
              <a:solidFill>
                <a:schemeClr val="accent3"/>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Precip'!$G$2:$G$481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4.0000000000000003E-5</c:v>
                </c:pt>
                <c:pt idx="98">
                  <c:v>2.0000000000000001E-4</c:v>
                </c:pt>
                <c:pt idx="99">
                  <c:v>4.0000000000000002E-4</c:v>
                </c:pt>
                <c:pt idx="100">
                  <c:v>5.9000000000000003E-4</c:v>
                </c:pt>
                <c:pt idx="101">
                  <c:v>8.0999999999999996E-4</c:v>
                </c:pt>
                <c:pt idx="102">
                  <c:v>1.06E-3</c:v>
                </c:pt>
                <c:pt idx="103">
                  <c:v>1.32E-3</c:v>
                </c:pt>
                <c:pt idx="104">
                  <c:v>1.5499999999999999E-3</c:v>
                </c:pt>
                <c:pt idx="105">
                  <c:v>1.91E-3</c:v>
                </c:pt>
                <c:pt idx="106">
                  <c:v>2.16E-3</c:v>
                </c:pt>
                <c:pt idx="107">
                  <c:v>2.49E-3</c:v>
                </c:pt>
                <c:pt idx="108">
                  <c:v>2.8500000000000001E-3</c:v>
                </c:pt>
                <c:pt idx="109">
                  <c:v>3.1199999999999999E-3</c:v>
                </c:pt>
                <c:pt idx="110">
                  <c:v>3.5000000000000001E-3</c:v>
                </c:pt>
                <c:pt idx="111">
                  <c:v>3.9100000000000003E-3</c:v>
                </c:pt>
                <c:pt idx="112">
                  <c:v>4.3299999999999996E-3</c:v>
                </c:pt>
                <c:pt idx="113">
                  <c:v>4.64E-3</c:v>
                </c:pt>
                <c:pt idx="114">
                  <c:v>5.2300000000000003E-3</c:v>
                </c:pt>
                <c:pt idx="115">
                  <c:v>5.5700000000000003E-3</c:v>
                </c:pt>
                <c:pt idx="116">
                  <c:v>6.0600000000000003E-3</c:v>
                </c:pt>
                <c:pt idx="117">
                  <c:v>6.5700000000000003E-3</c:v>
                </c:pt>
                <c:pt idx="118">
                  <c:v>7.1000000000000004E-3</c:v>
                </c:pt>
                <c:pt idx="119">
                  <c:v>7.4599999999999996E-3</c:v>
                </c:pt>
                <c:pt idx="120">
                  <c:v>8.0199999999999994E-3</c:v>
                </c:pt>
                <c:pt idx="121">
                  <c:v>9.0100000000000006E-3</c:v>
                </c:pt>
                <c:pt idx="122">
                  <c:v>9.6500000000000006E-3</c:v>
                </c:pt>
                <c:pt idx="123">
                  <c:v>1.0529999999999999E-2</c:v>
                </c:pt>
                <c:pt idx="124">
                  <c:v>1.1220000000000001E-2</c:v>
                </c:pt>
                <c:pt idx="125">
                  <c:v>1.218E-2</c:v>
                </c:pt>
                <c:pt idx="126">
                  <c:v>1.2930000000000001E-2</c:v>
                </c:pt>
                <c:pt idx="127">
                  <c:v>1.4239999999999999E-2</c:v>
                </c:pt>
                <c:pt idx="128">
                  <c:v>1.506E-2</c:v>
                </c:pt>
                <c:pt idx="129">
                  <c:v>1.619E-2</c:v>
                </c:pt>
                <c:pt idx="130">
                  <c:v>1.7080000000000001E-2</c:v>
                </c:pt>
                <c:pt idx="131">
                  <c:v>1.8280000000000001E-2</c:v>
                </c:pt>
                <c:pt idx="132">
                  <c:v>2.018E-2</c:v>
                </c:pt>
                <c:pt idx="133">
                  <c:v>2.2849999999999999E-2</c:v>
                </c:pt>
                <c:pt idx="134">
                  <c:v>2.6040000000000001E-2</c:v>
                </c:pt>
                <c:pt idx="135">
                  <c:v>2.946E-2</c:v>
                </c:pt>
                <c:pt idx="136">
                  <c:v>3.2379999999999999E-2</c:v>
                </c:pt>
                <c:pt idx="137">
                  <c:v>3.6220000000000002E-2</c:v>
                </c:pt>
                <c:pt idx="138">
                  <c:v>5.1499999999999997E-2</c:v>
                </c:pt>
                <c:pt idx="139">
                  <c:v>7.7450000000000005E-2</c:v>
                </c:pt>
                <c:pt idx="140">
                  <c:v>0.11529</c:v>
                </c:pt>
                <c:pt idx="141">
                  <c:v>0.1366</c:v>
                </c:pt>
                <c:pt idx="142">
                  <c:v>0.21607999999999999</c:v>
                </c:pt>
                <c:pt idx="143">
                  <c:v>0.40532000000000001</c:v>
                </c:pt>
                <c:pt idx="144">
                  <c:v>0.44224999999999998</c:v>
                </c:pt>
                <c:pt idx="145">
                  <c:v>0.27267000000000002</c:v>
                </c:pt>
                <c:pt idx="146">
                  <c:v>0.19059999999999999</c:v>
                </c:pt>
                <c:pt idx="147">
                  <c:v>0.17544000000000001</c:v>
                </c:pt>
                <c:pt idx="148">
                  <c:v>0.1275</c:v>
                </c:pt>
                <c:pt idx="149">
                  <c:v>9.017E-2</c:v>
                </c:pt>
                <c:pt idx="150">
                  <c:v>6.651E-2</c:v>
                </c:pt>
                <c:pt idx="151">
                  <c:v>6.1969999999999997E-2</c:v>
                </c:pt>
                <c:pt idx="152">
                  <c:v>5.8770000000000003E-2</c:v>
                </c:pt>
                <c:pt idx="153">
                  <c:v>5.4100000000000002E-2</c:v>
                </c:pt>
                <c:pt idx="154">
                  <c:v>4.9360000000000001E-2</c:v>
                </c:pt>
                <c:pt idx="155">
                  <c:v>4.5280000000000001E-2</c:v>
                </c:pt>
                <c:pt idx="156">
                  <c:v>4.258E-2</c:v>
                </c:pt>
                <c:pt idx="157">
                  <c:v>4.1279999999999997E-2</c:v>
                </c:pt>
                <c:pt idx="158">
                  <c:v>4.0680000000000001E-2</c:v>
                </c:pt>
                <c:pt idx="159">
                  <c:v>3.9359999999999999E-2</c:v>
                </c:pt>
                <c:pt idx="160">
                  <c:v>3.8739999999999997E-2</c:v>
                </c:pt>
                <c:pt idx="161">
                  <c:v>3.6670000000000001E-2</c:v>
                </c:pt>
                <c:pt idx="162">
                  <c:v>3.6040000000000003E-2</c:v>
                </c:pt>
                <c:pt idx="163">
                  <c:v>3.4669999999999999E-2</c:v>
                </c:pt>
                <c:pt idx="164">
                  <c:v>3.4020000000000002E-2</c:v>
                </c:pt>
                <c:pt idx="165">
                  <c:v>3.2629999999999999E-2</c:v>
                </c:pt>
                <c:pt idx="166">
                  <c:v>3.1969999999999998E-2</c:v>
                </c:pt>
                <c:pt idx="167">
                  <c:v>2.9839999999999998E-2</c:v>
                </c:pt>
                <c:pt idx="168">
                  <c:v>2.9159999999999998E-2</c:v>
                </c:pt>
                <c:pt idx="169">
                  <c:v>2.921E-2</c:v>
                </c:pt>
                <c:pt idx="170">
                  <c:v>2.853E-2</c:v>
                </c:pt>
                <c:pt idx="171">
                  <c:v>2.784E-2</c:v>
                </c:pt>
                <c:pt idx="172">
                  <c:v>2.7140000000000001E-2</c:v>
                </c:pt>
                <c:pt idx="173">
                  <c:v>2.7179999999999999E-2</c:v>
                </c:pt>
                <c:pt idx="174">
                  <c:v>2.5749999999999999E-2</c:v>
                </c:pt>
                <c:pt idx="175">
                  <c:v>2.579E-2</c:v>
                </c:pt>
                <c:pt idx="176">
                  <c:v>2.5080000000000002E-2</c:v>
                </c:pt>
                <c:pt idx="177">
                  <c:v>2.4369999999999999E-2</c:v>
                </c:pt>
                <c:pt idx="178">
                  <c:v>2.4410000000000001E-2</c:v>
                </c:pt>
                <c:pt idx="179">
                  <c:v>2.3689999999999999E-2</c:v>
                </c:pt>
                <c:pt idx="180">
                  <c:v>2.2239999999999999E-2</c:v>
                </c:pt>
                <c:pt idx="181">
                  <c:v>2.2259999999999999E-2</c:v>
                </c:pt>
                <c:pt idx="182">
                  <c:v>2.2290000000000001E-2</c:v>
                </c:pt>
                <c:pt idx="183">
                  <c:v>2.0820000000000002E-2</c:v>
                </c:pt>
                <c:pt idx="184">
                  <c:v>2.0840000000000001E-2</c:v>
                </c:pt>
                <c:pt idx="185">
                  <c:v>2.0119999999999999E-2</c:v>
                </c:pt>
                <c:pt idx="186">
                  <c:v>1.9390000000000001E-2</c:v>
                </c:pt>
                <c:pt idx="187">
                  <c:v>1.866E-2</c:v>
                </c:pt>
                <c:pt idx="188">
                  <c:v>1.8679999999999999E-2</c:v>
                </c:pt>
                <c:pt idx="189">
                  <c:v>1.72E-2</c:v>
                </c:pt>
                <c:pt idx="190">
                  <c:v>1.6459999999999999E-2</c:v>
                </c:pt>
                <c:pt idx="191">
                  <c:v>1.7229999999999999E-2</c:v>
                </c:pt>
                <c:pt idx="192">
                  <c:v>1.6490000000000001E-2</c:v>
                </c:pt>
                <c:pt idx="193">
                  <c:v>1.575E-2</c:v>
                </c:pt>
                <c:pt idx="194">
                  <c:v>1.576E-2</c:v>
                </c:pt>
                <c:pt idx="195">
                  <c:v>1.502E-2</c:v>
                </c:pt>
                <c:pt idx="196">
                  <c:v>1.503E-2</c:v>
                </c:pt>
                <c:pt idx="197">
                  <c:v>1.504E-2</c:v>
                </c:pt>
                <c:pt idx="198">
                  <c:v>1.43E-2</c:v>
                </c:pt>
                <c:pt idx="199">
                  <c:v>1.431E-2</c:v>
                </c:pt>
                <c:pt idx="200">
                  <c:v>1.4319999999999999E-2</c:v>
                </c:pt>
                <c:pt idx="201">
                  <c:v>1.357E-2</c:v>
                </c:pt>
                <c:pt idx="202">
                  <c:v>1.4330000000000001E-2</c:v>
                </c:pt>
                <c:pt idx="203">
                  <c:v>1.2829999999999999E-2</c:v>
                </c:pt>
                <c:pt idx="204">
                  <c:v>1.359E-2</c:v>
                </c:pt>
                <c:pt idx="205">
                  <c:v>1.209E-2</c:v>
                </c:pt>
                <c:pt idx="206">
                  <c:v>1.285E-2</c:v>
                </c:pt>
                <c:pt idx="207">
                  <c:v>1.21E-2</c:v>
                </c:pt>
                <c:pt idx="208">
                  <c:v>1.2109999999999999E-2</c:v>
                </c:pt>
                <c:pt idx="209">
                  <c:v>1.2120000000000001E-2</c:v>
                </c:pt>
                <c:pt idx="210">
                  <c:v>1.136E-2</c:v>
                </c:pt>
                <c:pt idx="211">
                  <c:v>1.137E-2</c:v>
                </c:pt>
                <c:pt idx="212">
                  <c:v>1.137E-2</c:v>
                </c:pt>
                <c:pt idx="213">
                  <c:v>1.0619999999999999E-2</c:v>
                </c:pt>
                <c:pt idx="214">
                  <c:v>1.0630000000000001E-2</c:v>
                </c:pt>
                <c:pt idx="215">
                  <c:v>9.8700000000000003E-3</c:v>
                </c:pt>
                <c:pt idx="216">
                  <c:v>9.8700000000000003E-3</c:v>
                </c:pt>
                <c:pt idx="217">
                  <c:v>1.064E-2</c:v>
                </c:pt>
                <c:pt idx="218">
                  <c:v>9.1199999999999996E-3</c:v>
                </c:pt>
                <c:pt idx="219">
                  <c:v>9.8899999999999995E-3</c:v>
                </c:pt>
                <c:pt idx="220">
                  <c:v>1.065E-2</c:v>
                </c:pt>
                <c:pt idx="221">
                  <c:v>9.1299999999999992E-3</c:v>
                </c:pt>
                <c:pt idx="222">
                  <c:v>9.1400000000000006E-3</c:v>
                </c:pt>
                <c:pt idx="223">
                  <c:v>9.9000000000000008E-3</c:v>
                </c:pt>
                <c:pt idx="224">
                  <c:v>9.9000000000000008E-3</c:v>
                </c:pt>
                <c:pt idx="225">
                  <c:v>9.1500000000000001E-3</c:v>
                </c:pt>
                <c:pt idx="226">
                  <c:v>9.9100000000000004E-3</c:v>
                </c:pt>
                <c:pt idx="227">
                  <c:v>9.1500000000000001E-3</c:v>
                </c:pt>
                <c:pt idx="228">
                  <c:v>9.1599999999999997E-3</c:v>
                </c:pt>
                <c:pt idx="229">
                  <c:v>8.3999999999999995E-3</c:v>
                </c:pt>
                <c:pt idx="230">
                  <c:v>9.1599999999999997E-3</c:v>
                </c:pt>
                <c:pt idx="231">
                  <c:v>9.1699999999999993E-3</c:v>
                </c:pt>
                <c:pt idx="232">
                  <c:v>8.3999999999999995E-3</c:v>
                </c:pt>
                <c:pt idx="233">
                  <c:v>9.1699999999999993E-3</c:v>
                </c:pt>
                <c:pt idx="234">
                  <c:v>9.1699999999999993E-3</c:v>
                </c:pt>
                <c:pt idx="235">
                  <c:v>8.4100000000000008E-3</c:v>
                </c:pt>
                <c:pt idx="236">
                  <c:v>8.4200000000000004E-3</c:v>
                </c:pt>
                <c:pt idx="237">
                  <c:v>8.4200000000000004E-3</c:v>
                </c:pt>
                <c:pt idx="238">
                  <c:v>8.4200000000000004E-3</c:v>
                </c:pt>
                <c:pt idx="239">
                  <c:v>8.4200000000000004E-3</c:v>
                </c:pt>
                <c:pt idx="240">
                  <c:v>8.43E-3</c:v>
                </c:pt>
                <c:pt idx="241">
                  <c:v>8.43E-3</c:v>
                </c:pt>
                <c:pt idx="242">
                  <c:v>8.43E-3</c:v>
                </c:pt>
                <c:pt idx="243">
                  <c:v>7.6699999999999997E-3</c:v>
                </c:pt>
                <c:pt idx="244">
                  <c:v>7.6699999999999997E-3</c:v>
                </c:pt>
                <c:pt idx="245">
                  <c:v>8.4399999999999996E-3</c:v>
                </c:pt>
                <c:pt idx="246">
                  <c:v>7.6699999999999997E-3</c:v>
                </c:pt>
                <c:pt idx="247">
                  <c:v>7.6800000000000002E-3</c:v>
                </c:pt>
                <c:pt idx="248">
                  <c:v>7.6800000000000002E-3</c:v>
                </c:pt>
                <c:pt idx="249">
                  <c:v>7.6800000000000002E-3</c:v>
                </c:pt>
                <c:pt idx="250">
                  <c:v>7.6800000000000002E-3</c:v>
                </c:pt>
                <c:pt idx="251">
                  <c:v>7.6800000000000002E-3</c:v>
                </c:pt>
                <c:pt idx="252">
                  <c:v>7.6899999999999998E-3</c:v>
                </c:pt>
                <c:pt idx="253">
                  <c:v>7.6899999999999998E-3</c:v>
                </c:pt>
                <c:pt idx="254">
                  <c:v>6.9199999999999999E-3</c:v>
                </c:pt>
                <c:pt idx="255">
                  <c:v>7.6899999999999998E-3</c:v>
                </c:pt>
                <c:pt idx="256">
                  <c:v>7.7000000000000002E-3</c:v>
                </c:pt>
                <c:pt idx="257">
                  <c:v>6.9300000000000004E-3</c:v>
                </c:pt>
                <c:pt idx="258">
                  <c:v>7.7000000000000002E-3</c:v>
                </c:pt>
                <c:pt idx="259">
                  <c:v>6.9300000000000004E-3</c:v>
                </c:pt>
                <c:pt idx="260">
                  <c:v>6.9300000000000004E-3</c:v>
                </c:pt>
                <c:pt idx="261">
                  <c:v>7.7000000000000002E-3</c:v>
                </c:pt>
                <c:pt idx="262">
                  <c:v>6.94E-3</c:v>
                </c:pt>
                <c:pt idx="263">
                  <c:v>6.94E-3</c:v>
                </c:pt>
                <c:pt idx="264">
                  <c:v>6.1700000000000001E-3</c:v>
                </c:pt>
                <c:pt idx="265">
                  <c:v>6.94E-3</c:v>
                </c:pt>
                <c:pt idx="266">
                  <c:v>6.94E-3</c:v>
                </c:pt>
                <c:pt idx="267">
                  <c:v>6.94E-3</c:v>
                </c:pt>
                <c:pt idx="268">
                  <c:v>6.9499999999999996E-3</c:v>
                </c:pt>
                <c:pt idx="269">
                  <c:v>6.1799999999999997E-3</c:v>
                </c:pt>
                <c:pt idx="270">
                  <c:v>6.1799999999999997E-3</c:v>
                </c:pt>
                <c:pt idx="271">
                  <c:v>6.9499999999999996E-3</c:v>
                </c:pt>
                <c:pt idx="272">
                  <c:v>6.1799999999999997E-3</c:v>
                </c:pt>
                <c:pt idx="273">
                  <c:v>6.1799999999999997E-3</c:v>
                </c:pt>
                <c:pt idx="274">
                  <c:v>6.96E-3</c:v>
                </c:pt>
                <c:pt idx="275">
                  <c:v>5.4099999999999999E-3</c:v>
                </c:pt>
                <c:pt idx="276">
                  <c:v>6.1799999999999997E-3</c:v>
                </c:pt>
                <c:pt idx="277">
                  <c:v>6.1900000000000002E-3</c:v>
                </c:pt>
                <c:pt idx="278">
                  <c:v>6.1900000000000002E-3</c:v>
                </c:pt>
                <c:pt idx="279">
                  <c:v>6.1900000000000002E-3</c:v>
                </c:pt>
                <c:pt idx="280">
                  <c:v>5.4200000000000003E-3</c:v>
                </c:pt>
                <c:pt idx="281">
                  <c:v>6.1900000000000002E-3</c:v>
                </c:pt>
                <c:pt idx="282">
                  <c:v>6.1900000000000002E-3</c:v>
                </c:pt>
                <c:pt idx="283">
                  <c:v>5.4200000000000003E-3</c:v>
                </c:pt>
                <c:pt idx="284">
                  <c:v>6.1900000000000002E-3</c:v>
                </c:pt>
                <c:pt idx="285">
                  <c:v>5.4200000000000003E-3</c:v>
                </c:pt>
                <c:pt idx="286">
                  <c:v>4.6499999999999996E-3</c:v>
                </c:pt>
                <c:pt idx="287">
                  <c:v>6.1999999999999998E-3</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2-5DAA-4EB9-BC5E-3A0425A4160E}"/>
            </c:ext>
          </c:extLst>
        </c:ser>
        <c:ser>
          <c:idx val="3"/>
          <c:order val="3"/>
          <c:tx>
            <c:strRef>
              <c:f>'Excess Precip'!$H$1</c:f>
              <c:strCache>
                <c:ptCount val="1"/>
                <c:pt idx="0">
                  <c:v>100YR-</c:v>
                </c:pt>
              </c:strCache>
            </c:strRef>
          </c:tx>
          <c:spPr>
            <a:ln w="25400" cap="rnd">
              <a:solidFill>
                <a:schemeClr val="accent4"/>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Precip'!$H$2:$H$481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4.0000000000000003E-5</c:v>
                </c:pt>
                <c:pt idx="131">
                  <c:v>4.6999999999999999E-4</c:v>
                </c:pt>
                <c:pt idx="132">
                  <c:v>1.0499999999999999E-3</c:v>
                </c:pt>
                <c:pt idx="133">
                  <c:v>1.8E-3</c:v>
                </c:pt>
                <c:pt idx="134">
                  <c:v>2.7399999999999998E-3</c:v>
                </c:pt>
                <c:pt idx="135">
                  <c:v>3.8899999999999998E-3</c:v>
                </c:pt>
                <c:pt idx="136">
                  <c:v>5.1200000000000004E-3</c:v>
                </c:pt>
                <c:pt idx="137">
                  <c:v>6.6600000000000001E-3</c:v>
                </c:pt>
                <c:pt idx="138">
                  <c:v>1.093E-2</c:v>
                </c:pt>
                <c:pt idx="139">
                  <c:v>1.917E-2</c:v>
                </c:pt>
                <c:pt idx="140">
                  <c:v>3.3480000000000003E-2</c:v>
                </c:pt>
                <c:pt idx="141">
                  <c:v>4.5710000000000001E-2</c:v>
                </c:pt>
                <c:pt idx="142">
                  <c:v>8.2540000000000002E-2</c:v>
                </c:pt>
                <c:pt idx="143">
                  <c:v>0.17935000000000001</c:v>
                </c:pt>
                <c:pt idx="144">
                  <c:v>0.22162000000000001</c:v>
                </c:pt>
                <c:pt idx="145">
                  <c:v>0.14681</c:v>
                </c:pt>
                <c:pt idx="146">
                  <c:v>0.10645</c:v>
                </c:pt>
                <c:pt idx="147">
                  <c:v>0.10047</c:v>
                </c:pt>
                <c:pt idx="148">
                  <c:v>7.4399999999999994E-2</c:v>
                </c:pt>
                <c:pt idx="149">
                  <c:v>5.3280000000000001E-2</c:v>
                </c:pt>
                <c:pt idx="150">
                  <c:v>3.9629999999999999E-2</c:v>
                </c:pt>
                <c:pt idx="151">
                  <c:v>3.7179999999999998E-2</c:v>
                </c:pt>
                <c:pt idx="152">
                  <c:v>3.5479999999999998E-2</c:v>
                </c:pt>
                <c:pt idx="153">
                  <c:v>3.2840000000000001E-2</c:v>
                </c:pt>
                <c:pt idx="154">
                  <c:v>3.0120000000000001E-2</c:v>
                </c:pt>
                <c:pt idx="155">
                  <c:v>2.775E-2</c:v>
                </c:pt>
                <c:pt idx="156">
                  <c:v>2.6200000000000001E-2</c:v>
                </c:pt>
                <c:pt idx="157">
                  <c:v>2.5499999999999998E-2</c:v>
                </c:pt>
                <c:pt idx="158">
                  <c:v>2.5219999999999999E-2</c:v>
                </c:pt>
                <c:pt idx="159">
                  <c:v>2.4479999999999998E-2</c:v>
                </c:pt>
                <c:pt idx="160">
                  <c:v>2.418E-2</c:v>
                </c:pt>
                <c:pt idx="161">
                  <c:v>2.2960000000000001E-2</c:v>
                </c:pt>
                <c:pt idx="162">
                  <c:v>2.2630000000000001E-2</c:v>
                </c:pt>
                <c:pt idx="163">
                  <c:v>2.1829999999999999E-2</c:v>
                </c:pt>
                <c:pt idx="164">
                  <c:v>2.1479999999999999E-2</c:v>
                </c:pt>
                <c:pt idx="165">
                  <c:v>2.0660000000000001E-2</c:v>
                </c:pt>
                <c:pt idx="166">
                  <c:v>2.0289999999999999E-2</c:v>
                </c:pt>
                <c:pt idx="167">
                  <c:v>1.899E-2</c:v>
                </c:pt>
                <c:pt idx="168">
                  <c:v>1.8599999999999998E-2</c:v>
                </c:pt>
                <c:pt idx="169">
                  <c:v>1.8669999999999999E-2</c:v>
                </c:pt>
                <c:pt idx="170">
                  <c:v>1.8270000000000002E-2</c:v>
                </c:pt>
                <c:pt idx="171">
                  <c:v>1.7860000000000001E-2</c:v>
                </c:pt>
                <c:pt idx="172">
                  <c:v>1.745E-2</c:v>
                </c:pt>
                <c:pt idx="173">
                  <c:v>1.7510000000000001E-2</c:v>
                </c:pt>
                <c:pt idx="174">
                  <c:v>1.6619999999999999E-2</c:v>
                </c:pt>
                <c:pt idx="175">
                  <c:v>1.6670000000000001E-2</c:v>
                </c:pt>
                <c:pt idx="176">
                  <c:v>1.6250000000000001E-2</c:v>
                </c:pt>
                <c:pt idx="177">
                  <c:v>1.5820000000000001E-2</c:v>
                </c:pt>
                <c:pt idx="178">
                  <c:v>1.5859999999999999E-2</c:v>
                </c:pt>
                <c:pt idx="179">
                  <c:v>1.5429999999999999E-2</c:v>
                </c:pt>
                <c:pt idx="180">
                  <c:v>1.4500000000000001E-2</c:v>
                </c:pt>
                <c:pt idx="181">
                  <c:v>1.4540000000000001E-2</c:v>
                </c:pt>
                <c:pt idx="182">
                  <c:v>1.457E-2</c:v>
                </c:pt>
                <c:pt idx="183">
                  <c:v>1.3639999999999999E-2</c:v>
                </c:pt>
                <c:pt idx="184">
                  <c:v>1.367E-2</c:v>
                </c:pt>
                <c:pt idx="185">
                  <c:v>1.321E-2</c:v>
                </c:pt>
                <c:pt idx="186">
                  <c:v>1.2749999999999999E-2</c:v>
                </c:pt>
                <c:pt idx="187">
                  <c:v>1.2279999999999999E-2</c:v>
                </c:pt>
                <c:pt idx="188">
                  <c:v>1.231E-2</c:v>
                </c:pt>
                <c:pt idx="189">
                  <c:v>1.1350000000000001E-2</c:v>
                </c:pt>
                <c:pt idx="190">
                  <c:v>1.0869999999999999E-2</c:v>
                </c:pt>
                <c:pt idx="191">
                  <c:v>1.1390000000000001E-2</c:v>
                </c:pt>
                <c:pt idx="192">
                  <c:v>1.091E-2</c:v>
                </c:pt>
                <c:pt idx="193">
                  <c:v>1.043E-2</c:v>
                </c:pt>
                <c:pt idx="194">
                  <c:v>1.0449999999999999E-2</c:v>
                </c:pt>
                <c:pt idx="195">
                  <c:v>9.9699999999999997E-3</c:v>
                </c:pt>
                <c:pt idx="196">
                  <c:v>9.9900000000000006E-3</c:v>
                </c:pt>
                <c:pt idx="197">
                  <c:v>0.01</c:v>
                </c:pt>
                <c:pt idx="198">
                  <c:v>9.5200000000000007E-3</c:v>
                </c:pt>
                <c:pt idx="199">
                  <c:v>9.5300000000000003E-3</c:v>
                </c:pt>
                <c:pt idx="200">
                  <c:v>9.5399999999999999E-3</c:v>
                </c:pt>
                <c:pt idx="201">
                  <c:v>9.0500000000000008E-3</c:v>
                </c:pt>
                <c:pt idx="202">
                  <c:v>9.5700000000000004E-3</c:v>
                </c:pt>
                <c:pt idx="203">
                  <c:v>8.5699999999999995E-3</c:v>
                </c:pt>
                <c:pt idx="204">
                  <c:v>9.0900000000000009E-3</c:v>
                </c:pt>
                <c:pt idx="205">
                  <c:v>8.09E-3</c:v>
                </c:pt>
                <c:pt idx="206">
                  <c:v>8.6099999999999996E-3</c:v>
                </c:pt>
                <c:pt idx="207">
                  <c:v>8.1099999999999992E-3</c:v>
                </c:pt>
                <c:pt idx="208">
                  <c:v>8.1200000000000005E-3</c:v>
                </c:pt>
                <c:pt idx="209">
                  <c:v>8.1300000000000001E-3</c:v>
                </c:pt>
                <c:pt idx="210">
                  <c:v>7.6299999999999996E-3</c:v>
                </c:pt>
                <c:pt idx="211">
                  <c:v>7.6400000000000001E-3</c:v>
                </c:pt>
                <c:pt idx="212">
                  <c:v>7.6499999999999997E-3</c:v>
                </c:pt>
                <c:pt idx="213">
                  <c:v>7.1500000000000001E-3</c:v>
                </c:pt>
                <c:pt idx="214">
                  <c:v>7.1500000000000001E-3</c:v>
                </c:pt>
                <c:pt idx="215">
                  <c:v>6.6499999999999997E-3</c:v>
                </c:pt>
                <c:pt idx="216">
                  <c:v>6.6499999999999997E-3</c:v>
                </c:pt>
                <c:pt idx="217">
                  <c:v>7.1700000000000002E-3</c:v>
                </c:pt>
                <c:pt idx="218">
                  <c:v>6.1500000000000001E-3</c:v>
                </c:pt>
                <c:pt idx="219">
                  <c:v>6.6699999999999997E-3</c:v>
                </c:pt>
                <c:pt idx="220">
                  <c:v>7.1900000000000002E-3</c:v>
                </c:pt>
                <c:pt idx="221">
                  <c:v>6.1700000000000001E-3</c:v>
                </c:pt>
                <c:pt idx="222">
                  <c:v>6.1799999999999997E-3</c:v>
                </c:pt>
                <c:pt idx="223">
                  <c:v>6.7000000000000002E-3</c:v>
                </c:pt>
                <c:pt idx="224">
                  <c:v>6.7000000000000002E-3</c:v>
                </c:pt>
                <c:pt idx="225">
                  <c:v>6.1900000000000002E-3</c:v>
                </c:pt>
                <c:pt idx="226">
                  <c:v>6.7200000000000003E-3</c:v>
                </c:pt>
                <c:pt idx="227">
                  <c:v>6.1999999999999998E-3</c:v>
                </c:pt>
                <c:pt idx="228">
                  <c:v>6.2100000000000002E-3</c:v>
                </c:pt>
                <c:pt idx="229">
                  <c:v>5.7000000000000002E-3</c:v>
                </c:pt>
                <c:pt idx="230">
                  <c:v>6.2199999999999998E-3</c:v>
                </c:pt>
                <c:pt idx="231">
                  <c:v>6.2199999999999998E-3</c:v>
                </c:pt>
                <c:pt idx="232">
                  <c:v>5.7099999999999998E-3</c:v>
                </c:pt>
                <c:pt idx="233">
                  <c:v>6.2300000000000003E-3</c:v>
                </c:pt>
                <c:pt idx="234">
                  <c:v>6.2399999999999999E-3</c:v>
                </c:pt>
                <c:pt idx="235">
                  <c:v>5.7200000000000003E-3</c:v>
                </c:pt>
                <c:pt idx="236">
                  <c:v>5.7299999999999999E-3</c:v>
                </c:pt>
                <c:pt idx="237">
                  <c:v>5.7299999999999999E-3</c:v>
                </c:pt>
                <c:pt idx="238">
                  <c:v>5.7400000000000003E-3</c:v>
                </c:pt>
                <c:pt idx="239">
                  <c:v>5.7400000000000003E-3</c:v>
                </c:pt>
                <c:pt idx="240">
                  <c:v>5.7499999999999999E-3</c:v>
                </c:pt>
                <c:pt idx="241">
                  <c:v>5.7499999999999999E-3</c:v>
                </c:pt>
                <c:pt idx="242">
                  <c:v>5.7499999999999999E-3</c:v>
                </c:pt>
                <c:pt idx="243">
                  <c:v>5.2300000000000003E-3</c:v>
                </c:pt>
                <c:pt idx="244">
                  <c:v>5.2399999999999999E-3</c:v>
                </c:pt>
                <c:pt idx="245">
                  <c:v>5.77E-3</c:v>
                </c:pt>
                <c:pt idx="246">
                  <c:v>5.2500000000000003E-3</c:v>
                </c:pt>
                <c:pt idx="247">
                  <c:v>5.2500000000000003E-3</c:v>
                </c:pt>
                <c:pt idx="248">
                  <c:v>5.2500000000000003E-3</c:v>
                </c:pt>
                <c:pt idx="249">
                  <c:v>5.2599999999999999E-3</c:v>
                </c:pt>
                <c:pt idx="250">
                  <c:v>5.2599999999999999E-3</c:v>
                </c:pt>
                <c:pt idx="251">
                  <c:v>5.2599999999999999E-3</c:v>
                </c:pt>
                <c:pt idx="252">
                  <c:v>5.2700000000000004E-3</c:v>
                </c:pt>
                <c:pt idx="253">
                  <c:v>5.2700000000000004E-3</c:v>
                </c:pt>
                <c:pt idx="254">
                  <c:v>4.7499999999999999E-3</c:v>
                </c:pt>
                <c:pt idx="255">
                  <c:v>5.28E-3</c:v>
                </c:pt>
                <c:pt idx="256">
                  <c:v>5.28E-3</c:v>
                </c:pt>
                <c:pt idx="257">
                  <c:v>4.7499999999999999E-3</c:v>
                </c:pt>
                <c:pt idx="258">
                  <c:v>5.2900000000000004E-3</c:v>
                </c:pt>
                <c:pt idx="259">
                  <c:v>4.7600000000000003E-3</c:v>
                </c:pt>
                <c:pt idx="260">
                  <c:v>4.7600000000000003E-3</c:v>
                </c:pt>
                <c:pt idx="261">
                  <c:v>5.3E-3</c:v>
                </c:pt>
                <c:pt idx="262">
                  <c:v>4.7699999999999999E-3</c:v>
                </c:pt>
                <c:pt idx="263">
                  <c:v>4.7699999999999999E-3</c:v>
                </c:pt>
                <c:pt idx="264">
                  <c:v>4.2399999999999998E-3</c:v>
                </c:pt>
                <c:pt idx="265">
                  <c:v>4.7800000000000004E-3</c:v>
                </c:pt>
                <c:pt idx="266">
                  <c:v>4.7800000000000004E-3</c:v>
                </c:pt>
                <c:pt idx="267">
                  <c:v>4.7800000000000004E-3</c:v>
                </c:pt>
                <c:pt idx="268">
                  <c:v>4.79E-3</c:v>
                </c:pt>
                <c:pt idx="269">
                  <c:v>4.2599999999999999E-3</c:v>
                </c:pt>
                <c:pt idx="270">
                  <c:v>4.2599999999999999E-3</c:v>
                </c:pt>
                <c:pt idx="271">
                  <c:v>4.79E-3</c:v>
                </c:pt>
                <c:pt idx="272">
                  <c:v>4.2599999999999999E-3</c:v>
                </c:pt>
                <c:pt idx="273">
                  <c:v>4.2700000000000004E-3</c:v>
                </c:pt>
                <c:pt idx="274">
                  <c:v>4.7999999999999996E-3</c:v>
                </c:pt>
                <c:pt idx="275">
                  <c:v>3.7399999999999998E-3</c:v>
                </c:pt>
                <c:pt idx="276">
                  <c:v>4.2700000000000004E-3</c:v>
                </c:pt>
                <c:pt idx="277">
                  <c:v>4.2700000000000004E-3</c:v>
                </c:pt>
                <c:pt idx="278">
                  <c:v>4.28E-3</c:v>
                </c:pt>
                <c:pt idx="279">
                  <c:v>4.28E-3</c:v>
                </c:pt>
                <c:pt idx="280">
                  <c:v>3.7399999999999998E-3</c:v>
                </c:pt>
                <c:pt idx="281">
                  <c:v>4.28E-3</c:v>
                </c:pt>
                <c:pt idx="282">
                  <c:v>4.28E-3</c:v>
                </c:pt>
                <c:pt idx="283">
                  <c:v>3.7499999999999999E-3</c:v>
                </c:pt>
                <c:pt idx="284">
                  <c:v>4.2900000000000004E-3</c:v>
                </c:pt>
                <c:pt idx="285">
                  <c:v>3.7499999999999999E-3</c:v>
                </c:pt>
                <c:pt idx="286">
                  <c:v>3.2200000000000002E-3</c:v>
                </c:pt>
                <c:pt idx="287">
                  <c:v>4.2900000000000004E-3</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3-5DAA-4EB9-BC5E-3A0425A4160E}"/>
            </c:ext>
          </c:extLst>
        </c:ser>
        <c:ser>
          <c:idx val="4"/>
          <c:order val="4"/>
          <c:tx>
            <c:strRef>
              <c:f>'Excess Precip'!$I$1</c:f>
              <c:strCache>
                <c:ptCount val="1"/>
                <c:pt idx="0">
                  <c:v>100YR</c:v>
                </c:pt>
              </c:strCache>
            </c:strRef>
          </c:tx>
          <c:spPr>
            <a:ln w="25400" cap="rnd">
              <a:solidFill>
                <a:schemeClr val="accent1"/>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Precip'!$I$2:$I$481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1.0000000000000001E-5</c:v>
                </c:pt>
                <c:pt idx="89">
                  <c:v>1.2999999999999999E-4</c:v>
                </c:pt>
                <c:pt idx="90">
                  <c:v>3.1E-4</c:v>
                </c:pt>
                <c:pt idx="91">
                  <c:v>4.8000000000000001E-4</c:v>
                </c:pt>
                <c:pt idx="92">
                  <c:v>6.4999999999999997E-4</c:v>
                </c:pt>
                <c:pt idx="93">
                  <c:v>8.5999999999999998E-4</c:v>
                </c:pt>
                <c:pt idx="94">
                  <c:v>1.0399999999999999E-3</c:v>
                </c:pt>
                <c:pt idx="95">
                  <c:v>1.2800000000000001E-3</c:v>
                </c:pt>
                <c:pt idx="96">
                  <c:v>1.5499999999999999E-3</c:v>
                </c:pt>
                <c:pt idx="97">
                  <c:v>1.6800000000000001E-3</c:v>
                </c:pt>
                <c:pt idx="98">
                  <c:v>1.9499999999999999E-3</c:v>
                </c:pt>
                <c:pt idx="99">
                  <c:v>2.3600000000000001E-3</c:v>
                </c:pt>
                <c:pt idx="100">
                  <c:v>2.5899999999999999E-3</c:v>
                </c:pt>
                <c:pt idx="101">
                  <c:v>2.9499999999999999E-3</c:v>
                </c:pt>
                <c:pt idx="102">
                  <c:v>3.32E-3</c:v>
                </c:pt>
                <c:pt idx="103">
                  <c:v>3.7299999999999998E-3</c:v>
                </c:pt>
                <c:pt idx="104">
                  <c:v>4.0099999999999997E-3</c:v>
                </c:pt>
                <c:pt idx="105">
                  <c:v>4.5999999999999999E-3</c:v>
                </c:pt>
                <c:pt idx="106">
                  <c:v>4.9100000000000003E-3</c:v>
                </c:pt>
                <c:pt idx="107">
                  <c:v>5.4000000000000003E-3</c:v>
                </c:pt>
                <c:pt idx="108">
                  <c:v>5.9100000000000003E-3</c:v>
                </c:pt>
                <c:pt idx="109">
                  <c:v>6.2500000000000003E-3</c:v>
                </c:pt>
                <c:pt idx="110">
                  <c:v>6.79E-3</c:v>
                </c:pt>
                <c:pt idx="111">
                  <c:v>7.3499999999999998E-3</c:v>
                </c:pt>
                <c:pt idx="112">
                  <c:v>7.9500000000000005E-3</c:v>
                </c:pt>
                <c:pt idx="113">
                  <c:v>8.3199999999999993E-3</c:v>
                </c:pt>
                <c:pt idx="114">
                  <c:v>9.1999999999999998E-3</c:v>
                </c:pt>
                <c:pt idx="115">
                  <c:v>9.5999999999999992E-3</c:v>
                </c:pt>
                <c:pt idx="116">
                  <c:v>1.027E-2</c:v>
                </c:pt>
                <c:pt idx="117">
                  <c:v>1.0970000000000001E-2</c:v>
                </c:pt>
                <c:pt idx="118">
                  <c:v>1.1690000000000001E-2</c:v>
                </c:pt>
                <c:pt idx="119">
                  <c:v>1.2120000000000001E-2</c:v>
                </c:pt>
                <c:pt idx="120">
                  <c:v>1.286E-2</c:v>
                </c:pt>
                <c:pt idx="121">
                  <c:v>1.4290000000000001E-2</c:v>
                </c:pt>
                <c:pt idx="122">
                  <c:v>1.5129999999999999E-2</c:v>
                </c:pt>
                <c:pt idx="123">
                  <c:v>1.634E-2</c:v>
                </c:pt>
                <c:pt idx="124">
                  <c:v>1.7239999999999998E-2</c:v>
                </c:pt>
                <c:pt idx="125">
                  <c:v>1.8540000000000001E-2</c:v>
                </c:pt>
                <c:pt idx="126">
                  <c:v>1.951E-2</c:v>
                </c:pt>
                <c:pt idx="127">
                  <c:v>2.1299999999999999E-2</c:v>
                </c:pt>
                <c:pt idx="128">
                  <c:v>2.2349999999999998E-2</c:v>
                </c:pt>
                <c:pt idx="129">
                  <c:v>2.385E-2</c:v>
                </c:pt>
                <c:pt idx="130">
                  <c:v>2.4969999999999999E-2</c:v>
                </c:pt>
                <c:pt idx="131">
                  <c:v>2.6550000000000001E-2</c:v>
                </c:pt>
                <c:pt idx="132">
                  <c:v>2.9100000000000001E-2</c:v>
                </c:pt>
                <c:pt idx="133">
                  <c:v>3.2730000000000002E-2</c:v>
                </c:pt>
                <c:pt idx="134">
                  <c:v>3.705E-2</c:v>
                </c:pt>
                <c:pt idx="135">
                  <c:v>4.163E-2</c:v>
                </c:pt>
                <c:pt idx="136">
                  <c:v>4.5440000000000001E-2</c:v>
                </c:pt>
                <c:pt idx="137">
                  <c:v>5.049E-2</c:v>
                </c:pt>
                <c:pt idx="138">
                  <c:v>7.1249999999999994E-2</c:v>
                </c:pt>
                <c:pt idx="139">
                  <c:v>0.10616</c:v>
                </c:pt>
                <c:pt idx="140">
                  <c:v>0.15623999999999999</c:v>
                </c:pt>
                <c:pt idx="141">
                  <c:v>0.18293999999999999</c:v>
                </c:pt>
                <c:pt idx="142">
                  <c:v>0.28576000000000001</c:v>
                </c:pt>
                <c:pt idx="143">
                  <c:v>0.52754999999999996</c:v>
                </c:pt>
                <c:pt idx="144">
                  <c:v>0.56696999999999997</c:v>
                </c:pt>
                <c:pt idx="145">
                  <c:v>0.34631000000000001</c:v>
                </c:pt>
                <c:pt idx="146">
                  <c:v>0.24088999999999999</c:v>
                </c:pt>
                <c:pt idx="147">
                  <c:v>0.22095999999999999</c:v>
                </c:pt>
                <c:pt idx="148">
                  <c:v>0.16017000000000001</c:v>
                </c:pt>
                <c:pt idx="149">
                  <c:v>0.11308</c:v>
                </c:pt>
                <c:pt idx="150">
                  <c:v>8.3309999999999995E-2</c:v>
                </c:pt>
                <c:pt idx="151">
                  <c:v>7.7560000000000004E-2</c:v>
                </c:pt>
                <c:pt idx="152">
                  <c:v>7.3480000000000004E-2</c:v>
                </c:pt>
                <c:pt idx="153">
                  <c:v>6.7589999999999997E-2</c:v>
                </c:pt>
                <c:pt idx="154">
                  <c:v>6.1629999999999997E-2</c:v>
                </c:pt>
                <c:pt idx="155">
                  <c:v>5.6500000000000002E-2</c:v>
                </c:pt>
                <c:pt idx="156">
                  <c:v>5.3100000000000001E-2</c:v>
                </c:pt>
                <c:pt idx="157">
                  <c:v>5.1450000000000003E-2</c:v>
                </c:pt>
                <c:pt idx="158">
                  <c:v>5.0680000000000003E-2</c:v>
                </c:pt>
                <c:pt idx="159">
                  <c:v>4.9000000000000002E-2</c:v>
                </c:pt>
                <c:pt idx="160">
                  <c:v>4.8210000000000003E-2</c:v>
                </c:pt>
                <c:pt idx="161">
                  <c:v>4.5620000000000001E-2</c:v>
                </c:pt>
                <c:pt idx="162">
                  <c:v>4.4810000000000003E-2</c:v>
                </c:pt>
                <c:pt idx="163">
                  <c:v>4.3090000000000003E-2</c:v>
                </c:pt>
                <c:pt idx="164">
                  <c:v>4.2259999999999999E-2</c:v>
                </c:pt>
                <c:pt idx="165">
                  <c:v>4.0529999999999997E-2</c:v>
                </c:pt>
                <c:pt idx="166">
                  <c:v>3.9690000000000003E-2</c:v>
                </c:pt>
                <c:pt idx="167">
                  <c:v>3.7039999999999997E-2</c:v>
                </c:pt>
                <c:pt idx="168">
                  <c:v>3.6179999999999997E-2</c:v>
                </c:pt>
                <c:pt idx="169">
                  <c:v>3.6229999999999998E-2</c:v>
                </c:pt>
                <c:pt idx="170">
                  <c:v>3.5369999999999999E-2</c:v>
                </c:pt>
                <c:pt idx="171">
                  <c:v>3.4509999999999999E-2</c:v>
                </c:pt>
                <c:pt idx="172">
                  <c:v>3.3640000000000003E-2</c:v>
                </c:pt>
                <c:pt idx="173">
                  <c:v>3.3680000000000002E-2</c:v>
                </c:pt>
                <c:pt idx="174">
                  <c:v>3.1899999999999998E-2</c:v>
                </c:pt>
                <c:pt idx="175">
                  <c:v>3.193E-2</c:v>
                </c:pt>
                <c:pt idx="176">
                  <c:v>3.1050000000000001E-2</c:v>
                </c:pt>
                <c:pt idx="177">
                  <c:v>3.0169999999999999E-2</c:v>
                </c:pt>
                <c:pt idx="178">
                  <c:v>3.0200000000000001E-2</c:v>
                </c:pt>
                <c:pt idx="179">
                  <c:v>2.9309999999999999E-2</c:v>
                </c:pt>
                <c:pt idx="180">
                  <c:v>2.751E-2</c:v>
                </c:pt>
                <c:pt idx="181">
                  <c:v>2.7529999999999999E-2</c:v>
                </c:pt>
                <c:pt idx="182">
                  <c:v>2.7550000000000002E-2</c:v>
                </c:pt>
                <c:pt idx="183">
                  <c:v>2.5739999999999999E-2</c:v>
                </c:pt>
                <c:pt idx="184">
                  <c:v>2.5760000000000002E-2</c:v>
                </c:pt>
                <c:pt idx="185">
                  <c:v>2.486E-2</c:v>
                </c:pt>
                <c:pt idx="186">
                  <c:v>2.3959999999999999E-2</c:v>
                </c:pt>
                <c:pt idx="187">
                  <c:v>2.3050000000000001E-2</c:v>
                </c:pt>
                <c:pt idx="188">
                  <c:v>2.307E-2</c:v>
                </c:pt>
                <c:pt idx="189">
                  <c:v>2.1239999999999998E-2</c:v>
                </c:pt>
                <c:pt idx="190">
                  <c:v>2.0330000000000001E-2</c:v>
                </c:pt>
                <c:pt idx="191">
                  <c:v>2.1260000000000001E-2</c:v>
                </c:pt>
                <c:pt idx="192">
                  <c:v>2.035E-2</c:v>
                </c:pt>
                <c:pt idx="193">
                  <c:v>1.9439999999999999E-2</c:v>
                </c:pt>
                <c:pt idx="194">
                  <c:v>1.9449999999999999E-2</c:v>
                </c:pt>
                <c:pt idx="195">
                  <c:v>1.8530000000000001E-2</c:v>
                </c:pt>
                <c:pt idx="196">
                  <c:v>1.8540000000000001E-2</c:v>
                </c:pt>
                <c:pt idx="197">
                  <c:v>1.8550000000000001E-2</c:v>
                </c:pt>
                <c:pt idx="198">
                  <c:v>1.763E-2</c:v>
                </c:pt>
                <c:pt idx="199">
                  <c:v>1.7639999999999999E-2</c:v>
                </c:pt>
                <c:pt idx="200">
                  <c:v>1.7649999999999999E-2</c:v>
                </c:pt>
                <c:pt idx="201">
                  <c:v>1.6729999999999998E-2</c:v>
                </c:pt>
                <c:pt idx="202">
                  <c:v>1.7670000000000002E-2</c:v>
                </c:pt>
                <c:pt idx="203">
                  <c:v>1.5820000000000001E-2</c:v>
                </c:pt>
                <c:pt idx="204">
                  <c:v>1.6750000000000001E-2</c:v>
                </c:pt>
                <c:pt idx="205">
                  <c:v>1.49E-2</c:v>
                </c:pt>
                <c:pt idx="206">
                  <c:v>1.584E-2</c:v>
                </c:pt>
                <c:pt idx="207">
                  <c:v>1.491E-2</c:v>
                </c:pt>
                <c:pt idx="208">
                  <c:v>1.4919999999999999E-2</c:v>
                </c:pt>
                <c:pt idx="209">
                  <c:v>1.4919999999999999E-2</c:v>
                </c:pt>
                <c:pt idx="210">
                  <c:v>1.4E-2</c:v>
                </c:pt>
                <c:pt idx="211">
                  <c:v>1.4E-2</c:v>
                </c:pt>
                <c:pt idx="212">
                  <c:v>1.401E-2</c:v>
                </c:pt>
                <c:pt idx="213">
                  <c:v>1.308E-2</c:v>
                </c:pt>
                <c:pt idx="214">
                  <c:v>1.308E-2</c:v>
                </c:pt>
                <c:pt idx="215">
                  <c:v>1.2149999999999999E-2</c:v>
                </c:pt>
                <c:pt idx="216">
                  <c:v>1.2160000000000001E-2</c:v>
                </c:pt>
                <c:pt idx="217">
                  <c:v>1.3100000000000001E-2</c:v>
                </c:pt>
                <c:pt idx="218">
                  <c:v>1.123E-2</c:v>
                </c:pt>
                <c:pt idx="219">
                  <c:v>1.217E-2</c:v>
                </c:pt>
                <c:pt idx="220">
                  <c:v>1.311E-2</c:v>
                </c:pt>
                <c:pt idx="221">
                  <c:v>1.124E-2</c:v>
                </c:pt>
                <c:pt idx="222">
                  <c:v>1.124E-2</c:v>
                </c:pt>
                <c:pt idx="223">
                  <c:v>1.218E-2</c:v>
                </c:pt>
                <c:pt idx="224">
                  <c:v>1.2189999999999999E-2</c:v>
                </c:pt>
                <c:pt idx="225">
                  <c:v>1.125E-2</c:v>
                </c:pt>
                <c:pt idx="226">
                  <c:v>1.2189999999999999E-2</c:v>
                </c:pt>
                <c:pt idx="227">
                  <c:v>1.1259999999999999E-2</c:v>
                </c:pt>
                <c:pt idx="228">
                  <c:v>1.1259999999999999E-2</c:v>
                </c:pt>
                <c:pt idx="229">
                  <c:v>1.0330000000000001E-2</c:v>
                </c:pt>
                <c:pt idx="230">
                  <c:v>1.1270000000000001E-2</c:v>
                </c:pt>
                <c:pt idx="231">
                  <c:v>1.1270000000000001E-2</c:v>
                </c:pt>
                <c:pt idx="232">
                  <c:v>1.0330000000000001E-2</c:v>
                </c:pt>
                <c:pt idx="233">
                  <c:v>1.128E-2</c:v>
                </c:pt>
                <c:pt idx="234">
                  <c:v>1.128E-2</c:v>
                </c:pt>
                <c:pt idx="235">
                  <c:v>1.034E-2</c:v>
                </c:pt>
                <c:pt idx="236">
                  <c:v>1.035E-2</c:v>
                </c:pt>
                <c:pt idx="237">
                  <c:v>1.035E-2</c:v>
                </c:pt>
                <c:pt idx="238">
                  <c:v>1.035E-2</c:v>
                </c:pt>
                <c:pt idx="239">
                  <c:v>1.035E-2</c:v>
                </c:pt>
                <c:pt idx="240">
                  <c:v>1.0359999999999999E-2</c:v>
                </c:pt>
                <c:pt idx="241">
                  <c:v>1.0359999999999999E-2</c:v>
                </c:pt>
                <c:pt idx="242">
                  <c:v>1.0359999999999999E-2</c:v>
                </c:pt>
                <c:pt idx="243">
                  <c:v>9.4199999999999996E-3</c:v>
                </c:pt>
                <c:pt idx="244">
                  <c:v>9.4199999999999996E-3</c:v>
                </c:pt>
                <c:pt idx="245">
                  <c:v>1.0370000000000001E-2</c:v>
                </c:pt>
                <c:pt idx="246">
                  <c:v>9.4299999999999991E-3</c:v>
                </c:pt>
                <c:pt idx="247">
                  <c:v>9.4299999999999991E-3</c:v>
                </c:pt>
                <c:pt idx="248">
                  <c:v>9.4299999999999991E-3</c:v>
                </c:pt>
                <c:pt idx="249">
                  <c:v>9.4299999999999991E-3</c:v>
                </c:pt>
                <c:pt idx="250">
                  <c:v>9.4400000000000005E-3</c:v>
                </c:pt>
                <c:pt idx="251">
                  <c:v>9.4400000000000005E-3</c:v>
                </c:pt>
                <c:pt idx="252">
                  <c:v>9.4400000000000005E-3</c:v>
                </c:pt>
                <c:pt idx="253">
                  <c:v>9.4400000000000005E-3</c:v>
                </c:pt>
                <c:pt idx="254">
                  <c:v>8.5000000000000006E-3</c:v>
                </c:pt>
                <c:pt idx="255">
                  <c:v>9.4500000000000001E-3</c:v>
                </c:pt>
                <c:pt idx="256">
                  <c:v>9.4500000000000001E-3</c:v>
                </c:pt>
                <c:pt idx="257">
                  <c:v>8.5100000000000002E-3</c:v>
                </c:pt>
                <c:pt idx="258">
                  <c:v>9.4500000000000001E-3</c:v>
                </c:pt>
                <c:pt idx="259">
                  <c:v>8.5100000000000002E-3</c:v>
                </c:pt>
                <c:pt idx="260">
                  <c:v>8.5100000000000002E-3</c:v>
                </c:pt>
                <c:pt idx="261">
                  <c:v>9.4599999999999997E-3</c:v>
                </c:pt>
                <c:pt idx="262">
                  <c:v>8.5100000000000002E-3</c:v>
                </c:pt>
                <c:pt idx="263">
                  <c:v>8.5199999999999998E-3</c:v>
                </c:pt>
                <c:pt idx="264">
                  <c:v>7.5700000000000003E-3</c:v>
                </c:pt>
                <c:pt idx="265">
                  <c:v>8.5199999999999998E-3</c:v>
                </c:pt>
                <c:pt idx="266">
                  <c:v>8.5199999999999998E-3</c:v>
                </c:pt>
                <c:pt idx="267">
                  <c:v>8.5199999999999998E-3</c:v>
                </c:pt>
                <c:pt idx="268">
                  <c:v>8.5199999999999998E-3</c:v>
                </c:pt>
                <c:pt idx="269">
                  <c:v>7.5799999999999999E-3</c:v>
                </c:pt>
                <c:pt idx="270">
                  <c:v>7.5799999999999999E-3</c:v>
                </c:pt>
                <c:pt idx="271">
                  <c:v>8.5299999999999994E-3</c:v>
                </c:pt>
                <c:pt idx="272">
                  <c:v>7.5799999999999999E-3</c:v>
                </c:pt>
                <c:pt idx="273">
                  <c:v>7.5799999999999999E-3</c:v>
                </c:pt>
                <c:pt idx="274">
                  <c:v>8.5299999999999994E-3</c:v>
                </c:pt>
                <c:pt idx="275">
                  <c:v>6.6400000000000001E-3</c:v>
                </c:pt>
                <c:pt idx="276">
                  <c:v>7.5900000000000004E-3</c:v>
                </c:pt>
                <c:pt idx="277">
                  <c:v>7.5900000000000004E-3</c:v>
                </c:pt>
                <c:pt idx="278">
                  <c:v>7.5900000000000004E-3</c:v>
                </c:pt>
                <c:pt idx="279">
                  <c:v>7.5900000000000004E-3</c:v>
                </c:pt>
                <c:pt idx="280">
                  <c:v>6.6400000000000001E-3</c:v>
                </c:pt>
                <c:pt idx="281">
                  <c:v>7.5900000000000004E-3</c:v>
                </c:pt>
                <c:pt idx="282">
                  <c:v>7.6E-3</c:v>
                </c:pt>
                <c:pt idx="283">
                  <c:v>6.6499999999999997E-3</c:v>
                </c:pt>
                <c:pt idx="284">
                  <c:v>7.6E-3</c:v>
                </c:pt>
                <c:pt idx="285">
                  <c:v>6.6499999999999997E-3</c:v>
                </c:pt>
                <c:pt idx="286">
                  <c:v>5.7000000000000002E-3</c:v>
                </c:pt>
                <c:pt idx="287">
                  <c:v>7.6E-3</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4-5DAA-4EB9-BC5E-3A0425A4160E}"/>
            </c:ext>
          </c:extLst>
        </c:ser>
        <c:ser>
          <c:idx val="5"/>
          <c:order val="5"/>
          <c:tx>
            <c:strRef>
              <c:f>'Excess Precip'!$J$1</c:f>
              <c:strCache>
                <c:ptCount val="1"/>
                <c:pt idx="0">
                  <c:v>100YR+</c:v>
                </c:pt>
              </c:strCache>
            </c:strRef>
          </c:tx>
          <c:spPr>
            <a:ln w="25400" cap="rnd">
              <a:solidFill>
                <a:schemeClr val="tx2"/>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Precip'!$J$2:$J$481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8.0000000000000007E-5</c:v>
                </c:pt>
                <c:pt idx="49">
                  <c:v>2.1000000000000001E-4</c:v>
                </c:pt>
                <c:pt idx="50">
                  <c:v>3.8000000000000002E-4</c:v>
                </c:pt>
                <c:pt idx="51">
                  <c:v>5.2999999999999998E-4</c:v>
                </c:pt>
                <c:pt idx="52">
                  <c:v>6.4999999999999997E-4</c:v>
                </c:pt>
                <c:pt idx="53">
                  <c:v>8.4000000000000003E-4</c:v>
                </c:pt>
                <c:pt idx="54">
                  <c:v>1E-3</c:v>
                </c:pt>
                <c:pt idx="55">
                  <c:v>1.14E-3</c:v>
                </c:pt>
                <c:pt idx="56">
                  <c:v>1.2899999999999999E-3</c:v>
                </c:pt>
                <c:pt idx="57">
                  <c:v>1.4400000000000001E-3</c:v>
                </c:pt>
                <c:pt idx="58">
                  <c:v>1.57E-3</c:v>
                </c:pt>
                <c:pt idx="59">
                  <c:v>1.72E-3</c:v>
                </c:pt>
                <c:pt idx="60">
                  <c:v>1.99E-3</c:v>
                </c:pt>
                <c:pt idx="61">
                  <c:v>2.15E-3</c:v>
                </c:pt>
                <c:pt idx="62">
                  <c:v>2.3E-3</c:v>
                </c:pt>
                <c:pt idx="63">
                  <c:v>2.4499999999999999E-3</c:v>
                </c:pt>
                <c:pt idx="64">
                  <c:v>2.5999999999999999E-3</c:v>
                </c:pt>
                <c:pt idx="65">
                  <c:v>2.7499999999999998E-3</c:v>
                </c:pt>
                <c:pt idx="66">
                  <c:v>2.8700000000000002E-3</c:v>
                </c:pt>
                <c:pt idx="67">
                  <c:v>3.2299999999999998E-3</c:v>
                </c:pt>
                <c:pt idx="68">
                  <c:v>3.2599999999999999E-3</c:v>
                </c:pt>
                <c:pt idx="69">
                  <c:v>3.3800000000000002E-3</c:v>
                </c:pt>
                <c:pt idx="70">
                  <c:v>3.7399999999999998E-3</c:v>
                </c:pt>
                <c:pt idx="71">
                  <c:v>3.8400000000000001E-3</c:v>
                </c:pt>
                <c:pt idx="72">
                  <c:v>3.98E-3</c:v>
                </c:pt>
                <c:pt idx="73">
                  <c:v>4.3499999999999997E-3</c:v>
                </c:pt>
                <c:pt idx="74">
                  <c:v>4.5399999999999998E-3</c:v>
                </c:pt>
                <c:pt idx="75">
                  <c:v>4.8399999999999997E-3</c:v>
                </c:pt>
                <c:pt idx="76">
                  <c:v>5.2100000000000002E-3</c:v>
                </c:pt>
                <c:pt idx="77">
                  <c:v>5.3499999999999997E-3</c:v>
                </c:pt>
                <c:pt idx="78">
                  <c:v>5.8199999999999997E-3</c:v>
                </c:pt>
                <c:pt idx="79">
                  <c:v>6.0000000000000001E-3</c:v>
                </c:pt>
                <c:pt idx="80">
                  <c:v>6.3800000000000003E-3</c:v>
                </c:pt>
                <c:pt idx="81">
                  <c:v>6.7400000000000003E-3</c:v>
                </c:pt>
                <c:pt idx="82">
                  <c:v>6.9699999999999996E-3</c:v>
                </c:pt>
                <c:pt idx="83">
                  <c:v>7.5100000000000002E-3</c:v>
                </c:pt>
                <c:pt idx="84">
                  <c:v>7.6299999999999996E-3</c:v>
                </c:pt>
                <c:pt idx="85">
                  <c:v>8.1899999999999994E-3</c:v>
                </c:pt>
                <c:pt idx="86">
                  <c:v>8.4499999999999992E-3</c:v>
                </c:pt>
                <c:pt idx="87">
                  <c:v>8.8599999999999998E-3</c:v>
                </c:pt>
                <c:pt idx="88">
                  <c:v>9.3200000000000002E-3</c:v>
                </c:pt>
                <c:pt idx="89">
                  <c:v>9.5399999999999999E-3</c:v>
                </c:pt>
                <c:pt idx="90">
                  <c:v>1.017E-2</c:v>
                </c:pt>
                <c:pt idx="91">
                  <c:v>1.04E-2</c:v>
                </c:pt>
                <c:pt idx="92">
                  <c:v>1.0630000000000001E-2</c:v>
                </c:pt>
                <c:pt idx="93">
                  <c:v>1.14E-2</c:v>
                </c:pt>
                <c:pt idx="94">
                  <c:v>1.1639999999999999E-2</c:v>
                </c:pt>
                <c:pt idx="95">
                  <c:v>1.2449999999999999E-2</c:v>
                </c:pt>
                <c:pt idx="96">
                  <c:v>1.328E-2</c:v>
                </c:pt>
                <c:pt idx="97">
                  <c:v>1.295E-2</c:v>
                </c:pt>
                <c:pt idx="98">
                  <c:v>1.38E-2</c:v>
                </c:pt>
                <c:pt idx="99">
                  <c:v>1.529E-2</c:v>
                </c:pt>
                <c:pt idx="100">
                  <c:v>1.558E-2</c:v>
                </c:pt>
                <c:pt idx="101">
                  <c:v>1.651E-2</c:v>
                </c:pt>
                <c:pt idx="102">
                  <c:v>1.7469999999999999E-2</c:v>
                </c:pt>
                <c:pt idx="103">
                  <c:v>1.8450000000000001E-2</c:v>
                </c:pt>
                <c:pt idx="104">
                  <c:v>1.8780000000000002E-2</c:v>
                </c:pt>
                <c:pt idx="105">
                  <c:v>2.0480000000000002E-2</c:v>
                </c:pt>
                <c:pt idx="106">
                  <c:v>2.0840000000000001E-2</c:v>
                </c:pt>
                <c:pt idx="107">
                  <c:v>2.1909999999999999E-2</c:v>
                </c:pt>
                <c:pt idx="108">
                  <c:v>2.299E-2</c:v>
                </c:pt>
                <c:pt idx="109">
                  <c:v>2.3369999999999998E-2</c:v>
                </c:pt>
                <c:pt idx="110">
                  <c:v>2.4479999999999998E-2</c:v>
                </c:pt>
                <c:pt idx="111">
                  <c:v>2.562E-2</c:v>
                </c:pt>
                <c:pt idx="112">
                  <c:v>2.6769999999999999E-2</c:v>
                </c:pt>
                <c:pt idx="113">
                  <c:v>2.717E-2</c:v>
                </c:pt>
                <c:pt idx="114">
                  <c:v>2.9139999999999999E-2</c:v>
                </c:pt>
                <c:pt idx="115">
                  <c:v>2.9559999999999999E-2</c:v>
                </c:pt>
                <c:pt idx="116">
                  <c:v>3.0779999999999998E-2</c:v>
                </c:pt>
                <c:pt idx="117">
                  <c:v>3.202E-2</c:v>
                </c:pt>
                <c:pt idx="118">
                  <c:v>3.3270000000000001E-2</c:v>
                </c:pt>
                <c:pt idx="119">
                  <c:v>3.3700000000000001E-2</c:v>
                </c:pt>
                <c:pt idx="120">
                  <c:v>3.4970000000000001E-2</c:v>
                </c:pt>
                <c:pt idx="121">
                  <c:v>3.7990000000000003E-2</c:v>
                </c:pt>
                <c:pt idx="122">
                  <c:v>3.934E-2</c:v>
                </c:pt>
                <c:pt idx="123">
                  <c:v>4.1590000000000002E-2</c:v>
                </c:pt>
                <c:pt idx="124">
                  <c:v>4.2979999999999997E-2</c:v>
                </c:pt>
                <c:pt idx="125">
                  <c:v>4.53E-2</c:v>
                </c:pt>
                <c:pt idx="126">
                  <c:v>4.6739999999999997E-2</c:v>
                </c:pt>
                <c:pt idx="127">
                  <c:v>5.0049999999999997E-2</c:v>
                </c:pt>
                <c:pt idx="128">
                  <c:v>5.1549999999999999E-2</c:v>
                </c:pt>
                <c:pt idx="129">
                  <c:v>5.4010000000000002E-2</c:v>
                </c:pt>
                <c:pt idx="130">
                  <c:v>5.5550000000000002E-2</c:v>
                </c:pt>
                <c:pt idx="131">
                  <c:v>5.806E-2</c:v>
                </c:pt>
                <c:pt idx="132">
                  <c:v>6.2570000000000001E-2</c:v>
                </c:pt>
                <c:pt idx="133">
                  <c:v>6.9159999999999999E-2</c:v>
                </c:pt>
                <c:pt idx="134">
                  <c:v>7.6899999999999996E-2</c:v>
                </c:pt>
                <c:pt idx="135">
                  <c:v>8.4839999999999999E-2</c:v>
                </c:pt>
                <c:pt idx="136">
                  <c:v>9.0899999999999995E-2</c:v>
                </c:pt>
                <c:pt idx="137">
                  <c:v>9.9150000000000002E-2</c:v>
                </c:pt>
                <c:pt idx="138">
                  <c:v>0.13702</c:v>
                </c:pt>
                <c:pt idx="139">
                  <c:v>0.19877</c:v>
                </c:pt>
                <c:pt idx="140">
                  <c:v>0.28295999999999999</c:v>
                </c:pt>
                <c:pt idx="141">
                  <c:v>0.31985000000000002</c:v>
                </c:pt>
                <c:pt idx="142">
                  <c:v>0.48082000000000003</c:v>
                </c:pt>
                <c:pt idx="143">
                  <c:v>0.84513000000000005</c:v>
                </c:pt>
                <c:pt idx="144">
                  <c:v>0.86650000000000005</c:v>
                </c:pt>
                <c:pt idx="145">
                  <c:v>0.51407999999999998</c:v>
                </c:pt>
                <c:pt idx="146">
                  <c:v>0.35219</c:v>
                </c:pt>
                <c:pt idx="147">
                  <c:v>0.31968000000000002</c:v>
                </c:pt>
                <c:pt idx="148">
                  <c:v>0.22989999999999999</c:v>
                </c:pt>
                <c:pt idx="149">
                  <c:v>0.16145000000000001</c:v>
                </c:pt>
                <c:pt idx="150">
                  <c:v>0.11851</c:v>
                </c:pt>
                <c:pt idx="151">
                  <c:v>0.11002000000000001</c:v>
                </c:pt>
                <c:pt idx="152">
                  <c:v>0.10396</c:v>
                </c:pt>
                <c:pt idx="153">
                  <c:v>9.5399999999999999E-2</c:v>
                </c:pt>
                <c:pt idx="154">
                  <c:v>8.6809999999999998E-2</c:v>
                </c:pt>
                <c:pt idx="155">
                  <c:v>7.9439999999999997E-2</c:v>
                </c:pt>
                <c:pt idx="156">
                  <c:v>7.4529999999999999E-2</c:v>
                </c:pt>
                <c:pt idx="157">
                  <c:v>7.2099999999999997E-2</c:v>
                </c:pt>
                <c:pt idx="158">
                  <c:v>7.0900000000000005E-2</c:v>
                </c:pt>
                <c:pt idx="159">
                  <c:v>6.8459999999999993E-2</c:v>
                </c:pt>
                <c:pt idx="160">
                  <c:v>6.726E-2</c:v>
                </c:pt>
                <c:pt idx="161">
                  <c:v>6.3560000000000005E-2</c:v>
                </c:pt>
                <c:pt idx="162">
                  <c:v>6.2350000000000003E-2</c:v>
                </c:pt>
                <c:pt idx="163">
                  <c:v>5.9889999999999999E-2</c:v>
                </c:pt>
                <c:pt idx="164">
                  <c:v>5.867E-2</c:v>
                </c:pt>
                <c:pt idx="165">
                  <c:v>5.62E-2</c:v>
                </c:pt>
                <c:pt idx="166">
                  <c:v>5.4980000000000001E-2</c:v>
                </c:pt>
                <c:pt idx="167">
                  <c:v>5.1249999999999997E-2</c:v>
                </c:pt>
                <c:pt idx="168">
                  <c:v>5.0020000000000002E-2</c:v>
                </c:pt>
                <c:pt idx="169">
                  <c:v>5.0040000000000001E-2</c:v>
                </c:pt>
                <c:pt idx="170">
                  <c:v>4.8809999999999999E-2</c:v>
                </c:pt>
                <c:pt idx="171">
                  <c:v>4.7579999999999997E-2</c:v>
                </c:pt>
                <c:pt idx="172">
                  <c:v>4.6339999999999999E-2</c:v>
                </c:pt>
                <c:pt idx="173">
                  <c:v>4.6359999999999998E-2</c:v>
                </c:pt>
                <c:pt idx="174">
                  <c:v>4.3869999999999999E-2</c:v>
                </c:pt>
                <c:pt idx="175">
                  <c:v>4.3880000000000002E-2</c:v>
                </c:pt>
                <c:pt idx="176">
                  <c:v>4.2639999999999997E-2</c:v>
                </c:pt>
                <c:pt idx="177">
                  <c:v>4.1399999999999999E-2</c:v>
                </c:pt>
                <c:pt idx="178">
                  <c:v>4.1410000000000002E-2</c:v>
                </c:pt>
                <c:pt idx="179">
                  <c:v>4.0169999999999997E-2</c:v>
                </c:pt>
                <c:pt idx="180">
                  <c:v>3.7670000000000002E-2</c:v>
                </c:pt>
                <c:pt idx="181">
                  <c:v>3.7679999999999998E-2</c:v>
                </c:pt>
                <c:pt idx="182">
                  <c:v>3.7690000000000001E-2</c:v>
                </c:pt>
                <c:pt idx="183">
                  <c:v>3.5189999999999999E-2</c:v>
                </c:pt>
                <c:pt idx="184">
                  <c:v>3.5189999999999999E-2</c:v>
                </c:pt>
                <c:pt idx="185">
                  <c:v>3.3939999999999998E-2</c:v>
                </c:pt>
                <c:pt idx="186">
                  <c:v>3.2689999999999997E-2</c:v>
                </c:pt>
                <c:pt idx="187">
                  <c:v>3.1440000000000003E-2</c:v>
                </c:pt>
                <c:pt idx="188">
                  <c:v>3.1449999999999999E-2</c:v>
                </c:pt>
                <c:pt idx="189">
                  <c:v>2.894E-2</c:v>
                </c:pt>
                <c:pt idx="190">
                  <c:v>2.7689999999999999E-2</c:v>
                </c:pt>
                <c:pt idx="191">
                  <c:v>2.895E-2</c:v>
                </c:pt>
                <c:pt idx="192">
                  <c:v>2.7699999999999999E-2</c:v>
                </c:pt>
                <c:pt idx="193">
                  <c:v>2.6440000000000002E-2</c:v>
                </c:pt>
                <c:pt idx="194">
                  <c:v>2.6450000000000001E-2</c:v>
                </c:pt>
                <c:pt idx="195">
                  <c:v>2.5190000000000001E-2</c:v>
                </c:pt>
                <c:pt idx="196">
                  <c:v>2.52E-2</c:v>
                </c:pt>
                <c:pt idx="197">
                  <c:v>2.52E-2</c:v>
                </c:pt>
                <c:pt idx="198">
                  <c:v>2.3939999999999999E-2</c:v>
                </c:pt>
                <c:pt idx="199">
                  <c:v>2.3949999999999999E-2</c:v>
                </c:pt>
                <c:pt idx="200">
                  <c:v>2.3949999999999999E-2</c:v>
                </c:pt>
                <c:pt idx="201">
                  <c:v>2.2689999999999998E-2</c:v>
                </c:pt>
                <c:pt idx="202">
                  <c:v>2.3959999999999999E-2</c:v>
                </c:pt>
                <c:pt idx="203">
                  <c:v>2.1440000000000001E-2</c:v>
                </c:pt>
                <c:pt idx="204">
                  <c:v>2.2700000000000001E-2</c:v>
                </c:pt>
                <c:pt idx="205">
                  <c:v>2.018E-2</c:v>
                </c:pt>
                <c:pt idx="206">
                  <c:v>2.145E-2</c:v>
                </c:pt>
                <c:pt idx="207">
                  <c:v>2.019E-2</c:v>
                </c:pt>
                <c:pt idx="208">
                  <c:v>2.019E-2</c:v>
                </c:pt>
                <c:pt idx="209">
                  <c:v>2.019E-2</c:v>
                </c:pt>
                <c:pt idx="210">
                  <c:v>1.8929999999999999E-2</c:v>
                </c:pt>
                <c:pt idx="211">
                  <c:v>1.8929999999999999E-2</c:v>
                </c:pt>
                <c:pt idx="212">
                  <c:v>1.8939999999999999E-2</c:v>
                </c:pt>
                <c:pt idx="213">
                  <c:v>1.7680000000000001E-2</c:v>
                </c:pt>
                <c:pt idx="214">
                  <c:v>1.7680000000000001E-2</c:v>
                </c:pt>
                <c:pt idx="215">
                  <c:v>1.6420000000000001E-2</c:v>
                </c:pt>
                <c:pt idx="216">
                  <c:v>1.6420000000000001E-2</c:v>
                </c:pt>
                <c:pt idx="217">
                  <c:v>1.7680000000000001E-2</c:v>
                </c:pt>
                <c:pt idx="218">
                  <c:v>1.516E-2</c:v>
                </c:pt>
                <c:pt idx="219">
                  <c:v>1.6420000000000001E-2</c:v>
                </c:pt>
                <c:pt idx="220">
                  <c:v>1.7690000000000001E-2</c:v>
                </c:pt>
                <c:pt idx="221">
                  <c:v>1.516E-2</c:v>
                </c:pt>
                <c:pt idx="222">
                  <c:v>1.516E-2</c:v>
                </c:pt>
                <c:pt idx="223">
                  <c:v>1.643E-2</c:v>
                </c:pt>
                <c:pt idx="224">
                  <c:v>1.643E-2</c:v>
                </c:pt>
                <c:pt idx="225">
                  <c:v>1.5169999999999999E-2</c:v>
                </c:pt>
                <c:pt idx="226">
                  <c:v>1.643E-2</c:v>
                </c:pt>
                <c:pt idx="227">
                  <c:v>1.5169999999999999E-2</c:v>
                </c:pt>
                <c:pt idx="228">
                  <c:v>1.5169999999999999E-2</c:v>
                </c:pt>
                <c:pt idx="229">
                  <c:v>1.391E-2</c:v>
                </c:pt>
                <c:pt idx="230">
                  <c:v>1.5169999999999999E-2</c:v>
                </c:pt>
                <c:pt idx="231">
                  <c:v>1.5180000000000001E-2</c:v>
                </c:pt>
                <c:pt idx="232">
                  <c:v>1.391E-2</c:v>
                </c:pt>
                <c:pt idx="233">
                  <c:v>1.5180000000000001E-2</c:v>
                </c:pt>
                <c:pt idx="234">
                  <c:v>1.5180000000000001E-2</c:v>
                </c:pt>
                <c:pt idx="235">
                  <c:v>1.392E-2</c:v>
                </c:pt>
                <c:pt idx="236">
                  <c:v>1.392E-2</c:v>
                </c:pt>
                <c:pt idx="237">
                  <c:v>1.392E-2</c:v>
                </c:pt>
                <c:pt idx="238">
                  <c:v>1.392E-2</c:v>
                </c:pt>
                <c:pt idx="239">
                  <c:v>1.392E-2</c:v>
                </c:pt>
                <c:pt idx="240">
                  <c:v>1.392E-2</c:v>
                </c:pt>
                <c:pt idx="241">
                  <c:v>1.392E-2</c:v>
                </c:pt>
                <c:pt idx="242">
                  <c:v>1.392E-2</c:v>
                </c:pt>
                <c:pt idx="243">
                  <c:v>1.2659999999999999E-2</c:v>
                </c:pt>
                <c:pt idx="244">
                  <c:v>1.2659999999999999E-2</c:v>
                </c:pt>
                <c:pt idx="245">
                  <c:v>1.393E-2</c:v>
                </c:pt>
                <c:pt idx="246">
                  <c:v>1.2659999999999999E-2</c:v>
                </c:pt>
                <c:pt idx="247">
                  <c:v>1.2659999999999999E-2</c:v>
                </c:pt>
                <c:pt idx="248">
                  <c:v>1.2659999999999999E-2</c:v>
                </c:pt>
                <c:pt idx="249">
                  <c:v>1.2659999999999999E-2</c:v>
                </c:pt>
                <c:pt idx="250">
                  <c:v>1.2659999999999999E-2</c:v>
                </c:pt>
                <c:pt idx="251">
                  <c:v>1.2659999999999999E-2</c:v>
                </c:pt>
                <c:pt idx="252">
                  <c:v>1.2670000000000001E-2</c:v>
                </c:pt>
                <c:pt idx="253">
                  <c:v>1.2670000000000001E-2</c:v>
                </c:pt>
                <c:pt idx="254">
                  <c:v>1.14E-2</c:v>
                </c:pt>
                <c:pt idx="255">
                  <c:v>1.2670000000000001E-2</c:v>
                </c:pt>
                <c:pt idx="256">
                  <c:v>1.2670000000000001E-2</c:v>
                </c:pt>
                <c:pt idx="257">
                  <c:v>1.14E-2</c:v>
                </c:pt>
                <c:pt idx="258">
                  <c:v>1.2670000000000001E-2</c:v>
                </c:pt>
                <c:pt idx="259">
                  <c:v>1.14E-2</c:v>
                </c:pt>
                <c:pt idx="260">
                  <c:v>1.14E-2</c:v>
                </c:pt>
                <c:pt idx="261">
                  <c:v>1.2670000000000001E-2</c:v>
                </c:pt>
                <c:pt idx="262">
                  <c:v>1.141E-2</c:v>
                </c:pt>
                <c:pt idx="263">
                  <c:v>1.141E-2</c:v>
                </c:pt>
                <c:pt idx="264">
                  <c:v>1.014E-2</c:v>
                </c:pt>
                <c:pt idx="265">
                  <c:v>1.141E-2</c:v>
                </c:pt>
                <c:pt idx="266">
                  <c:v>1.141E-2</c:v>
                </c:pt>
                <c:pt idx="267">
                  <c:v>1.141E-2</c:v>
                </c:pt>
                <c:pt idx="268">
                  <c:v>1.141E-2</c:v>
                </c:pt>
                <c:pt idx="269">
                  <c:v>1.014E-2</c:v>
                </c:pt>
                <c:pt idx="270">
                  <c:v>1.014E-2</c:v>
                </c:pt>
                <c:pt idx="271">
                  <c:v>1.141E-2</c:v>
                </c:pt>
                <c:pt idx="272">
                  <c:v>1.014E-2</c:v>
                </c:pt>
                <c:pt idx="273">
                  <c:v>1.014E-2</c:v>
                </c:pt>
                <c:pt idx="274">
                  <c:v>1.141E-2</c:v>
                </c:pt>
                <c:pt idx="275">
                  <c:v>8.8800000000000007E-3</c:v>
                </c:pt>
                <c:pt idx="276">
                  <c:v>1.0149999999999999E-2</c:v>
                </c:pt>
                <c:pt idx="277">
                  <c:v>1.0149999999999999E-2</c:v>
                </c:pt>
                <c:pt idx="278">
                  <c:v>1.0149999999999999E-2</c:v>
                </c:pt>
                <c:pt idx="279">
                  <c:v>1.0149999999999999E-2</c:v>
                </c:pt>
                <c:pt idx="280">
                  <c:v>8.8800000000000007E-3</c:v>
                </c:pt>
                <c:pt idx="281">
                  <c:v>1.0149999999999999E-2</c:v>
                </c:pt>
                <c:pt idx="282">
                  <c:v>1.0149999999999999E-2</c:v>
                </c:pt>
                <c:pt idx="283">
                  <c:v>8.8800000000000007E-3</c:v>
                </c:pt>
                <c:pt idx="284">
                  <c:v>1.0149999999999999E-2</c:v>
                </c:pt>
                <c:pt idx="285">
                  <c:v>8.8800000000000007E-3</c:v>
                </c:pt>
                <c:pt idx="286">
                  <c:v>7.6099999999999996E-3</c:v>
                </c:pt>
                <c:pt idx="287">
                  <c:v>1.0149999999999999E-2</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5-5DAA-4EB9-BC5E-3A0425A4160E}"/>
            </c:ext>
          </c:extLst>
        </c:ser>
        <c:ser>
          <c:idx val="6"/>
          <c:order val="6"/>
          <c:tx>
            <c:strRef>
              <c:f>'Excess Precip'!$K$1</c:f>
              <c:strCache>
                <c:ptCount val="1"/>
                <c:pt idx="0">
                  <c:v>500YR</c:v>
                </c:pt>
              </c:strCache>
            </c:strRef>
          </c:tx>
          <c:spPr>
            <a:ln w="25400" cap="rnd">
              <a:solidFill>
                <a:schemeClr val="accent6"/>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Precip'!$K$2:$K$481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1.0000000000000001E-5</c:v>
                </c:pt>
                <c:pt idx="66">
                  <c:v>1.2999999999999999E-4</c:v>
                </c:pt>
                <c:pt idx="67">
                  <c:v>2.9E-4</c:v>
                </c:pt>
                <c:pt idx="68">
                  <c:v>4.2000000000000002E-4</c:v>
                </c:pt>
                <c:pt idx="69">
                  <c:v>5.5999999999999995E-4</c:v>
                </c:pt>
                <c:pt idx="70">
                  <c:v>7.5000000000000002E-4</c:v>
                </c:pt>
                <c:pt idx="71">
                  <c:v>8.8999999999999995E-4</c:v>
                </c:pt>
                <c:pt idx="72">
                  <c:v>1.0399999999999999E-3</c:v>
                </c:pt>
                <c:pt idx="73">
                  <c:v>1.25E-3</c:v>
                </c:pt>
                <c:pt idx="74">
                  <c:v>1.42E-3</c:v>
                </c:pt>
                <c:pt idx="75">
                  <c:v>1.6299999999999999E-3</c:v>
                </c:pt>
                <c:pt idx="76">
                  <c:v>1.8799999999999999E-3</c:v>
                </c:pt>
                <c:pt idx="77">
                  <c:v>2.0400000000000001E-3</c:v>
                </c:pt>
                <c:pt idx="78">
                  <c:v>2.3400000000000001E-3</c:v>
                </c:pt>
                <c:pt idx="79">
                  <c:v>2.5300000000000001E-3</c:v>
                </c:pt>
                <c:pt idx="80">
                  <c:v>2.81E-3</c:v>
                </c:pt>
                <c:pt idx="81">
                  <c:v>3.0799999999999998E-3</c:v>
                </c:pt>
                <c:pt idx="82">
                  <c:v>3.31E-3</c:v>
                </c:pt>
                <c:pt idx="83">
                  <c:v>3.6800000000000001E-3</c:v>
                </c:pt>
                <c:pt idx="84">
                  <c:v>3.8600000000000001E-3</c:v>
                </c:pt>
                <c:pt idx="85">
                  <c:v>4.2599999999999999E-3</c:v>
                </c:pt>
                <c:pt idx="86">
                  <c:v>4.5199999999999997E-3</c:v>
                </c:pt>
                <c:pt idx="87">
                  <c:v>4.8500000000000001E-3</c:v>
                </c:pt>
                <c:pt idx="88">
                  <c:v>5.2199999999999998E-3</c:v>
                </c:pt>
                <c:pt idx="89">
                  <c:v>5.4599999999999996E-3</c:v>
                </c:pt>
                <c:pt idx="90">
                  <c:v>5.9500000000000004E-3</c:v>
                </c:pt>
                <c:pt idx="91">
                  <c:v>6.1999999999999998E-3</c:v>
                </c:pt>
                <c:pt idx="92">
                  <c:v>6.45E-3</c:v>
                </c:pt>
                <c:pt idx="93">
                  <c:v>7.0400000000000003E-3</c:v>
                </c:pt>
                <c:pt idx="94">
                  <c:v>7.3099999999999997E-3</c:v>
                </c:pt>
                <c:pt idx="95">
                  <c:v>7.9299999999999995E-3</c:v>
                </c:pt>
                <c:pt idx="96">
                  <c:v>8.6E-3</c:v>
                </c:pt>
                <c:pt idx="97">
                  <c:v>8.5100000000000002E-3</c:v>
                </c:pt>
                <c:pt idx="98">
                  <c:v>9.1900000000000003E-3</c:v>
                </c:pt>
                <c:pt idx="99">
                  <c:v>1.0319999999999999E-2</c:v>
                </c:pt>
                <c:pt idx="100">
                  <c:v>1.065E-2</c:v>
                </c:pt>
                <c:pt idx="101">
                  <c:v>1.1429999999999999E-2</c:v>
                </c:pt>
                <c:pt idx="102">
                  <c:v>1.2239999999999999E-2</c:v>
                </c:pt>
                <c:pt idx="103">
                  <c:v>1.3089999999999999E-2</c:v>
                </c:pt>
                <c:pt idx="104">
                  <c:v>1.3480000000000001E-2</c:v>
                </c:pt>
                <c:pt idx="105">
                  <c:v>1.487E-2</c:v>
                </c:pt>
                <c:pt idx="106">
                  <c:v>1.5299999999999999E-2</c:v>
                </c:pt>
                <c:pt idx="107">
                  <c:v>1.6250000000000001E-2</c:v>
                </c:pt>
                <c:pt idx="108">
                  <c:v>1.7229999999999999E-2</c:v>
                </c:pt>
                <c:pt idx="109">
                  <c:v>1.7690000000000001E-2</c:v>
                </c:pt>
                <c:pt idx="110">
                  <c:v>1.8710000000000001E-2</c:v>
                </c:pt>
                <c:pt idx="111">
                  <c:v>1.976E-2</c:v>
                </c:pt>
                <c:pt idx="112">
                  <c:v>2.0840000000000001E-2</c:v>
                </c:pt>
                <c:pt idx="113">
                  <c:v>2.1329999999999998E-2</c:v>
                </c:pt>
                <c:pt idx="114">
                  <c:v>2.308E-2</c:v>
                </c:pt>
                <c:pt idx="115">
                  <c:v>2.3599999999999999E-2</c:v>
                </c:pt>
                <c:pt idx="116">
                  <c:v>2.477E-2</c:v>
                </c:pt>
                <c:pt idx="117">
                  <c:v>2.597E-2</c:v>
                </c:pt>
                <c:pt idx="118">
                  <c:v>2.7189999999999999E-2</c:v>
                </c:pt>
                <c:pt idx="119">
                  <c:v>2.7740000000000001E-2</c:v>
                </c:pt>
                <c:pt idx="120">
                  <c:v>2.8989999999999998E-2</c:v>
                </c:pt>
                <c:pt idx="121">
                  <c:v>3.1719999999999998E-2</c:v>
                </c:pt>
                <c:pt idx="122">
                  <c:v>3.3079999999999998E-2</c:v>
                </c:pt>
                <c:pt idx="123">
                  <c:v>3.5209999999999998E-2</c:v>
                </c:pt>
                <c:pt idx="124">
                  <c:v>3.6639999999999999E-2</c:v>
                </c:pt>
                <c:pt idx="125">
                  <c:v>3.8879999999999998E-2</c:v>
                </c:pt>
                <c:pt idx="126">
                  <c:v>4.0379999999999999E-2</c:v>
                </c:pt>
                <c:pt idx="127">
                  <c:v>4.3520000000000003E-2</c:v>
                </c:pt>
                <c:pt idx="128">
                  <c:v>4.5109999999999997E-2</c:v>
                </c:pt>
                <c:pt idx="129">
                  <c:v>4.7559999999999998E-2</c:v>
                </c:pt>
                <c:pt idx="130">
                  <c:v>4.9209999999999997E-2</c:v>
                </c:pt>
                <c:pt idx="131">
                  <c:v>5.1740000000000001E-2</c:v>
                </c:pt>
                <c:pt idx="132">
                  <c:v>5.6090000000000001E-2</c:v>
                </c:pt>
                <c:pt idx="133">
                  <c:v>6.2379999999999998E-2</c:v>
                </c:pt>
                <c:pt idx="134">
                  <c:v>6.9809999999999997E-2</c:v>
                </c:pt>
                <c:pt idx="135">
                  <c:v>7.7509999999999996E-2</c:v>
                </c:pt>
                <c:pt idx="136">
                  <c:v>8.3599999999999994E-2</c:v>
                </c:pt>
                <c:pt idx="137">
                  <c:v>9.1800000000000007E-2</c:v>
                </c:pt>
                <c:pt idx="138">
                  <c:v>0.12783</c:v>
                </c:pt>
                <c:pt idx="139">
                  <c:v>0.18723999999999999</c:v>
                </c:pt>
                <c:pt idx="140">
                  <c:v>0.26980999999999999</c:v>
                </c:pt>
                <c:pt idx="141">
                  <c:v>0.30895</c:v>
                </c:pt>
                <c:pt idx="142">
                  <c:v>0.47101999999999999</c:v>
                </c:pt>
                <c:pt idx="143">
                  <c:v>0.84297999999999995</c:v>
                </c:pt>
                <c:pt idx="144">
                  <c:v>0.87931999999999999</c:v>
                </c:pt>
                <c:pt idx="145">
                  <c:v>0.52724000000000004</c:v>
                </c:pt>
                <c:pt idx="146">
                  <c:v>0.36319000000000001</c:v>
                </c:pt>
                <c:pt idx="147">
                  <c:v>0.33090999999999998</c:v>
                </c:pt>
                <c:pt idx="148">
                  <c:v>0.23865</c:v>
                </c:pt>
                <c:pt idx="149">
                  <c:v>0.16792000000000001</c:v>
                </c:pt>
                <c:pt idx="150">
                  <c:v>0.12342</c:v>
                </c:pt>
                <c:pt idx="151">
                  <c:v>0.11469</c:v>
                </c:pt>
                <c:pt idx="152">
                  <c:v>0.10847</c:v>
                </c:pt>
                <c:pt idx="153">
                  <c:v>9.962E-2</c:v>
                </c:pt>
                <c:pt idx="154">
                  <c:v>9.0719999999999995E-2</c:v>
                </c:pt>
                <c:pt idx="155">
                  <c:v>8.3070000000000005E-2</c:v>
                </c:pt>
                <c:pt idx="156">
                  <c:v>7.7990000000000004E-2</c:v>
                </c:pt>
                <c:pt idx="157">
                  <c:v>7.5490000000000002E-2</c:v>
                </c:pt>
                <c:pt idx="158">
                  <c:v>7.4279999999999999E-2</c:v>
                </c:pt>
                <c:pt idx="159">
                  <c:v>7.1749999999999994E-2</c:v>
                </c:pt>
                <c:pt idx="160">
                  <c:v>7.0529999999999995E-2</c:v>
                </c:pt>
                <c:pt idx="161">
                  <c:v>6.6680000000000003E-2</c:v>
                </c:pt>
                <c:pt idx="162">
                  <c:v>6.5439999999999998E-2</c:v>
                </c:pt>
                <c:pt idx="163">
                  <c:v>6.2880000000000005E-2</c:v>
                </c:pt>
                <c:pt idx="164">
                  <c:v>6.1629999999999997E-2</c:v>
                </c:pt>
                <c:pt idx="165">
                  <c:v>5.9060000000000001E-2</c:v>
                </c:pt>
                <c:pt idx="166">
                  <c:v>5.7799999999999997E-2</c:v>
                </c:pt>
                <c:pt idx="167">
                  <c:v>5.3900000000000003E-2</c:v>
                </c:pt>
                <c:pt idx="168">
                  <c:v>5.262E-2</c:v>
                </c:pt>
                <c:pt idx="169">
                  <c:v>5.2659999999999998E-2</c:v>
                </c:pt>
                <c:pt idx="170">
                  <c:v>5.1380000000000002E-2</c:v>
                </c:pt>
                <c:pt idx="171">
                  <c:v>5.0099999999999999E-2</c:v>
                </c:pt>
                <c:pt idx="172">
                  <c:v>4.8809999999999999E-2</c:v>
                </c:pt>
                <c:pt idx="173">
                  <c:v>4.8840000000000001E-2</c:v>
                </c:pt>
                <c:pt idx="174">
                  <c:v>4.623E-2</c:v>
                </c:pt>
                <c:pt idx="175">
                  <c:v>4.6260000000000003E-2</c:v>
                </c:pt>
                <c:pt idx="176">
                  <c:v>4.496E-2</c:v>
                </c:pt>
                <c:pt idx="177">
                  <c:v>4.3659999999999997E-2</c:v>
                </c:pt>
                <c:pt idx="178">
                  <c:v>4.369E-2</c:v>
                </c:pt>
                <c:pt idx="179">
                  <c:v>4.2389999999999997E-2</c:v>
                </c:pt>
                <c:pt idx="180">
                  <c:v>3.9759999999999997E-2</c:v>
                </c:pt>
                <c:pt idx="181">
                  <c:v>3.9780000000000003E-2</c:v>
                </c:pt>
                <c:pt idx="182">
                  <c:v>3.9800000000000002E-2</c:v>
                </c:pt>
                <c:pt idx="183">
                  <c:v>3.7159999999999999E-2</c:v>
                </c:pt>
                <c:pt idx="184">
                  <c:v>3.7179999999999998E-2</c:v>
                </c:pt>
                <c:pt idx="185">
                  <c:v>3.5860000000000003E-2</c:v>
                </c:pt>
                <c:pt idx="186">
                  <c:v>3.4549999999999997E-2</c:v>
                </c:pt>
                <c:pt idx="187">
                  <c:v>3.3230000000000003E-2</c:v>
                </c:pt>
                <c:pt idx="188">
                  <c:v>3.3250000000000002E-2</c:v>
                </c:pt>
                <c:pt idx="189">
                  <c:v>3.0599999999999999E-2</c:v>
                </c:pt>
                <c:pt idx="190">
                  <c:v>2.928E-2</c:v>
                </c:pt>
                <c:pt idx="191">
                  <c:v>3.0620000000000001E-2</c:v>
                </c:pt>
                <c:pt idx="192">
                  <c:v>2.93E-2</c:v>
                </c:pt>
                <c:pt idx="193">
                  <c:v>2.7969999999999998E-2</c:v>
                </c:pt>
                <c:pt idx="194">
                  <c:v>2.7980000000000001E-2</c:v>
                </c:pt>
                <c:pt idx="195">
                  <c:v>2.666E-2</c:v>
                </c:pt>
                <c:pt idx="196">
                  <c:v>2.6669999999999999E-2</c:v>
                </c:pt>
                <c:pt idx="197">
                  <c:v>2.6669999999999999E-2</c:v>
                </c:pt>
                <c:pt idx="198">
                  <c:v>2.5350000000000001E-2</c:v>
                </c:pt>
                <c:pt idx="199">
                  <c:v>2.5350000000000001E-2</c:v>
                </c:pt>
                <c:pt idx="200">
                  <c:v>2.5360000000000001E-2</c:v>
                </c:pt>
                <c:pt idx="201">
                  <c:v>2.4029999999999999E-2</c:v>
                </c:pt>
                <c:pt idx="202">
                  <c:v>2.537E-2</c:v>
                </c:pt>
                <c:pt idx="203">
                  <c:v>2.2710000000000001E-2</c:v>
                </c:pt>
                <c:pt idx="204">
                  <c:v>2.4049999999999998E-2</c:v>
                </c:pt>
                <c:pt idx="205">
                  <c:v>2.138E-2</c:v>
                </c:pt>
                <c:pt idx="206">
                  <c:v>2.2720000000000001E-2</c:v>
                </c:pt>
                <c:pt idx="207">
                  <c:v>2.1389999999999999E-2</c:v>
                </c:pt>
                <c:pt idx="208">
                  <c:v>2.1399999999999999E-2</c:v>
                </c:pt>
                <c:pt idx="209">
                  <c:v>2.1399999999999999E-2</c:v>
                </c:pt>
                <c:pt idx="210">
                  <c:v>2.0070000000000001E-2</c:v>
                </c:pt>
                <c:pt idx="211">
                  <c:v>2.0070000000000001E-2</c:v>
                </c:pt>
                <c:pt idx="212">
                  <c:v>2.0080000000000001E-2</c:v>
                </c:pt>
                <c:pt idx="213">
                  <c:v>1.874E-2</c:v>
                </c:pt>
                <c:pt idx="214">
                  <c:v>1.8749999999999999E-2</c:v>
                </c:pt>
                <c:pt idx="215">
                  <c:v>1.7409999999999998E-2</c:v>
                </c:pt>
                <c:pt idx="216">
                  <c:v>1.7409999999999998E-2</c:v>
                </c:pt>
                <c:pt idx="217">
                  <c:v>1.8759999999999999E-2</c:v>
                </c:pt>
                <c:pt idx="218">
                  <c:v>1.6080000000000001E-2</c:v>
                </c:pt>
                <c:pt idx="219">
                  <c:v>1.7420000000000001E-2</c:v>
                </c:pt>
                <c:pt idx="220">
                  <c:v>1.8759999999999999E-2</c:v>
                </c:pt>
                <c:pt idx="221">
                  <c:v>1.609E-2</c:v>
                </c:pt>
                <c:pt idx="222">
                  <c:v>1.609E-2</c:v>
                </c:pt>
                <c:pt idx="223">
                  <c:v>1.7430000000000001E-2</c:v>
                </c:pt>
                <c:pt idx="224">
                  <c:v>1.7440000000000001E-2</c:v>
                </c:pt>
                <c:pt idx="225">
                  <c:v>1.61E-2</c:v>
                </c:pt>
                <c:pt idx="226">
                  <c:v>1.7440000000000001E-2</c:v>
                </c:pt>
                <c:pt idx="227">
                  <c:v>1.61E-2</c:v>
                </c:pt>
                <c:pt idx="228">
                  <c:v>1.61E-2</c:v>
                </c:pt>
                <c:pt idx="229">
                  <c:v>1.4760000000000001E-2</c:v>
                </c:pt>
                <c:pt idx="230">
                  <c:v>1.6109999999999999E-2</c:v>
                </c:pt>
                <c:pt idx="231">
                  <c:v>1.6109999999999999E-2</c:v>
                </c:pt>
                <c:pt idx="232">
                  <c:v>1.477E-2</c:v>
                </c:pt>
                <c:pt idx="233">
                  <c:v>1.6119999999999999E-2</c:v>
                </c:pt>
                <c:pt idx="234">
                  <c:v>1.6119999999999999E-2</c:v>
                </c:pt>
                <c:pt idx="235">
                  <c:v>1.478E-2</c:v>
                </c:pt>
                <c:pt idx="236">
                  <c:v>1.478E-2</c:v>
                </c:pt>
                <c:pt idx="237">
                  <c:v>1.478E-2</c:v>
                </c:pt>
                <c:pt idx="238">
                  <c:v>1.478E-2</c:v>
                </c:pt>
                <c:pt idx="239">
                  <c:v>1.4789999999999999E-2</c:v>
                </c:pt>
                <c:pt idx="240">
                  <c:v>1.4789999999999999E-2</c:v>
                </c:pt>
                <c:pt idx="241">
                  <c:v>1.4789999999999999E-2</c:v>
                </c:pt>
                <c:pt idx="242">
                  <c:v>1.4789999999999999E-2</c:v>
                </c:pt>
                <c:pt idx="243">
                  <c:v>1.345E-2</c:v>
                </c:pt>
                <c:pt idx="244">
                  <c:v>1.345E-2</c:v>
                </c:pt>
                <c:pt idx="245">
                  <c:v>1.4800000000000001E-2</c:v>
                </c:pt>
                <c:pt idx="246">
                  <c:v>1.345E-2</c:v>
                </c:pt>
                <c:pt idx="247">
                  <c:v>1.346E-2</c:v>
                </c:pt>
                <c:pt idx="248">
                  <c:v>1.346E-2</c:v>
                </c:pt>
                <c:pt idx="249">
                  <c:v>1.346E-2</c:v>
                </c:pt>
                <c:pt idx="250">
                  <c:v>1.346E-2</c:v>
                </c:pt>
                <c:pt idx="251">
                  <c:v>1.346E-2</c:v>
                </c:pt>
                <c:pt idx="252">
                  <c:v>1.346E-2</c:v>
                </c:pt>
                <c:pt idx="253">
                  <c:v>1.3469999999999999E-2</c:v>
                </c:pt>
                <c:pt idx="254">
                  <c:v>1.2120000000000001E-2</c:v>
                </c:pt>
                <c:pt idx="255">
                  <c:v>1.3469999999999999E-2</c:v>
                </c:pt>
                <c:pt idx="256">
                  <c:v>1.3469999999999999E-2</c:v>
                </c:pt>
                <c:pt idx="257">
                  <c:v>1.2120000000000001E-2</c:v>
                </c:pt>
                <c:pt idx="258">
                  <c:v>1.3469999999999999E-2</c:v>
                </c:pt>
                <c:pt idx="259">
                  <c:v>1.213E-2</c:v>
                </c:pt>
                <c:pt idx="260">
                  <c:v>1.213E-2</c:v>
                </c:pt>
                <c:pt idx="261">
                  <c:v>1.3480000000000001E-2</c:v>
                </c:pt>
                <c:pt idx="262">
                  <c:v>1.213E-2</c:v>
                </c:pt>
                <c:pt idx="263">
                  <c:v>1.213E-2</c:v>
                </c:pt>
                <c:pt idx="264">
                  <c:v>1.0789999999999999E-2</c:v>
                </c:pt>
                <c:pt idx="265">
                  <c:v>1.213E-2</c:v>
                </c:pt>
                <c:pt idx="266">
                  <c:v>1.214E-2</c:v>
                </c:pt>
                <c:pt idx="267">
                  <c:v>1.214E-2</c:v>
                </c:pt>
                <c:pt idx="268">
                  <c:v>1.214E-2</c:v>
                </c:pt>
                <c:pt idx="269">
                  <c:v>1.0789999999999999E-2</c:v>
                </c:pt>
                <c:pt idx="270">
                  <c:v>1.0789999999999999E-2</c:v>
                </c:pt>
                <c:pt idx="271">
                  <c:v>1.214E-2</c:v>
                </c:pt>
                <c:pt idx="272">
                  <c:v>1.0789999999999999E-2</c:v>
                </c:pt>
                <c:pt idx="273">
                  <c:v>1.0789999999999999E-2</c:v>
                </c:pt>
                <c:pt idx="274">
                  <c:v>1.2149999999999999E-2</c:v>
                </c:pt>
                <c:pt idx="275">
                  <c:v>9.4500000000000001E-3</c:v>
                </c:pt>
                <c:pt idx="276">
                  <c:v>1.0800000000000001E-2</c:v>
                </c:pt>
                <c:pt idx="277">
                  <c:v>1.0800000000000001E-2</c:v>
                </c:pt>
                <c:pt idx="278">
                  <c:v>1.0800000000000001E-2</c:v>
                </c:pt>
                <c:pt idx="279">
                  <c:v>1.0800000000000001E-2</c:v>
                </c:pt>
                <c:pt idx="280">
                  <c:v>9.4500000000000001E-3</c:v>
                </c:pt>
                <c:pt idx="281">
                  <c:v>1.0800000000000001E-2</c:v>
                </c:pt>
                <c:pt idx="282">
                  <c:v>1.0800000000000001E-2</c:v>
                </c:pt>
                <c:pt idx="283">
                  <c:v>9.4500000000000001E-3</c:v>
                </c:pt>
                <c:pt idx="284">
                  <c:v>1.0800000000000001E-2</c:v>
                </c:pt>
                <c:pt idx="285">
                  <c:v>9.4599999999999997E-3</c:v>
                </c:pt>
                <c:pt idx="286">
                  <c:v>8.0999999999999996E-3</c:v>
                </c:pt>
                <c:pt idx="287">
                  <c:v>1.081E-2</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6-5DAA-4EB9-BC5E-3A0425A4160E}"/>
            </c:ext>
          </c:extLst>
        </c:ser>
        <c:dLbls>
          <c:showLegendKey val="0"/>
          <c:showVal val="0"/>
          <c:showCatName val="0"/>
          <c:showSerName val="0"/>
          <c:showPercent val="0"/>
          <c:showBubbleSize val="0"/>
        </c:dLbls>
        <c:axId val="625169736"/>
        <c:axId val="625176952"/>
      </c:scatterChart>
      <c:valAx>
        <c:axId val="625169736"/>
        <c:scaling>
          <c:orientation val="minMax"/>
          <c:max val="3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(Hours)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5176952"/>
        <c:crosses val="autoZero"/>
        <c:crossBetween val="midCat"/>
      </c:valAx>
      <c:valAx>
        <c:axId val="625176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000" b="0" i="0" baseline="0">
                    <a:effectLst/>
                  </a:rPr>
                  <a:t>Incremental Precipitation (in)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5169736"/>
        <c:crosses val="autoZero"/>
        <c:crossBetween val="midCat"/>
      </c:valAx>
      <c:spPr>
        <a:noFill/>
        <a:ln>
          <a:noFill/>
        </a:ln>
        <a:effectLst/>
      </c:spPr>
    </c:plotArea>
    <c:legend>
      <c:legendPos val="r"/>
      <c:layout>
        <c:manualLayout>
          <c:xMode val="edge"/>
          <c:yMode val="edge"/>
          <c:x val="0.74596156578770112"/>
          <c:y val="0.19926528039907113"/>
          <c:w val="0.11927786604956385"/>
          <c:h val="0.2928800560240381"/>
        </c:manualLayout>
      </c:layout>
      <c:overlay val="1"/>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FEMA A-E PTS">
      <a:dk1>
        <a:sysClr val="windowText" lastClr="000000"/>
      </a:dk1>
      <a:lt1>
        <a:srgbClr val="FFFFFF"/>
      </a:lt1>
      <a:dk2>
        <a:srgbClr val="DFE3E5"/>
      </a:dk2>
      <a:lt2>
        <a:srgbClr val="F5F5ED"/>
      </a:lt2>
      <a:accent1>
        <a:srgbClr val="233972"/>
      </a:accent1>
      <a:accent2>
        <a:srgbClr val="DC2825"/>
      </a:accent2>
      <a:accent3>
        <a:srgbClr val="3379BD"/>
      </a:accent3>
      <a:accent4>
        <a:srgbClr val="B9E1ED"/>
      </a:accent4>
      <a:accent5>
        <a:srgbClr val="E9F2F9"/>
      </a:accent5>
      <a:accent6>
        <a:srgbClr val="F2C400"/>
      </a:accent6>
      <a:hlink>
        <a:srgbClr val="000000"/>
      </a:hlink>
      <a:folHlink>
        <a:srgbClr val="000000"/>
      </a:folHlink>
    </a:clrScheme>
    <a:fontScheme name="FEMA A-E PTS">
      <a:majorFont>
        <a:latin typeface="Cambria"/>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9FF6ECEFAC8DE4AB1FA1C76573440B2" ma:contentTypeVersion="8" ma:contentTypeDescription="Create a new document." ma:contentTypeScope="" ma:versionID="11a9daaa41948c34bf4d5171e221cbb9">
  <xsd:schema xmlns:xsd="http://www.w3.org/2001/XMLSchema" xmlns:xs="http://www.w3.org/2001/XMLSchema" xmlns:p="http://schemas.microsoft.com/office/2006/metadata/properties" xmlns:ns3="5d588bde-e484-439e-93f2-7f576b1225b3" xmlns:ns4="79fcc141-bbea-4114-bd9a-0505735339d5" targetNamespace="http://schemas.microsoft.com/office/2006/metadata/properties" ma:root="true" ma:fieldsID="414018d91a1a4a2b9b913d0baee78a95" ns3:_="" ns4:_="">
    <xsd:import namespace="5d588bde-e484-439e-93f2-7f576b1225b3"/>
    <xsd:import namespace="79fcc141-bbea-4114-bd9a-0505735339d5"/>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d588bde-e484-439e-93f2-7f576b1225b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fcc141-bbea-4114-bd9a-0505735339d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b:Source>
    <b:Tag>Chr15</b:Tag>
    <b:SourceType>InternetSite</b:SourceType>
    <b:Guid>{C7D486D5-7F2E-42CF-82B7-B8E2A8F89FA4}</b:Guid>
    <b:Author>
      <b:Author>
        <b:NameList>
          <b:Person>
            <b:Last>Goodell</b:Last>
            <b:First>Christopher</b:First>
          </b:Person>
        </b:NameList>
      </b:Author>
    </b:Author>
    <b:Title>2D Mesh “Leaking” Part 2 – 2D Area Breaklines </b:Title>
    <b:InternetSiteTitle>The RAS Solution</b:InternetSiteTitle>
    <b:Year>2015</b:Year>
    <b:Month>4</b:Month>
    <b:Day>13</b:Day>
    <b:YearAccessed>2016</b:YearAccessed>
    <b:MonthAccessed>3</b:MonthAccessed>
    <b:DayAccessed>31</b:DayAccessed>
    <b:URL>http://hecrasmodel.blogspot.com/2015/04/2d-mesh-leaking-part-2-2d-area.html</b:URL>
    <b:RefOrder>2</b:RefOrder>
  </b:Source>
</b:Sources>
</file>

<file path=customXml/itemProps1.xml><?xml version="1.0" encoding="utf-8"?>
<ds:datastoreItem xmlns:ds="http://schemas.openxmlformats.org/officeDocument/2006/customXml" ds:itemID="{A9A1F6CD-FCF9-4396-A4FC-9646C45577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d588bde-e484-439e-93f2-7f576b1225b3"/>
    <ds:schemaRef ds:uri="79fcc141-bbea-4114-bd9a-0505735339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4ADBC71-EB10-4E1B-A3E1-8ED1B766ED44}">
  <ds:schemaRefs>
    <ds:schemaRef ds:uri="http://schemas.microsoft.com/sharepoint/v3/contenttype/forms"/>
  </ds:schemaRefs>
</ds:datastoreItem>
</file>

<file path=customXml/itemProps3.xml><?xml version="1.0" encoding="utf-8"?>
<ds:datastoreItem xmlns:ds="http://schemas.openxmlformats.org/officeDocument/2006/customXml" ds:itemID="{92E22656-459A-48A1-8424-2AC652673F73}">
  <ds:schemaRefs>
    <ds:schemaRef ds:uri="http://purl.org/dc/dcmitype/"/>
    <ds:schemaRef ds:uri="http://schemas.microsoft.com/office/infopath/2007/PartnerControls"/>
    <ds:schemaRef ds:uri="http://schemas.microsoft.com/office/2006/documentManagement/types"/>
    <ds:schemaRef ds:uri="http://schemas.microsoft.com/office/2006/metadata/properties"/>
    <ds:schemaRef ds:uri="79fcc141-bbea-4114-bd9a-0505735339d5"/>
    <ds:schemaRef ds:uri="http://purl.org/dc/terms/"/>
    <ds:schemaRef ds:uri="http://schemas.openxmlformats.org/package/2006/metadata/core-properties"/>
    <ds:schemaRef ds:uri="http://purl.org/dc/elements/1.1/"/>
    <ds:schemaRef ds:uri="5d588bde-e484-439e-93f2-7f576b1225b3"/>
    <ds:schemaRef ds:uri="http://www.w3.org/XML/1998/namespace"/>
  </ds:schemaRefs>
</ds:datastoreItem>
</file>

<file path=customXml/itemProps4.xml><?xml version="1.0" encoding="utf-8"?>
<ds:datastoreItem xmlns:ds="http://schemas.openxmlformats.org/officeDocument/2006/customXml" ds:itemID="{33C45A0B-9E96-4B38-8D41-2613BCF7B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Compass_ReportTemplate</Template>
  <TotalTime>5791</TotalTime>
  <Pages>43</Pages>
  <Words>10501</Words>
  <Characters>59857</Characters>
  <Application>Microsoft Office Word</Application>
  <DocSecurity>0</DocSecurity>
  <Lines>498</Lines>
  <Paragraphs>140</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70218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Morris, Susan</dc:creator>
  <cp:keywords/>
  <dc:description/>
  <cp:lastModifiedBy>Perry, Daniel</cp:lastModifiedBy>
  <cp:revision>143</cp:revision>
  <cp:lastPrinted>2021-12-10T20:53:00Z</cp:lastPrinted>
  <dcterms:created xsi:type="dcterms:W3CDTF">2021-03-29T19:58:00Z</dcterms:created>
  <dcterms:modified xsi:type="dcterms:W3CDTF">2021-12-10T20:54:00Z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0x01010079FF6ECEFAC8DE4AB1FA1C76573440B2</vt:lpwstr>
  </property>
</Properties>
</file>